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3f57" w14:paraId="1233f57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FF2451">
        <w:t>94</w:t>
      </w:r>
      <w:r w:rsidR="00116B4E">
        <w:t>7</w:t>
      </w:r>
      <w:r w:rsidR="007B0F30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116B4E">
        <w:t>GRADNJA ROBERT j.d.o.o. Preko, Put Uhodinih 2, Preko,</w:t>
      </w:r>
      <w:r w:rsidR="00A54C72" w:rsidRPr="00FF7529">
        <w:t xml:space="preserve"> OIB:</w:t>
      </w:r>
      <w:r w:rsidR="00116B4E">
        <w:t>75218915307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FF2451">
        <w:t>16</w:t>
      </w:r>
      <w:r>
        <w:t xml:space="preserve">. </w:t>
      </w:r>
      <w:r w:rsidR="007B0F30">
        <w:t>prosinca</w:t>
      </w:r>
      <w:r>
        <w:t xml:space="preserve"> 2015</w:t>
      </w:r>
      <w:r w:rsidRPr="00FC1537">
        <w:t>.</w:t>
      </w:r>
      <w:r>
        <w:t xml:space="preserve">, </w:t>
      </w:r>
      <w:r w:rsidR="009C5A42">
        <w:t>0</w:t>
      </w:r>
      <w:r w:rsidR="004A0FDA">
        <w:t>8</w:t>
      </w:r>
      <w:r>
        <w:t xml:space="preserve">. </w:t>
      </w:r>
      <w:r w:rsidR="009C5A42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5C5CF2" w:rsidRPr="00FC1537">
        <w:t>dužnikom</w:t>
      </w:r>
      <w:r w:rsidR="005C5CF2">
        <w:t xml:space="preserve"> </w:t>
      </w:r>
      <w:r w:rsidR="00116B4E">
        <w:t>GRADNJA ROBERT j.d.o.o. Preko, Put Uhodinih 2, Preko,</w:t>
      </w:r>
      <w:r w:rsidR="00116B4E" w:rsidRPr="00FF7529">
        <w:t xml:space="preserve"> OIB:</w:t>
      </w:r>
      <w:r w:rsidR="00116B4E">
        <w:t>75218915307</w:t>
      </w:r>
      <w:r>
        <w:t xml:space="preserve"> na temelju neizvršenih osnova za plaćanje iznosi </w:t>
      </w:r>
      <w:r w:rsidR="00116B4E">
        <w:t>12.721,72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F30">
        <w:t>osob</w:t>
      </w:r>
      <w:r w:rsidR="00FF2451">
        <w:t>a</w:t>
      </w:r>
      <w:r w:rsidR="007B0F30">
        <w:t xml:space="preserve"> ovlašten</w:t>
      </w:r>
      <w:r w:rsidR="00FF2451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116B4E">
        <w:t>Robert Čolaković, Preko, Put Uhodinih 2</w:t>
      </w:r>
      <w:r w:rsidR="00FF2451">
        <w:t>,</w:t>
      </w:r>
      <w:r w:rsidRPr="00FC1537">
        <w:t xml:space="preserve"> da u roku od 15 (petnaest) dana </w:t>
      </w:r>
      <w:r>
        <w:t>od dana objave ovog oglasa na e-o</w:t>
      </w:r>
      <w:r w:rsidR="00FF2451">
        <w:t>glasnoj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116B4E">
        <w:t>947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0C79E0">
        <w:t>0</w:t>
      </w:r>
      <w:r w:rsidR="004A0FDA">
        <w:t>8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5C5CF2" w:rsidP="005C5CF2" w:rsidR="005C5CF2">
      <w:pPr>
        <w:jc w:val="right"/>
      </w:pPr>
      <w:r>
        <w:t>Sutkinja</w:t>
      </w:r>
    </w:p>
    <w:p w:rsidRDefault="005C5CF2" w:rsidP="005C5CF2" w:rsidR="005C5CF2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32FA8">
      <w:rPr>
        <w:noProof/>
      </w:rPr>
      <w:t>2</w:t>
    </w:r>
    <w:r>
      <w:fldChar w:fldCharType="end"/>
    </w:r>
  </w:p>
  <w:p w:rsidRDefault="00A32FA8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32FA8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116B4E">
      <w:t>947</w:t>
    </w:r>
    <w:r w:rsidR="007B0F30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C79E0"/>
    <w:rsid w:val="00116B4E"/>
    <w:rsid w:val="00281120"/>
    <w:rsid w:val="0028481A"/>
    <w:rsid w:val="003C689E"/>
    <w:rsid w:val="004A0FDA"/>
    <w:rsid w:val="005C5CF2"/>
    <w:rsid w:val="006F6E1E"/>
    <w:rsid w:val="007465D2"/>
    <w:rsid w:val="007B0F30"/>
    <w:rsid w:val="008F6C8B"/>
    <w:rsid w:val="0091410E"/>
    <w:rsid w:val="00934D02"/>
    <w:rsid w:val="009B7A6B"/>
    <w:rsid w:val="009C5A42"/>
    <w:rsid w:val="00A30CC8"/>
    <w:rsid w:val="00A32FA8"/>
    <w:rsid w:val="00A54C72"/>
    <w:rsid w:val="00EF524A"/>
    <w:rsid w:val="00F2052F"/>
    <w:rsid w:val="00FF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2F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F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F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F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F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2F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F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F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F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F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St-947/2015</izvorni_sadrzaj>
    <derivirana_varijabla naziv="DomainObject.Predmet.OznakaBroj_1">St-947/2015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ROBERT j.d.o.o. za građevinarstvo</izvorni_sadrzaj>
    <derivirana_varijabla naziv="DomainObject.Predmet.ProtustrankaFormated_1">  GRADNJA ROBERT j.d.o.o. za građevinarstvo</derivirana_varijabla>
  </DomainObject.Predmet.ProtustrankaFormated>
  <DomainObject.Predmet.ProtustrankaFormatedOIB>
    <izvorni_sadrzaj>  GRADNJA ROBERT j.d.o.o. za građevinarstvo, OIB 75218915307</izvorni_sadrzaj>
    <derivirana_varijabla naziv="DomainObject.Predmet.ProtustrankaFormatedOIB_1">  GRADNJA ROBERT j.d.o.o. za građevinarstvo, OIB 75218915307</derivirana_varijabla>
  </DomainObject.Predmet.ProtustrankaFormatedOIB>
  <DomainObject.Predmet.ProtustrankaFormatedWithAdress>
    <izvorni_sadrzaj> GRADNJA ROBERT j.d.o.o. za građevinarstvo, Put Uhodinih 2, 23273 Preko</izvorni_sadrzaj>
    <derivirana_varijabla naziv="DomainObject.Predmet.ProtustrankaFormatedWithAdress_1"> GRADNJA ROBERT j.d.o.o. za građevinarstvo, Put Uhodinih 2, 23273 Preko</derivirana_varijabla>
  </DomainObject.Predmet.ProtustrankaFormatedWithAdress>
  <DomainObject.Predmet.ProtustrankaFormatedWithAdressOIB>
    <izvorni_sadrzaj> GRADNJA ROBERT j.d.o.o. za građevinarstvo, OIB 75218915307, Put Uhodinih 2, 23273 Preko</izvorni_sadrzaj>
    <derivirana_varijabla naziv="DomainObject.Predmet.ProtustrankaFormatedWithAdressOIB_1"> GRADNJA ROBERT j.d.o.o. za građevinarstvo, OIB 75218915307, Put Uhodinih 2, 23273 Preko</derivirana_varijabla>
  </DomainObject.Predmet.ProtustrankaFormatedWithAdressOIB>
  <DomainObject.Predmet.ProtustrankaWithAdress>
    <izvorni_sadrzaj>GRADNJA ROBERT j.d.o.o. za građevinarstvo Put Uhodinih 2, 23273 Preko</izvorni_sadrzaj>
    <derivirana_varijabla naziv="DomainObject.Predmet.ProtustrankaWithAdress_1">GRADNJA ROBERT j.d.o.o. za građevinarstvo Put Uhodinih 2, 23273 Preko</derivirana_varijabla>
  </DomainObject.Predmet.ProtustrankaWithAdress>
  <DomainObject.Predmet.ProtustrankaWithAdressOIB>
    <izvorni_sadrzaj>GRADNJA ROBERT j.d.o.o. za građevinarstvo, OIB 75218915307, Put Uhodinih 2, 23273 Preko</izvorni_sadrzaj>
    <derivirana_varijabla naziv="DomainObject.Predmet.ProtustrankaWithAdressOIB_1">GRADNJA ROBERT j.d.o.o. za građevinarstvo, OIB 75218915307, Put Uhodinih 2, 23273 Preko</derivirana_varijabla>
  </DomainObject.Predmet.ProtustrankaWithAdressOIB>
  <DomainObject.Predmet.ProtustrankaNazivFormated>
    <izvorni_sadrzaj>GRADNJA ROBERT j.d.o.o. za građevinarstvo</izvorni_sadrzaj>
    <derivirana_varijabla naziv="DomainObject.Predmet.ProtustrankaNazivFormated_1">GRADNJA ROBERT j.d.o.o. za građevinarstvo</derivirana_varijabla>
  </DomainObject.Predmet.ProtustrankaNazivFormated>
  <DomainObject.Predmet.ProtustrankaNazivFormatedOIB>
    <izvorni_sadrzaj>GRADNJA ROBERT j.d.o.o. za građevinarstvo, OIB 75218915307</izvorni_sadrzaj>
    <derivirana_varijabla naziv="DomainObject.Predmet.ProtustrankaNazivFormatedOIB_1">GRADNJA ROBERT j.d.o.o. za građevinarstvo, OIB 75218915307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12721.72</izvorni_sadrzaj>
    <derivirana_varijabla naziv="DomainObject.Predmet.TrenutnaVrijednost_1">12721.72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GRADNJA ROBERT j.d.o.o. za građevinarstvo</item>
    </izvorni_sadrzaj>
    <derivirana_varijabla naziv="DomainObject.Predmet.ProtuStrankaListFormated_1">
      <item>GRADNJA ROBERT j.d.o.o. za građevinarstvo</item>
    </derivirana_varijabla>
  </DomainObject.Predmet.ProtuStrankaListFormated>
  <DomainObject.Predmet.ProtuStrankaListFormatedOIB>
    <izvorni_sadrzaj>
      <item>GRADNJA ROBERT j.d.o.o. za građevinarstvo, OIB 75218915307</item>
    </izvorni_sadrzaj>
    <derivirana_varijabla naziv="DomainObject.Predmet.ProtuStrankaListFormatedOIB_1">
      <item>GRADNJA ROBERT j.d.o.o. za građevinarstvo, OIB 75218915307</item>
    </derivirana_varijabla>
  </DomainObject.Predmet.ProtuStrankaListFormatedOIB>
  <DomainObject.Predmet.ProtuStrankaListFormatedWithAdress>
    <izvorni_sadrzaj>
      <item>GRADNJA ROBERT j.d.o.o. za građevinarstvo, Put Uhodinih 2, 23273 Preko</item>
    </izvorni_sadrzaj>
    <derivirana_varijabla naziv="DomainObject.Predmet.ProtuStrankaListFormatedWithAdress_1">
      <item>GRADNJA ROBERT j.d.o.o. za građevinarstvo, Put Uhodinih 2, 23273 Preko</item>
    </derivirana_varijabla>
  </DomainObject.Predmet.ProtuStrankaListFormatedWithAdress>
  <DomainObject.Predmet.ProtuStrankaListFormatedWithAdressOIB>
    <izvorni_sadrzaj>
      <item>GRADNJA ROBERT j.d.o.o. za građevinarstvo, OIB 75218915307, Put Uhodinih 2, 23273 Preko</item>
    </izvorni_sadrzaj>
    <derivirana_varijabla naziv="DomainObject.Predmet.ProtuStrankaListFormatedWithAdressOIB_1">
      <item>GRADNJA ROBERT j.d.o.o. za građevinarstvo, OIB 75218915307, Put Uhodinih 2, 23273 Preko</item>
    </derivirana_varijabla>
  </DomainObject.Predmet.ProtuStrankaListFormatedWithAdressOIB>
  <DomainObject.Predmet.ProtuStrankaListNazivFormated>
    <izvorni_sadrzaj>
      <item>GRADNJA ROBERT j.d.o.o. za građevinarstvo</item>
    </izvorni_sadrzaj>
    <derivirana_varijabla naziv="DomainObject.Predmet.ProtuStrankaListNazivFormated_1">
      <item>GRADNJA ROBERT j.d.o.o. za građevinarstvo</item>
    </derivirana_varijabla>
  </DomainObject.Predmet.ProtuStrankaListNazivFormated>
  <DomainObject.Predmet.ProtuStrankaListNazivFormatedOIB>
    <izvorni_sadrzaj>
      <item>GRADNJA ROBERT j.d.o.o. za građevinarstvo, OIB 75218915307</item>
    </izvorni_sadrzaj>
    <derivirana_varijabla naziv="DomainObject.Predmet.ProtuStrankaListNazivFormatedOIB_1">
      <item>GRADNJA ROBERT j.d.o.o. za građevinarstvo, OIB 75218915307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GRADNJA ROBERT j.d.o.o. za građevinarstvo</izvorni_sadrzaj>
    <derivirana_varijabla naziv="DomainObject.Predmet.ProtustrankaIDrugi_1">GRADNJA ROBERT j.d.o.o. za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GRADNJA ROBERT j.d.o.o. za građevinarstvo, OIB 75218915307, Put Uhodinih 2, 23273 Preko</izvorni_sadrzaj>
    <derivirana_varijabla naziv="DomainObject.Predmet.ProtustrankaIDrugiAdressOIB_1">GRADNJA ROBERT j.d.o.o. za građevinarstvo, OIB 75218915307, Put Uhodinih 2,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GRADNJA ROBERT j.d.o.o. za građevinarstvo</item>
    </izvorni_sadrzaj>
    <derivirana_varijabla naziv="DomainObject.Predmet.SudioniciListNaziv_1">
      <item>Financijska agencija</item>
      <item>GRADNJA ROBERT j.d.o.o. za građevinarstvo</item>
    </derivirana_varijabla>
  </DomainObject.Predmet.SudioniciListNaziv>
  <DomainObject.Predmet.SudioniciListAdressOIB>
    <izvorni_sadrzaj>
      <item>Financijska agencija, OIB 85821130368, Ivana Danila 4,23000 Zadar</item>
      <item>GRADNJA ROBERT j.d.o.o. za građevinarstvo, OIB 75218915307, Put Uhodinih 2,23273 Preko</item>
    </izvorni_sadrzaj>
    <derivirana_varijabla naziv="DomainObject.Predmet.SudioniciListAdressOIB_1">
      <item>Financijska agencija, OIB 85821130368, Ivana Danila 4,23000 Zadar</item>
      <item>GRADNJA ROBERT j.d.o.o. za građevinarstvo, OIB 75218915307, Put Uhodinih 2,23273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75218915307</item>
    </izvorni_sadrzaj>
    <derivirana_varijabla naziv="DomainObject.Predmet.SudioniciListNazivOIB_1">
      <item>, OIB 85821130368</item>
      <item>, OIB 75218915307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2050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2016-02-08T08:56:00Z</dcterms:created>
  <dc:creator>Tina Grgas</dc:creator>
  <cp:lastModifiedBy>Martina Kalmeta</cp:lastModifiedBy>
  <cp:lastPrinted>2016-02-08T08:51:00Z</cp:lastPrinted>
  <dcterms:modified xmlns:xsi="http://www.w3.org/2001/XMLSchema-instance" xsi:type="dcterms:W3CDTF">2016-02-08T08:58:00Z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