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2a8d" w14:paraId="4412a8d" w:rsidRDefault="000C680E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</w:t>
      </w:r>
      <w:r w:rsidR="000C680E">
        <w:t xml:space="preserve">Zagrebu                    </w:t>
      </w:r>
      <w:r w:rsidR="000C680E">
        <w:tab/>
      </w:r>
      <w:r w:rsidR="000C680E">
        <w:tab/>
      </w:r>
      <w:r w:rsidR="000C680E">
        <w:tab/>
      </w:r>
      <w:r w:rsidR="000C680E">
        <w:tab/>
      </w:r>
      <w:r w:rsidR="000563C0" w:rsidRPr="00992A94">
        <w:t>66</w:t>
      </w:r>
      <w:r w:rsidRPr="00992A94">
        <w:t xml:space="preserve"> St-</w:t>
      </w:r>
      <w:r w:rsidR="000C680E">
        <w:t>692/15-17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0C680E" w:rsidRPr="00692C00">
        <w:t>SIGMA</w:t>
      </w:r>
      <w:proofErr w:type="spellEnd"/>
      <w:r w:rsidR="000C680E" w:rsidRPr="00692C00">
        <w:t xml:space="preserve"> SAVJETOVANJA d.o.o. za savjetovanja i usluge, Zagreb, Krajiška 25, </w:t>
      </w:r>
      <w:proofErr w:type="spellStart"/>
      <w:r w:rsidR="000C680E" w:rsidRPr="00692C00">
        <w:t>MBS</w:t>
      </w:r>
      <w:proofErr w:type="spellEnd"/>
      <w:r w:rsidR="000C680E" w:rsidRPr="00692C00">
        <w:t xml:space="preserve">:080536371, </w:t>
      </w:r>
      <w:proofErr w:type="spellStart"/>
      <w:r w:rsidR="000C680E" w:rsidRPr="00692C00">
        <w:t>OIB</w:t>
      </w:r>
      <w:proofErr w:type="spellEnd"/>
      <w:r w:rsidR="000C680E" w:rsidRPr="00692C00">
        <w:t>:08398453963</w:t>
      </w:r>
      <w:r w:rsidR="00BD7A25" w:rsidRPr="006756CC">
        <w:t xml:space="preserve">, </w:t>
      </w:r>
      <w:r w:rsidR="000C680E">
        <w:t>18. travnja</w:t>
      </w:r>
      <w:r w:rsidR="0052343B">
        <w:t xml:space="preserve"> 2016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0C680E">
        <w:t>18</w:t>
      </w:r>
      <w:r w:rsidR="0052343B">
        <w:t>. travnja 2016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0C680E">
        <w:t>18</w:t>
      </w:r>
      <w:r w:rsidR="0052343B">
        <w:t>. travnja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952D3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952D39" w:rsidP="00BD641E" w:rsidR="00952D39"/>
    <w:p w:rsidRDefault="00952D39" w:rsidP="007A1486" w:rsidR="00952D3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952D39" w:rsidP="007A1486" w:rsidR="00952D3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952D39" w:rsidP="007A1486" w:rsidR="00952D39" w:rsidRPr="007A1486">
      <w:pPr>
        <w:ind w:left="720"/>
      </w:pPr>
    </w:p>
    <w:p w:rsidRDefault="00952D39" w:rsidP="00BD641E" w:rsidR="00952D39"/>
    <w:p w:rsidRDefault="00952D39" w:rsidP="00BD641E" w:rsidR="00952D39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0C680E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6E4475"/>
    <w:rsid w:val="007141AF"/>
    <w:rsid w:val="007A6843"/>
    <w:rsid w:val="007B3F07"/>
    <w:rsid w:val="008448D1"/>
    <w:rsid w:val="00887D75"/>
    <w:rsid w:val="00897B1B"/>
    <w:rsid w:val="008B05F8"/>
    <w:rsid w:val="00952D39"/>
    <w:rsid w:val="00992A94"/>
    <w:rsid w:val="00A2605A"/>
    <w:rsid w:val="00A945DE"/>
    <w:rsid w:val="00B639DE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D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D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D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D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D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D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D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D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privremenoj stečajnoj upraviteljici</izvorni_sadrzaj>
    <derivirana_varijabla naziv="DomainObject.Primjedba_1">obavijest o nagradi privremenoj stečajnoj upraviteljici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St-692/2015</izvorni_sadrzaj>
    <derivirana_varijabla naziv="DomainObject.Predmet.OznakaBroj_1">St-692/2015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SIGMA SAVJETOVANJA d.o.o.</izvorni_sadrzaj>
    <derivirana_varijabla naziv="DomainObject.Predmet.ProtustrankaFormated_1">  SIGMA SAVJETOVANJA d.o.o.</derivirana_varijabla>
  </DomainObject.Predmet.ProtustrankaFormated>
  <DomainObject.Predmet.ProtustrankaFormatedOIB>
    <izvorni_sadrzaj>  SIGMA SAVJETOVANJA d.o.o., OIB 08398453963</izvorni_sadrzaj>
    <derivirana_varijabla naziv="DomainObject.Predmet.ProtustrankaFormatedOIB_1">  SIGMA SAVJETOVANJA d.o.o., OIB 08398453963</derivirana_varijabla>
  </DomainObject.Predmet.ProtustrankaFormatedOIB>
  <DomainObject.Predmet.ProtustrankaFormatedWithAdress>
    <izvorni_sadrzaj> SIGMA SAVJETOVANJA d.o.o., Krajiška 25, 10000 Zagreb</izvorni_sadrzaj>
    <derivirana_varijabla naziv="DomainObject.Predmet.ProtustrankaFormatedWithAdress_1"> SIGMA SAVJETOVANJA d.o.o., Krajiška 25, 10000 Zagreb</derivirana_varijabla>
  </DomainObject.Predmet.ProtustrankaFormatedWithAdress>
  <DomainObject.Predmet.ProtustrankaFormatedWithAdressOIB>
    <izvorni_sadrzaj> SIGMA SAVJETOVANJA d.o.o., OIB 08398453963, Krajiška 25, 10000 Zagreb</izvorni_sadrzaj>
    <derivirana_varijabla naziv="DomainObject.Predmet.ProtustrankaFormatedWithAdressOIB_1"> SIGMA SAVJETOVANJA d.o.o., OIB 08398453963, Krajiška 25, 10000 Zagreb</derivirana_varijabla>
  </DomainObject.Predmet.ProtustrankaFormatedWithAdressOIB>
  <DomainObject.Predmet.ProtustrankaWithAdress>
    <izvorni_sadrzaj>SIGMA SAVJETOVANJA d.o.o. Krajiška 25, 10000 Zagreb</izvorni_sadrzaj>
    <derivirana_varijabla naziv="DomainObject.Predmet.ProtustrankaWithAdress_1">SIGMA SAVJETOVANJA d.o.o. Krajiška 25, 10000 Zagreb</derivirana_varijabla>
  </DomainObject.Predmet.ProtustrankaWithAdress>
  <DomainObject.Predmet.ProtustrankaWithAdressOIB>
    <izvorni_sadrzaj>SIGMA SAVJETOVANJA d.o.o., OIB 08398453963, Krajiška 25, 10000 Zagreb</izvorni_sadrzaj>
    <derivirana_varijabla naziv="DomainObject.Predmet.ProtustrankaWithAdressOIB_1">SIGMA SAVJETOVANJA d.o.o., OIB 08398453963, Krajiška 25, 10000 Zagreb</derivirana_varijabla>
  </DomainObject.Predmet.ProtustrankaWithAdressOIB>
  <DomainObject.Predmet.ProtustrankaNazivFormated>
    <izvorni_sadrzaj>SIGMA SAVJETOVANJA d.o.o.</izvorni_sadrzaj>
    <derivirana_varijabla naziv="DomainObject.Predmet.ProtustrankaNazivFormated_1">SIGMA SAVJETOVANJA d.o.o.</derivirana_varijabla>
  </DomainObject.Predmet.ProtustrankaNazivFormated>
  <DomainObject.Predmet.ProtustrankaNazivFormatedOIB>
    <izvorni_sadrzaj>SIGMA SAVJETOVANJA d.o.o., OIB 08398453963</izvorni_sadrzaj>
    <derivirana_varijabla naziv="DomainObject.Predmet.ProtustrankaNazivFormatedOIB_1">SIGMA SAVJETOVANJA d.o.o., OIB 08398453963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Ines Jagešić</izvorni_sadrzaj>
    <derivirana_varijabla naziv="DomainObject.Predmet.StrankaFormated_1">  Ines Jagešić</derivirana_varijabla>
  </DomainObject.Predmet.StrankaFormated>
  <DomainObject.Predmet.StrankaFormatedOIB>
    <izvorni_sadrzaj>  Ines Jagešić, OIB 94263173747</izvorni_sadrzaj>
    <derivirana_varijabla naziv="DomainObject.Predmet.StrankaFormatedOIB_1">  Ines Jagešić, OIB 94263173747</derivirana_varijabla>
  </DomainObject.Predmet.StrankaFormatedOIB>
  <DomainObject.Predmet.StrankaFormatedWithAdress>
    <izvorni_sadrzaj> Ines Jagešić, Ulica Antuna Stipančića 7, 10000 Zagreb</izvorni_sadrzaj>
    <derivirana_varijabla naziv="DomainObject.Predmet.StrankaFormatedWithAdress_1"> Ines Jagešić, Ulica Antuna Stipančića 7, 10000 Zagreb</derivirana_varijabla>
  </DomainObject.Predmet.StrankaFormatedWithAdress>
  <DomainObject.Predmet.StrankaFormatedWithAdressOIB>
    <izvorni_sadrzaj> Ines Jagešić, OIB 94263173747, Ulica Antuna Stipančića 7, 10000 Zagreb</izvorni_sadrzaj>
    <derivirana_varijabla naziv="DomainObject.Predmet.StrankaFormatedWithAdressOIB_1"> Ines Jagešić, OIB 94263173747, Ulica Antuna Stipančića 7, 10000 Zagreb</derivirana_varijabla>
  </DomainObject.Predmet.StrankaFormatedWithAdressOIB>
  <DomainObject.Predmet.StrankaWithAdress>
    <izvorni_sadrzaj>Ines Jagešić Ulica Antuna Stipančića 7,10000 Zagreb</izvorni_sadrzaj>
    <derivirana_varijabla naziv="DomainObject.Predmet.StrankaWithAdress_1">Ines Jagešić Ulica Antuna Stipančića 7,10000 Zagreb</derivirana_varijabla>
  </DomainObject.Predmet.StrankaWithAdress>
  <DomainObject.Predmet.StrankaWithAdressOIB>
    <izvorni_sadrzaj>Ines Jagešić, OIB 94263173747, Ulica Antuna Stipančića 7,10000 Zagreb</izvorni_sadrzaj>
    <derivirana_varijabla naziv="DomainObject.Predmet.StrankaWithAdressOIB_1">Ines Jagešić, OIB 94263173747, Ulica Antuna Stipančića 7,10000 Zagreb</derivirana_varijabla>
  </DomainObject.Predmet.StrankaWithAdressOIB>
  <DomainObject.Predmet.StrankaNazivFormated>
    <izvorni_sadrzaj>Ines Jagešić</izvorni_sadrzaj>
    <derivirana_varijabla naziv="DomainObject.Predmet.StrankaNazivFormated_1">Ines Jagešić</derivirana_varijabla>
  </DomainObject.Predmet.StrankaNazivFormated>
  <DomainObject.Predmet.StrankaNazivFormatedOIB>
    <izvorni_sadrzaj>Ines Jagešić, OIB 94263173747</izvorni_sadrzaj>
    <derivirana_varijabla naziv="DomainObject.Predmet.StrankaNazivFormatedOIB_1">Ines Jagešić, OIB 94263173747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Ines Jagešić</item>
    </izvorni_sadrzaj>
    <derivirana_varijabla naziv="DomainObject.Predmet.StrankaListFormated_1">
      <item>Ines Jagešić</item>
    </derivirana_varijabla>
  </DomainObject.Predmet.StrankaListFormated>
  <DomainObject.Predmet.StrankaListFormatedOIB>
    <izvorni_sadrzaj>
      <item>Ines Jagešić, OIB 94263173747</item>
    </izvorni_sadrzaj>
    <derivirana_varijabla naziv="DomainObject.Predmet.StrankaListFormatedOIB_1">
      <item>Ines Jagešić, OIB 94263173747</item>
    </derivirana_varijabla>
  </DomainObject.Predmet.StrankaListFormatedOIB>
  <DomainObject.Predmet.StrankaListFormatedWithAdress>
    <izvorni_sadrzaj>
      <item>Ines Jagešić, Ulica Antuna Stipančića 7, 10000 Zagreb</item>
    </izvorni_sadrzaj>
    <derivirana_varijabla naziv="DomainObject.Predmet.StrankaListFormatedWithAdress_1">
      <item>Ines Jagešić, Ulica Antuna Stipančića 7, 10000 Zagreb</item>
    </derivirana_varijabla>
  </DomainObject.Predmet.StrankaListFormatedWithAdress>
  <DomainObject.Predmet.StrankaListFormatedWithAdressOIB>
    <izvorni_sadrzaj>
      <item>Ines Jagešić, OIB 94263173747, Ulica Antuna Stipančića 7, 10000 Zagreb</item>
    </izvorni_sadrzaj>
    <derivirana_varijabla naziv="DomainObject.Predmet.StrankaListFormatedWithAdressOIB_1">
      <item>Ines Jagešić, OIB 94263173747, Ulica Antuna Stipančića 7, 10000 Zagreb</item>
    </derivirana_varijabla>
  </DomainObject.Predmet.StrankaListFormatedWithAdressOIB>
  <DomainObject.Predmet.StrankaListNazivFormated>
    <izvorni_sadrzaj>
      <item>Ines Jagešić</item>
    </izvorni_sadrzaj>
    <derivirana_varijabla naziv="DomainObject.Predmet.StrankaListNazivFormated_1">
      <item>Ines Jagešić</item>
    </derivirana_varijabla>
  </DomainObject.Predmet.StrankaListNazivFormated>
  <DomainObject.Predmet.StrankaListNazivFormatedOIB>
    <izvorni_sadrzaj>
      <item>Ines Jagešić, OIB 94263173747</item>
    </izvorni_sadrzaj>
    <derivirana_varijabla naziv="DomainObject.Predmet.StrankaListNazivFormatedOIB_1">
      <item>Ines Jagešić, OIB 94263173747</item>
    </derivirana_varijabla>
  </DomainObject.Predmet.StrankaListNazivFormatedOIB>
  <DomainObject.Predmet.ProtuStrankaListFormated>
    <izvorni_sadrzaj>
      <item>SIGMA SAVJETOVANJA d.o.o.</item>
    </izvorni_sadrzaj>
    <derivirana_varijabla naziv="DomainObject.Predmet.ProtuStrankaListFormated_1">
      <item>SIGMA SAVJETOVANJA d.o.o.</item>
    </derivirana_varijabla>
  </DomainObject.Predmet.ProtuStrankaListFormated>
  <DomainObject.Predmet.ProtuStrankaListFormatedOIB>
    <izvorni_sadrzaj>
      <item>SIGMA SAVJETOVANJA d.o.o., OIB 08398453963</item>
    </izvorni_sadrzaj>
    <derivirana_varijabla naziv="DomainObject.Predmet.ProtuStrankaListFormatedOIB_1">
      <item>SIGMA SAVJETOVANJA d.o.o., OIB 08398453963</item>
    </derivirana_varijabla>
  </DomainObject.Predmet.ProtuStrankaListFormatedOIB>
  <DomainObject.Predmet.ProtuStrankaListFormatedWithAdress>
    <izvorni_sadrzaj>
      <item>SIGMA SAVJETOVANJA d.o.o., Krajiška 25, 10000 Zagreb</item>
    </izvorni_sadrzaj>
    <derivirana_varijabla naziv="DomainObject.Predmet.ProtuStrankaListFormatedWithAdress_1">
      <item>SIGMA SAVJETOVANJA d.o.o., Krajiška 25, 10000 Zagreb</item>
    </derivirana_varijabla>
  </DomainObject.Predmet.ProtuStrankaListFormatedWithAdress>
  <DomainObject.Predmet.ProtuStrankaListFormatedWithAdressOIB>
    <izvorni_sadrzaj>
      <item>SIGMA SAVJETOVANJA d.o.o., OIB 08398453963, Krajiška 25, 10000 Zagreb</item>
    </izvorni_sadrzaj>
    <derivirana_varijabla naziv="DomainObject.Predmet.ProtuStrankaListFormatedWithAdressOIB_1">
      <item>SIGMA SAVJETOVANJA d.o.o., OIB 08398453963, Krajiška 25, 10000 Zagreb</item>
    </derivirana_varijabla>
  </DomainObject.Predmet.ProtuStrankaListFormatedWithAdressOIB>
  <DomainObject.Predmet.ProtuStrankaListNazivFormated>
    <izvorni_sadrzaj>
      <item>SIGMA SAVJETOVANJA d.o.o.</item>
    </izvorni_sadrzaj>
    <derivirana_varijabla naziv="DomainObject.Predmet.ProtuStrankaListNazivFormated_1">
      <item>SIGMA SAVJETOVANJA d.o.o.</item>
    </derivirana_varijabla>
  </DomainObject.Predmet.ProtuStrankaListNazivFormated>
  <DomainObject.Predmet.ProtuStrankaListNazivFormatedOIB>
    <izvorni_sadrzaj>
      <item>SIGMA SAVJETOVANJA d.o.o., OIB 08398453963</item>
    </izvorni_sadrzaj>
    <derivirana_varijabla naziv="DomainObject.Predmet.ProtuStrankaListNazivFormatedOIB_1">
      <item>SIGMA SAVJETOVANJA d.o.o., OIB 08398453963</item>
    </derivirana_varijabla>
  </DomainObject.Predmet.ProtuStrankaListNazivFormatedOIB>
  <DomainObject.Predmet.OstaliListFormated>
    <izvorni_sadrzaj>
      <item>ANTONIJA SELAK</item>
      <item>Dubravko Kozumplik</item>
    </izvorni_sadrzaj>
    <derivirana_varijabla naziv="DomainObject.Predmet.OstaliListFormated_1">
      <item>ANTONIJA SELAK</item>
      <item>Dubravko Kozumplik</item>
    </derivirana_varijabla>
  </DomainObject.Predmet.OstaliListFormated>
  <DomainObject.Predmet.OstaliListFormatedOIB>
    <izvorni_sadrzaj>
      <item>ANTONIJA SELAK, OIB 91237926182</item>
      <item>Dubravko Kozumplik, OIB 00256329985</item>
    </izvorni_sadrzaj>
    <derivirana_varijabla naziv="DomainObject.Predmet.OstaliListFormatedOIB_1">
      <item>ANTONIJA SELAK, OIB 91237926182</item>
      <item>Dubravko Kozumplik, OIB 00256329985</item>
    </derivirana_varijabla>
  </DomainObject.Predmet.OstaliListFormatedOIB>
  <DomainObject.Predmet.OstaliListFormatedWithAdress>
    <izvorni_sadrzaj>
      <item>ANTONIJA SELAK, Drenovačka 3/2, 10000 Zagreb</item>
      <item>Dubravko Kozumplik, Vidovečka Ulica 19, 10000 Zagreb</item>
    </izvorni_sadrzaj>
    <derivirana_varijabla naziv="DomainObject.Predmet.OstaliListFormatedWithAdress_1">
      <item>ANTONIJA SELAK, Drenovačka 3/2, 10000 Zagreb</item>
      <item>Dubravko Kozumplik, Vidovečka Ulica 19, 10000 Zagreb</item>
    </derivirana_varijabla>
  </DomainObject.Predmet.OstaliListFormatedWithAdress>
  <DomainObject.Predmet.OstaliListFormatedWithAdressOIB>
    <izvorni_sadrzaj>
      <item>ANTONIJA SELAK, OIB 91237926182, Drenovačka 3/2, 10000 Zagreb</item>
      <item>Dubravko Kozumplik, OIB 00256329985, Vidovečka Ulica 19, 10000 Zagreb</item>
    </izvorni_sadrzaj>
    <derivirana_varijabla naziv="DomainObject.Predmet.OstaliListFormatedWithAdressOIB_1">
      <item>ANTONIJA SELAK, OIB 91237926182, Drenovačka 3/2, 10000 Zagreb</item>
      <item>Dubravko Kozumplik, OIB 00256329985, Vidovečka Ulica 19, 10000 Zagreb</item>
    </derivirana_varijabla>
  </DomainObject.Predmet.OstaliListFormatedWithAdressOIB>
  <DomainObject.Predmet.OstaliListNazivFormated>
    <izvorni_sadrzaj>
      <item>ANTONIJA SELAK</item>
      <item>Dubravko Kozumplik</item>
    </izvorni_sadrzaj>
    <derivirana_varijabla naziv="DomainObject.Predmet.OstaliListNazivFormated_1">
      <item>ANTONIJA SELAK</item>
      <item>Dubravko Kozumplik</item>
    </derivirana_varijabla>
  </DomainObject.Predmet.OstaliListNazivFormated>
  <DomainObject.Predmet.OstaliListNazivFormatedOIB>
    <izvorni_sadrzaj>
      <item>ANTONIJA SELAK, OIB 91237926182</item>
      <item>Dubravko Kozumplik, OIB 00256329985</item>
    </izvorni_sadrzaj>
    <derivirana_varijabla naziv="DomainObject.Predmet.OstaliListNazivFormatedOIB_1">
      <item>ANTONIJA SELAK, OIB 91237926182</item>
      <item>Dubravko Kozumplik, OIB 00256329985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Ines Jagešić</izvorni_sadrzaj>
    <derivirana_varijabla naziv="DomainObject.Predmet.StrankaIDrugi_1">Ines Jagešić</derivirana_varijabla>
  </DomainObject.Predmet.StrankaIDrugi>
  <DomainObject.Predmet.ProtustrankaIDrugi>
    <izvorni_sadrzaj>SIGMA SAVJETOVANJA d.o.o.</izvorni_sadrzaj>
    <derivirana_varijabla naziv="DomainObject.Predmet.ProtustrankaIDrugi_1">SIGMA SAVJETOVANJA d.o.o.</derivirana_varijabla>
  </DomainObject.Predmet.ProtustrankaIDrugi>
  <DomainObject.Predmet.StrankaIDrugiAdressOIB>
    <izvorni_sadrzaj>Ines Jagešić, OIB 94263173747, Ulica Antuna Stipančića 7, 10000 Zagreb</izvorni_sadrzaj>
    <derivirana_varijabla naziv="DomainObject.Predmet.StrankaIDrugiAdressOIB_1">Ines Jagešić, OIB 94263173747, Ulica Antuna Stipančića 7, 10000 Zagreb</derivirana_varijabla>
  </DomainObject.Predmet.StrankaIDrugiAdressOIB>
  <DomainObject.Predmet.ProtustrankaIDrugiAdressOIB>
    <izvorni_sadrzaj>SIGMA SAVJETOVANJA d.o.o., OIB 08398453963, Krajiška 25, 10000 Zagreb</izvorni_sadrzaj>
    <derivirana_varijabla naziv="DomainObject.Predmet.ProtustrankaIDrugiAdressOIB_1">SIGMA SAVJETOVANJA d.o.o., OIB 08398453963, Krajiška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Ines Jagešić</item>
      <item>SIGMA SAVJETOVANJA d.o.o.</item>
      <item>ANTONIJA SELAK</item>
      <item>Dubravko Kozumplik</item>
    </izvorni_sadrzaj>
    <derivirana_varijabla naziv="DomainObject.Predmet.SudioniciListNaziv_1">
      <item>Ines Jagešić</item>
      <item>SIGMA SAVJETOVANJA d.o.o.</item>
      <item>ANTONIJA SELAK</item>
      <item>Dubravko Kozumplik</item>
    </derivirana_varijabla>
  </DomainObject.Predmet.SudioniciListNaziv>
  <DomainObject.Predmet.SudioniciListAdressOIB>
    <izvorni_sadrzaj>
      <item>Ines Jagešić, OIB 94263173747, Ulica Antuna Stipančića 7,10000 Zagreb</item>
      <item>SIGMA SAVJETOVANJA d.o.o., OIB 08398453963, Krajiška 25,10000 Zagreb</item>
      <item>ANTONIJA SELAK, OIB 91237926182, Drenovačka 3/2,10000 Zagreb</item>
      <item>Dubravko Kozumplik, OIB 00256329985, Vidovečka Ulica 19,10000 Zagreb</item>
    </izvorni_sadrzaj>
    <derivirana_varijabla naziv="DomainObject.Predmet.SudioniciListAdressOIB_1">
      <item>Ines Jagešić, OIB 94263173747, Ulica Antuna Stipančića 7,10000 Zagreb</item>
      <item>SIGMA SAVJETOVANJA d.o.o., OIB 08398453963, Krajiška 25,10000 Zagreb</item>
      <item>ANTONIJA SELAK, OIB 91237926182, Drenovačka 3/2,10000 Zagreb</item>
      <item>Dubravko Kozumplik, OIB 00256329985, Vidovečka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94263173747</item>
      <item>, OIB 08398453963</item>
      <item>, OIB 91237926182</item>
      <item>, OIB 00256329985</item>
    </izvorni_sadrzaj>
    <derivirana_varijabla naziv="DomainObject.Predmet.SudioniciListNazivOIB_1">
      <item>, OIB 94263173747</item>
      <item>, OIB 08398453963</item>
      <item>, OIB 91237926182</item>
      <item>, OIB 00256329985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103</properties:Words>
  <properties:Characters>555</properties:Characters>
  <properties:Lines>38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2016-04-18T11:45:00Z</dcterms:created>
  <dc:creator>nmarkovic</dc:creator>
  <cp:lastModifiedBy>Ivana Stampf</cp:lastModifiedBy>
  <cp:lastPrinted>2016-04-18T11:43:00Z</cp:lastPrinted>
  <dcterms:modified xmlns:xsi="http://www.w3.org/2001/XMLSchema-instance" xsi:type="dcterms:W3CDTF">2016-04-18T11:46:00Z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