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f3cf" w14:paraId="a14f3c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403C7">
        <w:t>197</w:t>
      </w:r>
      <w:r w:rsidR="004C63A0">
        <w:t>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D10009">
        <w:rPr>
          <w:lang w:val="hr-HR"/>
        </w:rPr>
        <w:t xml:space="preserve">EKOLOŠKO-SPORTSKA UDRUGA TOĆ, Split, Mile Gojsalića 1, OIB: 13225647387,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CC5C27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D10009" w:rsidRPr="00D10009">
        <w:rPr>
          <w:lang w:val="hr-HR"/>
        </w:rPr>
        <w:t>EKOLOŠKO-SPORTSKA UDRUGA TOĆ, Split, Mil</w:t>
      </w:r>
      <w:r w:rsidR="00D10009">
        <w:rPr>
          <w:lang w:val="hr-HR"/>
        </w:rPr>
        <w:t xml:space="preserve">e Gojsalića 1, OIB: 13225647387. </w:t>
      </w:r>
      <w:r w:rsidR="008E1461" w:rsidRPr="008E1461">
        <w:rPr>
          <w:lang w:val="hr-HR"/>
        </w:rPr>
        <w:t>Skraćeni stečajni post</w:t>
      </w:r>
      <w:r w:rsidR="00CC5C27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 </w:t>
      </w:r>
      <w:r w:rsidR="00B46E17">
        <w:rPr>
          <w:lang w:val="hr-HR"/>
        </w:rPr>
        <w:t xml:space="preserve">8,00 </w:t>
      </w:r>
      <w:r w:rsidR="00447C1D">
        <w:rPr>
          <w:lang w:val="hr-HR"/>
        </w:rPr>
        <w:t xml:space="preserve">sati i </w:t>
      </w:r>
      <w:r w:rsidR="00B46E17">
        <w:rPr>
          <w:lang w:val="hr-HR"/>
        </w:rPr>
        <w:t>10</w:t>
      </w:r>
      <w:r w:rsidR="00447C1D">
        <w:rPr>
          <w:lang w:val="hr-HR"/>
        </w:rPr>
        <w:t xml:space="preserve"> minuta,</w:t>
      </w:r>
      <w:r w:rsidR="00CC5C27">
        <w:rPr>
          <w:lang w:val="hr-HR"/>
        </w:rPr>
        <w:t xml:space="preserve"> </w:t>
      </w:r>
      <w:r w:rsidR="008E1461"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B46E17" w:rsidR="00B46E17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B46E17">
        <w:t xml:space="preserve">Stjepan Lović, dipl. pravnik iz Zagreba, Preradovićeva 13, OIB: 25964288839. </w:t>
      </w:r>
    </w:p>
    <w:p w:rsidRDefault="00D70958" w:rsidP="00D70958" w:rsidR="00D70958"/>
    <w:p w:rsidRDefault="008E1461" w:rsidP="00CC5C27" w:rsidR="008E1461" w:rsidRPr="008E1461">
      <w:pPr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D10009" w:rsidRPr="00D10009">
        <w:rPr>
          <w:lang w:val="hr-HR"/>
        </w:rPr>
        <w:t xml:space="preserve">EKOLOŠKO-SPORTSKA UDRUGA TOĆ, Split, Mile Gojsalića 1, OIB: 13225647387.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CC5C27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</w:t>
      </w:r>
      <w:r w:rsidR="00CC5C27">
        <w:rPr>
          <w:lang w:val="hr-HR"/>
        </w:rPr>
        <w:t>ija (dalje: FINA), 10.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CC5C27">
        <w:rPr>
          <w:lang w:val="hr-HR"/>
        </w:rPr>
        <w:t>Z-a, nakon izvršenog uvida u registru udruga,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</w:t>
      </w:r>
      <w:r w:rsidRPr="008E1461">
        <w:rPr>
          <w:lang w:val="hr-HR"/>
        </w:rPr>
        <w:lastRenderedPageBreak/>
        <w:t xml:space="preserve">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CC5C27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D70958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CC5C27">
        <w:rPr>
          <w:lang w:val="hr-HR"/>
        </w:rPr>
        <w:t>R</w:t>
      </w:r>
      <w:r w:rsidR="00626537">
        <w:rPr>
          <w:lang w:val="hr-HR"/>
        </w:rPr>
        <w:t>egistar</w:t>
      </w:r>
      <w:r w:rsidR="00CC5C27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31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1403C7">
      <w:t>97</w:t>
    </w:r>
    <w:r w:rsidR="004C63A0">
      <w:t>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60E"/>
    <w:rsid w:val="000E520C"/>
    <w:rsid w:val="000E727F"/>
    <w:rsid w:val="000F1016"/>
    <w:rsid w:val="000F66FB"/>
    <w:rsid w:val="001276AB"/>
    <w:rsid w:val="001403C7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4C63A0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31D3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46E17"/>
    <w:rsid w:val="00B81CC2"/>
    <w:rsid w:val="00BB288C"/>
    <w:rsid w:val="00BB4A6C"/>
    <w:rsid w:val="00BD6072"/>
    <w:rsid w:val="00C319B2"/>
    <w:rsid w:val="00C60F12"/>
    <w:rsid w:val="00C8294B"/>
    <w:rsid w:val="00CC5C27"/>
    <w:rsid w:val="00D006D7"/>
    <w:rsid w:val="00D10009"/>
    <w:rsid w:val="00D17E93"/>
    <w:rsid w:val="00D44C87"/>
    <w:rsid w:val="00D70958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3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1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1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1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1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3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1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1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1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1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St-1976/2015</izvorni_sadrzaj>
    <derivirana_varijabla naziv="DomainObject.Predmet.OznakaBroj_1">St-1976/2015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EKOLOŠKO-SPORTSKA UDRUGA "TOĆ"</izvorni_sadrzaj>
    <derivirana_varijabla naziv="DomainObject.Predmet.ProtustrankaFormated_1">  EKOLOŠKO-SPORTSKA UDRUGA "TOĆ"</derivirana_varijabla>
  </DomainObject.Predmet.ProtustrankaFormated>
  <DomainObject.Predmet.ProtustrankaFormatedOIB>
    <izvorni_sadrzaj>  EKOLOŠKO-SPORTSKA UDRUGA "TOĆ", OIB 13225647387</izvorni_sadrzaj>
    <derivirana_varijabla naziv="DomainObject.Predmet.ProtustrankaFormatedOIB_1">  EKOLOŠKO-SPORTSKA UDRUGA "TOĆ", OIB 13225647387</derivirana_varijabla>
  </DomainObject.Predmet.ProtustrankaFormatedOIB>
  <DomainObject.Predmet.ProtustrankaFormatedWithAdress>
    <izvorni_sadrzaj> EKOLOŠKO-SPORTSKA UDRUGA "TOĆ", M.ile Gojsalića 1, 21000 Split</izvorni_sadrzaj>
    <derivirana_varijabla naziv="DomainObject.Predmet.ProtustrankaFormatedWithAdress_1"> EKOLOŠKO-SPORTSKA UDRUGA "TOĆ", M.ile Gojsalića 1, 21000 Split</derivirana_varijabla>
  </DomainObject.Predmet.ProtustrankaFormatedWithAdress>
  <DomainObject.Predmet.ProtustrankaFormatedWithAdressOIB>
    <izvorni_sadrzaj> EKOLOŠKO-SPORTSKA UDRUGA "TOĆ", OIB 13225647387, M.ile Gojsalića 1, 21000 Split</izvorni_sadrzaj>
    <derivirana_varijabla naziv="DomainObject.Predmet.ProtustrankaFormatedWithAdressOIB_1"> EKOLOŠKO-SPORTSKA UDRUGA "TOĆ", OIB 13225647387, M.ile Gojsalića 1, 21000 Split</derivirana_varijabla>
  </DomainObject.Predmet.ProtustrankaFormatedWithAdressOIB>
  <DomainObject.Predmet.ProtustrankaWithAdress>
    <izvorni_sadrzaj>EKOLOŠKO-SPORTSKA UDRUGA "TOĆ" M.ile Gojsalića 1, 21000 Split</izvorni_sadrzaj>
    <derivirana_varijabla naziv="DomainObject.Predmet.ProtustrankaWithAdress_1">EKOLOŠKO-SPORTSKA UDRUGA "TOĆ" M.ile Gojsalića 1, 21000 Split</derivirana_varijabla>
  </DomainObject.Predmet.ProtustrankaWithAdress>
  <DomainObject.Predmet.ProtustrankaWithAdressOIB>
    <izvorni_sadrzaj>EKOLOŠKO-SPORTSKA UDRUGA "TOĆ", OIB 13225647387, M.ile Gojsalića 1, 21000 Split</izvorni_sadrzaj>
    <derivirana_varijabla naziv="DomainObject.Predmet.ProtustrankaWithAdressOIB_1">EKOLOŠKO-SPORTSKA UDRUGA "TOĆ", OIB 13225647387, M.ile Gojsalića 1, 21000 Split</derivirana_varijabla>
  </DomainObject.Predmet.ProtustrankaWithAdressOIB>
  <DomainObject.Predmet.ProtustrankaNazivFormated>
    <izvorni_sadrzaj>EKOLOŠKO-SPORTSKA UDRUGA "TOĆ"</izvorni_sadrzaj>
    <derivirana_varijabla naziv="DomainObject.Predmet.ProtustrankaNazivFormated_1">EKOLOŠKO-SPORTSKA UDRUGA "TOĆ"</derivirana_varijabla>
  </DomainObject.Predmet.ProtustrankaNazivFormated>
  <DomainObject.Predmet.ProtustrankaNazivFormatedOIB>
    <izvorni_sadrzaj>EKOLOŠKO-SPORTSKA UDRUGA "TOĆ", OIB 13225647387</izvorni_sadrzaj>
    <derivirana_varijabla naziv="DomainObject.Predmet.ProtustrankaNazivFormatedOIB_1">EKOLOŠKO-SPORTSKA UDRUGA "TOĆ", OIB 13225647387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9714.67</izvorni_sadrzaj>
    <derivirana_varijabla naziv="DomainObject.Predmet.TrenutnaVrijednost_1">9714.67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EKOLOŠKO-SPORTSKA UDRUGA "TOĆ"</item>
    </izvorni_sadrzaj>
    <derivirana_varijabla naziv="DomainObject.Predmet.ProtuStrankaListFormated_1">
      <item>EKOLOŠKO-SPORTSKA UDRUGA "TOĆ"</item>
    </derivirana_varijabla>
  </DomainObject.Predmet.ProtuStrankaListFormated>
  <DomainObject.Predmet.ProtuStrankaListFormatedOIB>
    <izvorni_sadrzaj>
      <item>EKOLOŠKO-SPORTSKA UDRUGA "TOĆ", OIB 13225647387</item>
    </izvorni_sadrzaj>
    <derivirana_varijabla naziv="DomainObject.Predmet.ProtuStrankaListFormatedOIB_1">
      <item>EKOLOŠKO-SPORTSKA UDRUGA "TOĆ", OIB 13225647387</item>
    </derivirana_varijabla>
  </DomainObject.Predmet.ProtuStrankaListFormatedOIB>
  <DomainObject.Predmet.ProtuStrankaListFormatedWithAdress>
    <izvorni_sadrzaj>
      <item>EKOLOŠKO-SPORTSKA UDRUGA "TOĆ", M.ile Gojsalića 1, 21000 Split</item>
    </izvorni_sadrzaj>
    <derivirana_varijabla naziv="DomainObject.Predmet.ProtuStrankaListFormatedWithAdress_1">
      <item>EKOLOŠKO-SPORTSKA UDRUGA "TOĆ", M.ile Gojsalića 1, 21000 Split</item>
    </derivirana_varijabla>
  </DomainObject.Predmet.ProtuStrankaListFormatedWithAdress>
  <DomainObject.Predmet.ProtuStrankaListFormatedWithAdressOIB>
    <izvorni_sadrzaj>
      <item>EKOLOŠKO-SPORTSKA UDRUGA "TOĆ", OIB 13225647387, M.ile Gojsalića 1, 21000 Split</item>
    </izvorni_sadrzaj>
    <derivirana_varijabla naziv="DomainObject.Predmet.ProtuStrankaListFormatedWithAdressOIB_1">
      <item>EKOLOŠKO-SPORTSKA UDRUGA "TOĆ", OIB 13225647387, M.ile Gojsalića 1, 21000 Split</item>
    </derivirana_varijabla>
  </DomainObject.Predmet.ProtuStrankaListFormatedWithAdressOIB>
  <DomainObject.Predmet.ProtuStrankaListNazivFormated>
    <izvorni_sadrzaj>
      <item>EKOLOŠKO-SPORTSKA UDRUGA "TOĆ"</item>
    </izvorni_sadrzaj>
    <derivirana_varijabla naziv="DomainObject.Predmet.ProtuStrankaListNazivFormated_1">
      <item>EKOLOŠKO-SPORTSKA UDRUGA "TOĆ"</item>
    </derivirana_varijabla>
  </DomainObject.Predmet.ProtuStrankaListNazivFormated>
  <DomainObject.Predmet.ProtuStrankaListNazivFormatedOIB>
    <izvorni_sadrzaj>
      <item>EKOLOŠKO-SPORTSKA UDRUGA "TOĆ", OIB 13225647387</item>
    </izvorni_sadrzaj>
    <derivirana_varijabla naziv="DomainObject.Predmet.ProtuStrankaListNazivFormatedOIB_1">
      <item>EKOLOŠKO-SPORTSKA UDRUGA "TOĆ", OIB 13225647387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EKOLOŠKO-SPORTSKA UDRUGA "TOĆ"</izvorni_sadrzaj>
    <derivirana_varijabla naziv="DomainObject.Predmet.ProtustrankaIDrugi_1">EKOLOŠKO-SPORTSKA UDRUGA "TOĆ"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EKOLOŠKO-SPORTSKA UDRUGA "TOĆ", OIB 13225647387, M.ile Gojsalića 1, 21000 Split</izvorni_sadrzaj>
    <derivirana_varijabla naziv="DomainObject.Predmet.ProtustrankaIDrugiAdressOIB_1">EKOLOŠKO-SPORTSKA UDRUGA "TOĆ", OIB 13225647387, M.ile Gojsalića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EKOLOŠKO-SPORTSKA UDRUGA "TOĆ"</item>
      <item>FINANCIJSKA AGENCIJA, RC SPLIT</item>
    </izvorni_sadrzaj>
    <derivirana_varijabla naziv="DomainObject.Predmet.SudioniciListNaziv_1">
      <item>EKOLOŠKO-SPORTSKA UDRUGA "TOĆ"</item>
      <item>FINANCIJSKA AGENCIJA, RC SPLIT</item>
    </derivirana_varijabla>
  </DomainObject.Predmet.SudioniciListNaziv>
  <DomainObject.Predmet.SudioniciListAdressOIB>
    <izvorni_sadrzaj>
      <item>EKOLOŠKO-SPORTSKA UDRUGA "TOĆ", OIB 13225647387, M.ile Gojsalića 1,21000 Split</item>
      <item>FINANCIJSKA AGENCIJA, RC SPLIT, OIB 85821130368, Mažuranićevo šetalište 24 b,21000 Split</item>
    </izvorni_sadrzaj>
    <derivirana_varijabla naziv="DomainObject.Predmet.SudioniciListAdressOIB_1">
      <item>EKOLOŠKO-SPORTSKA UDRUGA "TOĆ", OIB 13225647387, M.ile Gojsalića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13225647387</item>
      <item>, OIB 85821130368</item>
    </izvorni_sadrzaj>
    <derivirana_varijabla naziv="DomainObject.Predmet.SudioniciListNazivOIB_1">
      <item>, OIB 13225647387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3291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2016-04-21T06:15:00Z</dcterms:created>
  <dc:creator>Lari Glavaš</dc:creator>
  <cp:lastModifiedBy>Lari Glavaš</cp:lastModifiedBy>
  <cp:lastPrinted>2016-04-21T06:15:00Z</cp:lastPrinted>
  <dcterms:modified xmlns:xsi="http://www.w3.org/2001/XMLSchema-instance" xsi:type="dcterms:W3CDTF">2016-04-21T06:16:00Z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