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1062c" w14:paraId="e31062c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E5198D">
      <w:pPr>
        <w:jc w:val="both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sz w:val="24"/>
        </w:rPr>
        <w:t xml:space="preserve"> </w:t>
      </w:r>
      <w:r w:rsidR="00E5198D" w:rsidRPr="00E5198D">
        <w:rPr>
          <w:rFonts w:hAnsi="Times New Roman" w:ascii="Times New Roman"/>
          <w:b/>
          <w:sz w:val="24"/>
        </w:rPr>
        <w:t xml:space="preserve">TRGOVAČKI  SUD  </w:t>
      </w:r>
      <w:r w:rsidR="003A5D0C">
        <w:rPr>
          <w:rFonts w:hAnsi="Times New Roman" w:ascii="Times New Roman"/>
          <w:b/>
          <w:sz w:val="24"/>
        </w:rPr>
        <w:t>U  ZAGREBU</w:t>
      </w:r>
      <w:r w:rsidR="00E5198D" w:rsidRPr="00E5198D">
        <w:rPr>
          <w:rFonts w:hAnsi="Times New Roman" w:ascii="Times New Roman"/>
          <w:b/>
          <w:sz w:val="24"/>
        </w:rPr>
        <w:t xml:space="preserve"> 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 w:rsidR="00E5198D">
        <w:rPr>
          <w:rFonts w:hAnsi="Times New Roman" w:ascii="Times New Roman"/>
          <w:sz w:val="24"/>
          <w:szCs w:val="24"/>
          <w:lang w:val="pl-PL"/>
        </w:rPr>
        <w:t xml:space="preserve">j spisa </w:t>
      </w:r>
      <w:r w:rsidR="00532F5F">
        <w:rPr>
          <w:rFonts w:hAnsi="Times New Roman" w:ascii="Times New Roman"/>
          <w:b/>
          <w:sz w:val="24"/>
          <w:szCs w:val="24"/>
          <w:lang w:val="pl-PL"/>
        </w:rPr>
        <w:t>16.St-4151/16</w:t>
      </w:r>
    </w:p>
    <w:p w:rsidRDefault="000E1F39" w:rsidP="000E1F39" w:rsidR="003A5D0C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prezime/tvrtka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adresa/sjedišt</w:t>
      </w:r>
      <w:r w:rsidR="00532F5F">
        <w:rPr>
          <w:rFonts w:hAnsi="Times New Roman" w:ascii="Times New Roman"/>
          <w:sz w:val="24"/>
          <w:szCs w:val="24"/>
          <w:lang w:val="pl-PL"/>
        </w:rPr>
        <w:t xml:space="preserve">e </w:t>
      </w:r>
    </w:p>
    <w:p w:rsidRDefault="00532F5F" w:rsidP="000E1F39" w:rsidR="00E5198D" w:rsidRPr="00CD70F1">
      <w:pPr>
        <w:rPr>
          <w:rFonts w:hAnsi="Times New Roman" w:ascii="Times New Roman"/>
          <w:b/>
          <w:sz w:val="24"/>
          <w:szCs w:val="24"/>
          <w:lang w:val="pl-PL"/>
        </w:rPr>
      </w:pPr>
      <w:r w:rsidRPr="00CD70F1">
        <w:rPr>
          <w:rFonts w:hAnsi="Times New Roman" w:ascii="Times New Roman"/>
          <w:b/>
          <w:sz w:val="24"/>
          <w:szCs w:val="24"/>
          <w:lang w:val="pl-PL"/>
        </w:rPr>
        <w:t xml:space="preserve">ANGELOS MEDIJA </w:t>
      </w:r>
      <w:r w:rsidR="003A5D0C">
        <w:rPr>
          <w:rFonts w:hAnsi="Times New Roman" w:ascii="Times New Roman"/>
          <w:b/>
          <w:sz w:val="24"/>
          <w:szCs w:val="24"/>
          <w:lang w:val="pl-PL"/>
        </w:rPr>
        <w:t xml:space="preserve">d.o.o OIB 12875160362 </w:t>
      </w:r>
      <w:r w:rsidR="00CD70F1" w:rsidRPr="00CD70F1">
        <w:rPr>
          <w:rFonts w:hAnsi="Times New Roman" w:ascii="Times New Roman"/>
          <w:b/>
          <w:sz w:val="24"/>
          <w:szCs w:val="24"/>
          <w:lang w:val="pl-PL"/>
        </w:rPr>
        <w:t xml:space="preserve"> Z</w:t>
      </w:r>
      <w:r w:rsidRPr="00CD70F1">
        <w:rPr>
          <w:rFonts w:hAnsi="Times New Roman" w:ascii="Times New Roman"/>
          <w:b/>
          <w:sz w:val="24"/>
          <w:szCs w:val="24"/>
          <w:lang w:val="pl-PL"/>
        </w:rPr>
        <w:t>AGREB, Harambašič</w:t>
      </w:r>
      <w:r w:rsidR="00CD70F1" w:rsidRPr="00CD70F1">
        <w:rPr>
          <w:rFonts w:hAnsi="Times New Roman" w:ascii="Times New Roman"/>
          <w:b/>
          <w:sz w:val="24"/>
          <w:szCs w:val="24"/>
          <w:lang w:val="pl-PL"/>
        </w:rPr>
        <w:t xml:space="preserve">eva 11. </w:t>
      </w:r>
    </w:p>
    <w:p w:rsidRDefault="00E5198D" w:rsidP="000E1F39" w:rsidR="00E5198D" w:rsidRPr="00E5198D">
      <w:pPr>
        <w:rPr>
          <w:rFonts w:hAnsi="Times New Roman" w:ascii="Times New Roman"/>
          <w:b/>
          <w:sz w:val="24"/>
          <w:szCs w:val="24"/>
          <w:lang w:val="pl-PL"/>
        </w:rPr>
      </w:pPr>
      <w:r w:rsidRPr="00E5198D">
        <w:rPr>
          <w:rFonts w:hAnsi="Times New Roman" w:ascii="Times New Roman"/>
          <w:b/>
          <w:sz w:val="24"/>
          <w:szCs w:val="24"/>
          <w:lang w:val="pl-PL"/>
        </w:rPr>
        <w:t>S</w:t>
      </w:r>
      <w:r w:rsidR="00532F5F">
        <w:rPr>
          <w:rFonts w:hAnsi="Times New Roman" w:ascii="Times New Roman"/>
          <w:b/>
          <w:sz w:val="24"/>
          <w:szCs w:val="24"/>
          <w:lang w:val="pl-PL"/>
        </w:rPr>
        <w:t>TEČAJNI SUDAC: DINA JELLINA</w:t>
      </w:r>
    </w:p>
    <w:p w:rsidRDefault="00860387" w:rsidP="000E1F39" w:rsidR="000E1F39" w:rsidRPr="00BF1640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PRIVREMENI </w:t>
      </w:r>
      <w:r w:rsidR="00E5198D" w:rsidRPr="00E5198D">
        <w:rPr>
          <w:rFonts w:hAnsi="Times New Roman" w:ascii="Times New Roman"/>
          <w:b/>
          <w:sz w:val="24"/>
          <w:szCs w:val="24"/>
          <w:lang w:val="pl-PL"/>
        </w:rPr>
        <w:t>STEČAJNI UPRAVITELJ:TOMISLAV MORSAN</w:t>
      </w:r>
      <w:r w:rsidR="00CD70F1">
        <w:rPr>
          <w:rFonts w:hAnsi="Times New Roman" w:ascii="Times New Roman"/>
          <w:b/>
          <w:sz w:val="24"/>
          <w:szCs w:val="24"/>
          <w:lang w:val="pl-PL"/>
        </w:rPr>
        <w:t>, OIB:9733865248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F4DDA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OD_</w:t>
      </w:r>
      <w:r w:rsidR="00860387" w:rsidRPr="00BF4DDA">
        <w:rPr>
          <w:rFonts w:hAnsi="Times New Roman" w:ascii="Times New Roman"/>
          <w:sz w:val="24"/>
          <w:szCs w:val="24"/>
          <w:lang w:val="pl-PL"/>
        </w:rPr>
        <w:t>Po imenovanju za privremenog stečajnog upravitelja rješenj</w:t>
      </w:r>
      <w:r w:rsidR="004F393F" w:rsidRPr="00BF4DDA">
        <w:rPr>
          <w:rFonts w:hAnsi="Times New Roman" w:ascii="Times New Roman"/>
          <w:sz w:val="24"/>
          <w:szCs w:val="24"/>
          <w:lang w:val="pl-PL"/>
        </w:rPr>
        <w:t>em TRGOVAČKOG SUDA U ZAGREBU  po stečajnom sucu Dini Jellini dana 16. Studenog 2018 god.</w:t>
      </w:r>
      <w:r w:rsidR="00E5198D" w:rsidRPr="00BF4DDA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5692B" w:rsidP="000E1F39" w:rsidR="00E5692B" w:rsidRPr="00BF4DD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F4DDA">
        <w:rPr>
          <w:rFonts w:hAnsi="Times New Roman" w:ascii="Times New Roman"/>
          <w:sz w:val="24"/>
          <w:szCs w:val="24"/>
          <w:lang w:val="pl-PL"/>
        </w:rPr>
        <w:t xml:space="preserve">Nastavno na moje zadnje izviješće stečajnom sucu odaslano 15.12.2018 na </w:t>
      </w:r>
    </w:p>
    <w:p w:rsidRDefault="00E5692B" w:rsidP="000E1F39" w:rsidR="000E1F39" w:rsidRPr="00BF4DD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F4DDA">
        <w:rPr>
          <w:rFonts w:hAnsi="Times New Roman" w:ascii="Times New Roman"/>
          <w:sz w:val="24"/>
          <w:szCs w:val="24"/>
          <w:lang w:val="pl-PL"/>
        </w:rPr>
        <w:t>TRGOVAČKI SUD U ZAGREBU u pisanom i elektronskom obliku .</w:t>
      </w:r>
    </w:p>
    <w:p w:rsidRDefault="00860387" w:rsidP="00860387" w:rsidR="00860387" w:rsidRPr="00BF4DDA">
      <w:pPr>
        <w:rPr>
          <w:rFonts w:hAnsi="Times New Roman" w:ascii="Times New Roman"/>
          <w:b/>
          <w:sz w:val="24"/>
          <w:szCs w:val="24"/>
          <w:lang w:val="pl-PL"/>
        </w:rPr>
      </w:pPr>
      <w:r w:rsidRPr="00BF4DDA">
        <w:rPr>
          <w:rFonts w:hAnsi="Times New Roman" w:ascii="Times New Roman"/>
          <w:b/>
          <w:sz w:val="24"/>
          <w:szCs w:val="24"/>
          <w:lang w:val="pl-PL"/>
        </w:rPr>
        <w:t xml:space="preserve">PODNOSIM SLIJEDEĆE : </w:t>
      </w:r>
      <w:r w:rsidR="002511CC">
        <w:rPr>
          <w:rFonts w:hAnsi="Times New Roman" w:ascii="Times New Roman"/>
          <w:b/>
          <w:sz w:val="24"/>
          <w:szCs w:val="24"/>
          <w:lang w:val="pl-PL"/>
        </w:rPr>
        <w:t xml:space="preserve">Za razdoblje od </w:t>
      </w:r>
      <w:r w:rsidR="00BF4DDA" w:rsidRPr="00BF4DDA">
        <w:rPr>
          <w:rFonts w:hAnsi="Times New Roman" w:ascii="Times New Roman"/>
          <w:b/>
          <w:sz w:val="24"/>
          <w:szCs w:val="24"/>
          <w:lang w:val="pl-PL"/>
        </w:rPr>
        <w:t xml:space="preserve"> 13.03./19 </w:t>
      </w:r>
      <w:r w:rsidR="002511CC">
        <w:rPr>
          <w:rFonts w:hAnsi="Times New Roman" w:ascii="Times New Roman"/>
          <w:b/>
          <w:sz w:val="24"/>
          <w:szCs w:val="24"/>
          <w:lang w:val="pl-PL"/>
        </w:rPr>
        <w:t>do 16.07./19</w:t>
      </w:r>
    </w:p>
    <w:p w:rsidRDefault="00F220BD" w:rsidP="00860387" w:rsidR="00E5692B" w:rsidRPr="00BF4DDA">
      <w:pPr>
        <w:rPr>
          <w:rFonts w:hAnsi="Times New Roman" w:ascii="Times New Roman"/>
          <w:sz w:val="24"/>
          <w:szCs w:val="24"/>
          <w:lang w:val="pl-PL"/>
        </w:rPr>
      </w:pPr>
      <w:r w:rsidRPr="00BF4DDA">
        <w:rPr>
          <w:rFonts w:hAnsi="Times New Roman" w:ascii="Times New Roman"/>
          <w:b/>
          <w:sz w:val="24"/>
          <w:szCs w:val="24"/>
          <w:lang w:val="pl-PL"/>
        </w:rPr>
        <w:t xml:space="preserve">         </w:t>
      </w:r>
      <w:r w:rsidR="00E5692B" w:rsidRPr="00BF4DDA">
        <w:rPr>
          <w:rFonts w:hAnsi="Times New Roman" w:ascii="Times New Roman"/>
          <w:b/>
          <w:sz w:val="24"/>
          <w:szCs w:val="24"/>
          <w:lang w:val="pl-PL"/>
        </w:rPr>
        <w:t>Nisam u mo</w:t>
      </w:r>
      <w:r w:rsidRPr="00BF4DDA">
        <w:rPr>
          <w:rFonts w:hAnsi="Times New Roman" w:ascii="Times New Roman"/>
          <w:b/>
          <w:sz w:val="24"/>
          <w:szCs w:val="24"/>
          <w:lang w:val="pl-PL"/>
        </w:rPr>
        <w:t>guć</w:t>
      </w:r>
      <w:r w:rsidR="00E5692B" w:rsidRPr="00BF4DDA">
        <w:rPr>
          <w:rFonts w:hAnsi="Times New Roman" w:ascii="Times New Roman"/>
          <w:b/>
          <w:sz w:val="24"/>
          <w:szCs w:val="24"/>
          <w:lang w:val="pl-PL"/>
        </w:rPr>
        <w:t xml:space="preserve">nosti doći do saznanja da li je ovlaštena osoba za zastupanje Danijel Botić iz Zagreba ,Ostrogovićeva 4 OIB: 75104429943 po rješenju  Trgovačkog suda u Zagrebu  16.St-415/16 </w:t>
      </w:r>
      <w:r w:rsidR="00BF4DDA">
        <w:rPr>
          <w:rFonts w:hAnsi="Times New Roman" w:ascii="Times New Roman"/>
          <w:b/>
          <w:sz w:val="24"/>
          <w:szCs w:val="24"/>
          <w:lang w:val="pl-PL"/>
        </w:rPr>
        <w:t>od 16.studenog 2018 god.</w:t>
      </w:r>
      <w:r w:rsidR="00E5692B" w:rsidRPr="00BF4DDA">
        <w:rPr>
          <w:rFonts w:hAnsi="Times New Roman" w:ascii="Times New Roman"/>
          <w:b/>
          <w:sz w:val="24"/>
          <w:szCs w:val="24"/>
          <w:lang w:val="pl-PL"/>
        </w:rPr>
        <w:t xml:space="preserve">a po stečajnom sucu Dini Jelini ,v.r. </w:t>
      </w:r>
      <w:r w:rsidRPr="00BF4DDA">
        <w:rPr>
          <w:rFonts w:hAnsi="Times New Roman" w:ascii="Times New Roman"/>
          <w:b/>
          <w:sz w:val="24"/>
          <w:szCs w:val="24"/>
          <w:lang w:val="pl-PL"/>
        </w:rPr>
        <w:t>uplatio predujam od 5.000,00 kn za namirenje troškova stečajnog postupka</w:t>
      </w:r>
      <w:r w:rsidRPr="00BF4DDA">
        <w:rPr>
          <w:rFonts w:hAnsi="Times New Roman" w:ascii="Times New Roman"/>
          <w:sz w:val="24"/>
          <w:szCs w:val="24"/>
          <w:lang w:val="pl-PL"/>
        </w:rPr>
        <w:t xml:space="preserve"> .</w:t>
      </w:r>
    </w:p>
    <w:p w:rsidRDefault="00F220BD" w:rsidP="00860387" w:rsidR="00F220BD" w:rsidRPr="00860387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         Nemam saznanja da li je Financijska agencija po nalogu suda provelo izravnu naplatu predujma provedbom ovrhe na novčanim sredstvima </w:t>
      </w:r>
    </w:p>
    <w:p w:rsidRDefault="00860387" w:rsidP="00860387" w:rsidR="00EF5223" w:rsidRPr="00C122DC">
      <w:pPr>
        <w:rPr>
          <w:rFonts w:hAnsi="Times New Roman" w:ascii="Times New Roman"/>
          <w:sz w:val="24"/>
          <w:szCs w:val="24"/>
          <w:lang w:val="pl-PL"/>
        </w:rPr>
      </w:pPr>
      <w:r w:rsidRPr="00C122DC">
        <w:rPr>
          <w:rFonts w:hAnsi="Times New Roman" w:ascii="Times New Roman"/>
          <w:sz w:val="24"/>
          <w:szCs w:val="24"/>
          <w:lang w:val="pl-PL"/>
        </w:rPr>
        <w:t xml:space="preserve">FINANCIJSKA </w:t>
      </w:r>
      <w:r w:rsidR="00532F5F" w:rsidRPr="00C122DC">
        <w:rPr>
          <w:rFonts w:hAnsi="Times New Roman" w:ascii="Times New Roman"/>
          <w:sz w:val="24"/>
          <w:szCs w:val="24"/>
          <w:lang w:val="pl-PL"/>
        </w:rPr>
        <w:t>AGENCIJA ,Regionalni centar Zagreb , p</w:t>
      </w:r>
      <w:r w:rsidRPr="00C122DC">
        <w:rPr>
          <w:rFonts w:hAnsi="Times New Roman" w:ascii="Times New Roman"/>
          <w:sz w:val="24"/>
          <w:szCs w:val="24"/>
          <w:lang w:val="pl-PL"/>
        </w:rPr>
        <w:t xml:space="preserve">odnijela </w:t>
      </w:r>
      <w:r w:rsidR="00532F5F" w:rsidRPr="00C122DC">
        <w:rPr>
          <w:rFonts w:hAnsi="Times New Roman" w:ascii="Times New Roman"/>
          <w:sz w:val="24"/>
          <w:szCs w:val="24"/>
          <w:lang w:val="pl-PL"/>
        </w:rPr>
        <w:t xml:space="preserve">je </w:t>
      </w:r>
      <w:r w:rsidRPr="00C122DC">
        <w:rPr>
          <w:rFonts w:hAnsi="Times New Roman" w:ascii="Times New Roman"/>
          <w:sz w:val="24"/>
          <w:szCs w:val="24"/>
          <w:lang w:val="pl-PL"/>
        </w:rPr>
        <w:t>sudu prijedlog za otvaranje stečajnog postupk</w:t>
      </w:r>
      <w:r w:rsidR="00532F5F" w:rsidRPr="00C122DC">
        <w:rPr>
          <w:rFonts w:hAnsi="Times New Roman" w:ascii="Times New Roman"/>
          <w:sz w:val="24"/>
          <w:szCs w:val="24"/>
          <w:lang w:val="pl-PL"/>
        </w:rPr>
        <w:t>a nad dužnikom ANGELOS MEDIJA d.o.o ZAGREB, Harambašićeva 11.OIB 12875160362 temeljem odredbe članka 110.stavka 1. Stečajnog zakona .</w:t>
      </w:r>
    </w:p>
    <w:p w:rsidRDefault="00532F5F" w:rsidP="00860387" w:rsidR="00532F5F" w:rsidRPr="00C122DC">
      <w:pPr>
        <w:rPr>
          <w:rFonts w:hAnsi="Times New Roman" w:ascii="Times New Roman"/>
          <w:sz w:val="24"/>
          <w:szCs w:val="24"/>
          <w:lang w:val="pl-PL"/>
        </w:rPr>
      </w:pPr>
      <w:r w:rsidRPr="00C122DC">
        <w:rPr>
          <w:rFonts w:hAnsi="Times New Roman" w:ascii="Times New Roman"/>
          <w:sz w:val="24"/>
          <w:szCs w:val="24"/>
          <w:lang w:val="pl-PL"/>
        </w:rPr>
        <w:t>Rješe</w:t>
      </w:r>
      <w:r w:rsidR="00CD70F1" w:rsidRPr="00C122DC">
        <w:rPr>
          <w:rFonts w:hAnsi="Times New Roman" w:ascii="Times New Roman"/>
          <w:sz w:val="24"/>
          <w:szCs w:val="24"/>
          <w:lang w:val="pl-PL"/>
        </w:rPr>
        <w:t>njem i zaključkom suda od 22. Li</w:t>
      </w:r>
      <w:r w:rsidRPr="00C122DC">
        <w:rPr>
          <w:rFonts w:hAnsi="Times New Roman" w:ascii="Times New Roman"/>
          <w:sz w:val="24"/>
          <w:szCs w:val="24"/>
          <w:lang w:val="pl-PL"/>
        </w:rPr>
        <w:t xml:space="preserve">stopada 2018 pokrenut je prethodni postupak nad dužnikom u skladu s odredbom čl. 115. St.1.S i naloženo je privremenom stečajnom upravitelju za zastupanje da podnese izvješće o gospodarskom stanju dužnika. </w:t>
      </w:r>
    </w:p>
    <w:p w:rsidRDefault="00860387" w:rsidP="00860387" w:rsidR="00860387" w:rsidRPr="00C122DC">
      <w:pPr>
        <w:rPr>
          <w:rFonts w:hAnsi="Times New Roman" w:ascii="Times New Roman"/>
          <w:sz w:val="24"/>
          <w:szCs w:val="24"/>
          <w:lang w:val="pl-PL"/>
        </w:rPr>
      </w:pPr>
    </w:p>
    <w:p w:rsidRDefault="00EF5223" w:rsidP="00860387" w:rsidR="00EF5223" w:rsidRPr="00C122DC">
      <w:pPr>
        <w:rPr>
          <w:rFonts w:hAnsi="Times New Roman" w:ascii="Times New Roman"/>
          <w:sz w:val="24"/>
          <w:szCs w:val="24"/>
          <w:lang w:val="pl-PL"/>
        </w:rPr>
      </w:pPr>
      <w:r w:rsidRPr="00C122DC">
        <w:rPr>
          <w:rFonts w:hAnsi="Times New Roman" w:ascii="Times New Roman"/>
          <w:sz w:val="24"/>
          <w:szCs w:val="24"/>
          <w:lang w:val="pl-PL"/>
        </w:rPr>
        <w:t xml:space="preserve">PODNOSIM IZVJEŠČE O DUŽNIKU : </w:t>
      </w:r>
    </w:p>
    <w:p w:rsidRDefault="00850134" w:rsidP="00860387" w:rsidR="00850134" w:rsidRPr="00C122DC">
      <w:pPr>
        <w:rPr>
          <w:rFonts w:hAnsi="Times New Roman" w:ascii="Times New Roman"/>
          <w:sz w:val="24"/>
          <w:szCs w:val="24"/>
          <w:lang w:val="pl-PL"/>
        </w:rPr>
      </w:pPr>
      <w:r w:rsidRPr="00C122D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50134" w:rsidP="00860387" w:rsidR="00850134" w:rsidRPr="00C122DC">
      <w:pPr>
        <w:rPr>
          <w:rFonts w:hAnsi="Times New Roman" w:ascii="Times New Roman"/>
          <w:sz w:val="24"/>
          <w:szCs w:val="24"/>
          <w:lang w:val="pl-PL"/>
        </w:rPr>
      </w:pPr>
      <w:r w:rsidRPr="00C122DC">
        <w:rPr>
          <w:rFonts w:hAnsi="Times New Roman" w:ascii="Times New Roman"/>
          <w:sz w:val="24"/>
          <w:szCs w:val="24"/>
          <w:lang w:val="pl-PL"/>
        </w:rPr>
        <w:t xml:space="preserve">Za dužnika </w:t>
      </w:r>
      <w:r w:rsidR="005C4B3E" w:rsidRPr="00C122DC">
        <w:rPr>
          <w:rFonts w:hAnsi="Times New Roman" w:ascii="Times New Roman"/>
          <w:sz w:val="24"/>
          <w:szCs w:val="24"/>
          <w:lang w:val="pl-PL"/>
        </w:rPr>
        <w:t xml:space="preserve">nije bilo moguće pribaviti nikakvu informaciju osim </w:t>
      </w:r>
      <w:r w:rsidRPr="00C122DC">
        <w:rPr>
          <w:rFonts w:hAnsi="Times New Roman" w:ascii="Times New Roman"/>
          <w:sz w:val="24"/>
          <w:szCs w:val="24"/>
          <w:lang w:val="pl-PL"/>
        </w:rPr>
        <w:t>jedan</w:t>
      </w:r>
      <w:r w:rsidR="005C4B3E" w:rsidRPr="00C122DC">
        <w:rPr>
          <w:rFonts w:hAnsi="Times New Roman" w:ascii="Times New Roman"/>
          <w:sz w:val="24"/>
          <w:szCs w:val="24"/>
          <w:lang w:val="pl-PL"/>
        </w:rPr>
        <w:t>og</w:t>
      </w:r>
      <w:r w:rsidRPr="00C122DC">
        <w:rPr>
          <w:rFonts w:hAnsi="Times New Roman" w:ascii="Times New Roman"/>
          <w:sz w:val="24"/>
          <w:szCs w:val="24"/>
          <w:lang w:val="pl-PL"/>
        </w:rPr>
        <w:t xml:space="preserve"> broj</w:t>
      </w:r>
      <w:r w:rsidR="005C4B3E" w:rsidRPr="00C122DC">
        <w:rPr>
          <w:rFonts w:hAnsi="Times New Roman" w:ascii="Times New Roman"/>
          <w:sz w:val="24"/>
          <w:szCs w:val="24"/>
          <w:lang w:val="pl-PL"/>
        </w:rPr>
        <w:t xml:space="preserve">a telefona vlasnika koji na moj poziv šturo odgovara da firma ne egzistira tri godine da </w:t>
      </w:r>
      <w:r w:rsidR="00417D0A" w:rsidRPr="00C122DC">
        <w:rPr>
          <w:rFonts w:hAnsi="Times New Roman" w:ascii="Times New Roman"/>
          <w:sz w:val="24"/>
          <w:szCs w:val="24"/>
          <w:lang w:val="pl-PL"/>
        </w:rPr>
        <w:t xml:space="preserve">nije informiran da je uopće pokrenut stečajni postupak povodom prijedloga predlagatelja FINANCIJSKE AGENCIJE Zagreb, Ulica grada Vukovara 70 . Da </w:t>
      </w:r>
      <w:r w:rsidR="005C4B3E" w:rsidRPr="00C122DC">
        <w:rPr>
          <w:rFonts w:hAnsi="Times New Roman" w:ascii="Times New Roman"/>
          <w:sz w:val="24"/>
          <w:szCs w:val="24"/>
          <w:lang w:val="pl-PL"/>
        </w:rPr>
        <w:t xml:space="preserve">računovođa više ne obavlja poslove knjigovodstva te da ne posjeduje nikakve dokumente vezano za ANGELOS MEDIJU d.o.o , da nema zaposlenih </w:t>
      </w:r>
    </w:p>
    <w:p w:rsidRDefault="00364F77" w:rsidP="00860387" w:rsidR="00850134">
      <w:pPr>
        <w:rPr>
          <w:rFonts w:hAnsi="Times New Roman" w:ascii="Times New Roman"/>
          <w:b/>
          <w:sz w:val="24"/>
          <w:szCs w:val="24"/>
          <w:lang w:val="pl-PL"/>
        </w:rPr>
      </w:pPr>
      <w:r w:rsidRPr="00C122DC">
        <w:rPr>
          <w:rFonts w:hAnsi="Times New Roman" w:ascii="Times New Roman"/>
          <w:sz w:val="24"/>
          <w:szCs w:val="24"/>
          <w:lang w:val="pl-PL"/>
        </w:rPr>
        <w:t xml:space="preserve">O imovini dužnika nije moguće dobiti informacije </w:t>
      </w:r>
      <w:r w:rsidR="00CD70F1" w:rsidRPr="00C122DC">
        <w:rPr>
          <w:rFonts w:hAnsi="Times New Roman" w:ascii="Times New Roman"/>
          <w:sz w:val="24"/>
          <w:szCs w:val="24"/>
          <w:lang w:val="pl-PL"/>
        </w:rPr>
        <w:t>. Upitom Ministarstvu policije i potvrdom o vozilu Rover 1.6 ( god.proizvodnje 1996) saznajem da je is</w:t>
      </w:r>
      <w:r w:rsidR="00131A6C" w:rsidRPr="00C122DC">
        <w:rPr>
          <w:rFonts w:hAnsi="Times New Roman" w:ascii="Times New Roman"/>
          <w:sz w:val="24"/>
          <w:szCs w:val="24"/>
          <w:lang w:val="pl-PL"/>
        </w:rPr>
        <w:t>t</w:t>
      </w:r>
      <w:r w:rsidR="00CD70F1" w:rsidRPr="00C122DC">
        <w:rPr>
          <w:rFonts w:hAnsi="Times New Roman" w:ascii="Times New Roman"/>
          <w:sz w:val="24"/>
          <w:szCs w:val="24"/>
          <w:lang w:val="pl-PL"/>
        </w:rPr>
        <w:t xml:space="preserve">o vozilo odjavljeno još 2007 god. </w:t>
      </w:r>
      <w:r w:rsidR="00131A6C" w:rsidRPr="00C122DC">
        <w:rPr>
          <w:rFonts w:hAnsi="Times New Roman" w:ascii="Times New Roman"/>
          <w:sz w:val="24"/>
          <w:szCs w:val="24"/>
          <w:lang w:val="pl-PL"/>
        </w:rPr>
        <w:t>a Danijel  Botić odgovorna osoba odgovara da je to stvar njegovog prethodnika u toj firmi te da ništa ne zna , i tako je razgovor prekinut</w:t>
      </w:r>
      <w:r w:rsidR="00131A6C">
        <w:rPr>
          <w:rFonts w:hAnsi="Times New Roman" w:ascii="Times New Roman"/>
          <w:b/>
          <w:sz w:val="24"/>
          <w:szCs w:val="24"/>
          <w:lang w:val="pl-PL"/>
        </w:rPr>
        <w:t xml:space="preserve">. </w:t>
      </w:r>
    </w:p>
    <w:p w:rsidRDefault="005C4B3E" w:rsidP="00860387" w:rsidR="005C4B3E" w:rsidRPr="00C122DC">
      <w:pPr>
        <w:rPr>
          <w:rFonts w:hAnsi="Times New Roman" w:ascii="Times New Roman"/>
          <w:sz w:val="24"/>
          <w:szCs w:val="24"/>
          <w:lang w:val="pl-PL"/>
        </w:rPr>
      </w:pPr>
      <w:r w:rsidRPr="00C122DC">
        <w:rPr>
          <w:rFonts w:hAnsi="Times New Roman" w:ascii="Times New Roman"/>
          <w:sz w:val="24"/>
          <w:szCs w:val="24"/>
          <w:lang w:val="pl-PL"/>
        </w:rPr>
        <w:lastRenderedPageBreak/>
        <w:t>Internetskom pretragom nije moguće pronaći nikakve podatke o subjektu osim adrese u Harambašićevoj ulici na br.11. na koju odlazim 13.12.2018 god .</w:t>
      </w:r>
    </w:p>
    <w:p w:rsidRDefault="005C4B3E" w:rsidP="00860387" w:rsidR="005C4B3E" w:rsidRPr="00C122DC">
      <w:pPr>
        <w:rPr>
          <w:rFonts w:hAnsi="Times New Roman" w:ascii="Times New Roman"/>
          <w:sz w:val="24"/>
          <w:szCs w:val="24"/>
          <w:lang w:val="pl-PL"/>
        </w:rPr>
      </w:pPr>
      <w:r w:rsidRPr="00C122DC">
        <w:rPr>
          <w:rFonts w:hAnsi="Times New Roman" w:ascii="Times New Roman"/>
          <w:sz w:val="24"/>
          <w:szCs w:val="24"/>
          <w:lang w:val="pl-PL"/>
        </w:rPr>
        <w:t>Adresa dužnika Angelos Medija d.o.o ne nosi nikakva obilježja tvrtke niti je bilo moguće ući u dvorište a kamo li u kuć</w:t>
      </w:r>
      <w:r w:rsidR="00131A6C" w:rsidRPr="00C122DC">
        <w:rPr>
          <w:rFonts w:hAnsi="Times New Roman" w:ascii="Times New Roman"/>
          <w:sz w:val="24"/>
          <w:szCs w:val="24"/>
          <w:lang w:val="pl-PL"/>
        </w:rPr>
        <w:t>u.</w:t>
      </w:r>
    </w:p>
    <w:p w:rsidRDefault="00131A6C" w:rsidP="00860387" w:rsidR="00131A6C" w:rsidRPr="00C122DC">
      <w:pPr>
        <w:rPr>
          <w:rFonts w:hAnsi="Times New Roman" w:ascii="Times New Roman"/>
          <w:sz w:val="24"/>
          <w:szCs w:val="24"/>
          <w:lang w:val="pl-PL"/>
        </w:rPr>
      </w:pPr>
      <w:r w:rsidRPr="00C122DC">
        <w:rPr>
          <w:rFonts w:hAnsi="Times New Roman" w:ascii="Times New Roman"/>
          <w:sz w:val="24"/>
          <w:szCs w:val="24"/>
          <w:lang w:val="pl-PL"/>
        </w:rPr>
        <w:t>Ov</w:t>
      </w:r>
      <w:r w:rsidR="00A57D20" w:rsidRPr="00C122DC">
        <w:rPr>
          <w:rFonts w:hAnsi="Times New Roman" w:ascii="Times New Roman"/>
          <w:sz w:val="24"/>
          <w:szCs w:val="24"/>
          <w:lang w:val="pl-PL"/>
        </w:rPr>
        <w:t>ako su iscrpljeni svi pokušaji  saznanja</w:t>
      </w:r>
      <w:r w:rsidRPr="00C122DC">
        <w:rPr>
          <w:rFonts w:hAnsi="Times New Roman" w:ascii="Times New Roman"/>
          <w:sz w:val="24"/>
          <w:szCs w:val="24"/>
          <w:lang w:val="pl-PL"/>
        </w:rPr>
        <w:t xml:space="preserve"> o imovini te posnosim stečajnom sucu mišljenje da stečajni dužnik ANGELOS MEDIJA d.o.o nema imovine kojom bi se pokrili troškovi ovog postupka. </w:t>
      </w:r>
    </w:p>
    <w:p w:rsidRDefault="00510964" w:rsidP="00860387" w:rsidR="00364F77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 Radnje i angažman vezano za</w:t>
      </w:r>
      <w:r w:rsidR="002511CC">
        <w:rPr>
          <w:rFonts w:hAnsi="Times New Roman" w:ascii="Times New Roman"/>
          <w:b/>
          <w:sz w:val="24"/>
          <w:szCs w:val="24"/>
          <w:lang w:val="pl-PL"/>
        </w:rPr>
        <w:t xml:space="preserve"> stečajnog dužnika ANGELOS MEDIA d.o.o a mene kao privremenog stečajnog upravitelja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: N</w:t>
      </w:r>
      <w:r w:rsidR="002511CC">
        <w:rPr>
          <w:rFonts w:hAnsi="Times New Roman" w:ascii="Times New Roman"/>
          <w:b/>
          <w:sz w:val="24"/>
          <w:szCs w:val="24"/>
          <w:lang w:val="pl-PL"/>
        </w:rPr>
        <w:t>emam saznanja da li je Financijska Agencija provela izravnu naplatu predujma provedbom ovrhe na novčanim sredstvima  po nalogu suda .</w:t>
      </w:r>
    </w:p>
    <w:p w:rsidRDefault="00364F77" w:rsidP="000E1F39" w:rsidR="000E1F39" w:rsidRPr="003A5D0C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Z</w:t>
      </w:r>
      <w:r w:rsidR="00510964">
        <w:rPr>
          <w:rFonts w:hAnsi="Times New Roman" w:ascii="Times New Roman"/>
          <w:b/>
          <w:sz w:val="24"/>
          <w:szCs w:val="24"/>
          <w:lang w:val="pl-PL"/>
        </w:rPr>
        <w:t xml:space="preserve">AKLJUČUJEM ; </w:t>
      </w:r>
      <w:r w:rsidR="002511CC">
        <w:rPr>
          <w:rFonts w:hAnsi="Times New Roman" w:ascii="Times New Roman"/>
          <w:b/>
          <w:sz w:val="24"/>
          <w:szCs w:val="24"/>
          <w:lang w:val="pl-PL"/>
        </w:rPr>
        <w:t xml:space="preserve"> DOK FINANCIJSKA AGENCIJA NE POSTUPI PO NALOGU SUDA </w:t>
      </w:r>
      <w:r w:rsidR="00510964">
        <w:rPr>
          <w:rFonts w:hAnsi="Times New Roman" w:ascii="Times New Roman"/>
          <w:b/>
          <w:sz w:val="24"/>
          <w:szCs w:val="24"/>
          <w:lang w:val="pl-PL"/>
        </w:rPr>
        <w:t>NEMA MOGUČNOSTI NASTAVKA STEČ.POSTUPKA.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3532C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Naznačiti radnje koje će se poduzeti u naredom razdoblju od ____ do______</w:t>
      </w:r>
    </w:p>
    <w:p w:rsidRDefault="003532C5" w:rsidP="000E1F39" w:rsidR="000E1F3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3532C5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3532C5" w:rsidP="000E1F39" w:rsidR="003532C5" w:rsidRPr="003532C5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850134" w:rsidP="000E1F39" w:rsidR="00850134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31A6C" w:rsidP="000E1F39" w:rsidR="000E1F39" w:rsidRPr="008F1CB6">
      <w:pPr>
        <w:rPr>
          <w:rFonts w:hAnsi="Times New Roman" w:ascii="Times New Roman"/>
          <w:b/>
          <w:sz w:val="24"/>
          <w:szCs w:val="24"/>
          <w:lang w:val="pl-PL"/>
        </w:rPr>
      </w:pPr>
      <w:r w:rsidRPr="008F1CB6">
        <w:rPr>
          <w:rFonts w:hAnsi="Times New Roman" w:ascii="Times New Roman"/>
          <w:b/>
          <w:sz w:val="24"/>
          <w:szCs w:val="24"/>
          <w:lang w:val="pl-PL"/>
        </w:rPr>
        <w:t>U Ka</w:t>
      </w:r>
      <w:r w:rsidR="002511CC">
        <w:rPr>
          <w:rFonts w:hAnsi="Times New Roman" w:ascii="Times New Roman"/>
          <w:b/>
          <w:sz w:val="24"/>
          <w:szCs w:val="24"/>
          <w:lang w:val="pl-PL"/>
        </w:rPr>
        <w:t>rlovcu 16.07</w:t>
      </w:r>
      <w:r w:rsidR="005831D0" w:rsidRPr="008F1CB6">
        <w:rPr>
          <w:rFonts w:hAnsi="Times New Roman" w:ascii="Times New Roman"/>
          <w:b/>
          <w:sz w:val="24"/>
          <w:szCs w:val="24"/>
          <w:lang w:val="pl-PL"/>
        </w:rPr>
        <w:t>.</w:t>
      </w:r>
      <w:r w:rsidR="00F220BD" w:rsidRPr="008F1CB6">
        <w:rPr>
          <w:rFonts w:hAnsi="Times New Roman" w:ascii="Times New Roman"/>
          <w:b/>
          <w:sz w:val="24"/>
          <w:szCs w:val="24"/>
          <w:lang w:val="pl-PL"/>
        </w:rPr>
        <w:t xml:space="preserve"> 2019</w:t>
      </w:r>
      <w:r w:rsidR="00850134" w:rsidRPr="008F1CB6">
        <w:rPr>
          <w:rFonts w:hAnsi="Times New Roman" w:ascii="Times New Roman"/>
          <w:b/>
          <w:sz w:val="24"/>
          <w:szCs w:val="24"/>
          <w:lang w:val="pl-PL"/>
        </w:rPr>
        <w:t xml:space="preserve"> god. </w:t>
      </w:r>
      <w:r w:rsidR="000E1F39" w:rsidRPr="008F1CB6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850134" w:rsidRPr="008F1CB6">
        <w:rPr>
          <w:rFonts w:hAnsi="Times New Roman" w:ascii="Times New Roman"/>
          <w:b/>
          <w:sz w:val="24"/>
          <w:szCs w:val="24"/>
          <w:lang w:val="pl-PL"/>
        </w:rPr>
        <w:tab/>
      </w:r>
      <w:r w:rsidR="00850134" w:rsidRPr="008F1CB6">
        <w:rPr>
          <w:rFonts w:hAnsi="Times New Roman" w:ascii="Times New Roman"/>
          <w:b/>
          <w:sz w:val="24"/>
          <w:szCs w:val="24"/>
          <w:lang w:val="pl-PL"/>
        </w:rPr>
        <w:tab/>
      </w:r>
      <w:r w:rsidR="00850134" w:rsidRPr="008F1CB6">
        <w:rPr>
          <w:rFonts w:hAnsi="Times New Roman" w:ascii="Times New Roman"/>
          <w:b/>
          <w:sz w:val="24"/>
          <w:szCs w:val="24"/>
          <w:lang w:val="pl-PL"/>
        </w:rPr>
        <w:tab/>
        <w:t xml:space="preserve">Privremeni </w:t>
      </w:r>
      <w:r w:rsidR="000E1F39" w:rsidRPr="008F1CB6">
        <w:rPr>
          <w:rFonts w:hAnsi="Times New Roman" w:ascii="Times New Roman"/>
          <w:b/>
          <w:sz w:val="24"/>
          <w:szCs w:val="24"/>
          <w:lang w:val="pl-PL"/>
        </w:rPr>
        <w:t>Stečajni upravitelj</w:t>
      </w:r>
      <w:r w:rsidR="00850134" w:rsidRPr="008F1CB6">
        <w:rPr>
          <w:rFonts w:hAnsi="Times New Roman" w:ascii="Times New Roman"/>
          <w:b/>
          <w:sz w:val="24"/>
          <w:szCs w:val="24"/>
          <w:lang w:val="pl-PL"/>
        </w:rPr>
        <w:t>:</w:t>
      </w:r>
    </w:p>
    <w:p w:rsidRDefault="00850134" w:rsidP="000E1F39" w:rsidR="00850134">
      <w:pPr>
        <w:rPr>
          <w:rFonts w:hAnsi="Times New Roman" w:ascii="Times New Roman"/>
          <w:sz w:val="24"/>
          <w:szCs w:val="24"/>
          <w:lang w:val="pl-PL"/>
        </w:rPr>
      </w:pPr>
      <w:r w:rsidRPr="008F1CB6">
        <w:rPr>
          <w:rFonts w:hAnsi="Times New Roman" w:ascii="Times New Roman"/>
          <w:b/>
          <w:sz w:val="24"/>
          <w:szCs w:val="24"/>
          <w:lang w:val="pl-PL"/>
        </w:rPr>
        <w:tab/>
      </w:r>
      <w:r w:rsidRPr="008F1CB6">
        <w:rPr>
          <w:rFonts w:hAnsi="Times New Roman" w:ascii="Times New Roman"/>
          <w:b/>
          <w:sz w:val="24"/>
          <w:szCs w:val="24"/>
          <w:lang w:val="pl-PL"/>
        </w:rPr>
        <w:tab/>
      </w:r>
      <w:r w:rsidRPr="008F1CB6">
        <w:rPr>
          <w:rFonts w:hAnsi="Times New Roman" w:ascii="Times New Roman"/>
          <w:b/>
          <w:sz w:val="24"/>
          <w:szCs w:val="24"/>
          <w:lang w:val="pl-PL"/>
        </w:rPr>
        <w:tab/>
      </w:r>
      <w:r w:rsidRPr="008F1CB6">
        <w:rPr>
          <w:rFonts w:hAnsi="Times New Roman" w:ascii="Times New Roman"/>
          <w:b/>
          <w:sz w:val="24"/>
          <w:szCs w:val="24"/>
          <w:lang w:val="pl-PL"/>
        </w:rPr>
        <w:tab/>
      </w:r>
      <w:r w:rsidRPr="008F1CB6">
        <w:rPr>
          <w:rFonts w:hAnsi="Times New Roman" w:ascii="Times New Roman"/>
          <w:b/>
          <w:sz w:val="24"/>
          <w:szCs w:val="24"/>
          <w:lang w:val="pl-PL"/>
        </w:rPr>
        <w:tab/>
      </w:r>
      <w:r w:rsidRPr="008F1CB6">
        <w:rPr>
          <w:rFonts w:hAnsi="Times New Roman" w:ascii="Times New Roman"/>
          <w:b/>
          <w:sz w:val="24"/>
          <w:szCs w:val="24"/>
          <w:lang w:val="pl-PL"/>
        </w:rPr>
        <w:tab/>
      </w:r>
      <w:r w:rsidRPr="008F1CB6">
        <w:rPr>
          <w:rFonts w:hAnsi="Times New Roman" w:ascii="Times New Roman"/>
          <w:b/>
          <w:sz w:val="24"/>
          <w:szCs w:val="24"/>
          <w:lang w:val="pl-PL"/>
        </w:rPr>
        <w:tab/>
        <w:t>Tomislav Morsan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F1CB6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BC6FEA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437C6"/>
    <w:rsid w:val="000E1F39"/>
    <w:rsid w:val="00131A6C"/>
    <w:rsid w:val="001D69BB"/>
    <w:rsid w:val="001F148D"/>
    <w:rsid w:val="002511CC"/>
    <w:rsid w:val="003532C5"/>
    <w:rsid w:val="00364F77"/>
    <w:rsid w:val="003A5D0C"/>
    <w:rsid w:val="00417D0A"/>
    <w:rsid w:val="004750B3"/>
    <w:rsid w:val="004B78E4"/>
    <w:rsid w:val="004F393F"/>
    <w:rsid w:val="00510964"/>
    <w:rsid w:val="00532F5F"/>
    <w:rsid w:val="00566DAB"/>
    <w:rsid w:val="005831D0"/>
    <w:rsid w:val="005C4B3E"/>
    <w:rsid w:val="00850134"/>
    <w:rsid w:val="008512FB"/>
    <w:rsid w:val="00860387"/>
    <w:rsid w:val="008E405F"/>
    <w:rsid w:val="008F1CB6"/>
    <w:rsid w:val="00A14416"/>
    <w:rsid w:val="00A57D20"/>
    <w:rsid w:val="00AA7A45"/>
    <w:rsid w:val="00B638C2"/>
    <w:rsid w:val="00BB33B6"/>
    <w:rsid w:val="00BC6FEA"/>
    <w:rsid w:val="00BF1640"/>
    <w:rsid w:val="00BF4DDA"/>
    <w:rsid w:val="00C122DC"/>
    <w:rsid w:val="00C61F72"/>
    <w:rsid w:val="00C840FE"/>
    <w:rsid w:val="00CD70F1"/>
    <w:rsid w:val="00D14BBE"/>
    <w:rsid w:val="00D76B0C"/>
    <w:rsid w:val="00E06463"/>
    <w:rsid w:val="00E5198D"/>
    <w:rsid w:val="00E5692B"/>
    <w:rsid w:val="00EF5223"/>
    <w:rsid w:val="00F220BD"/>
    <w:rsid w:val="00F73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737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7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76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76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76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643</properties:Words>
  <properties:Characters>3674</properties:Characters>
  <properties:Lines>81</properties:Lines>
  <properties:Paragraphs>39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2019-07-16T11:03:00Z</dcterms:created>
  <dc:creator>ADMINIBM</dc:creator>
  <cp:lastModifiedBy>Sanja Čiček</cp:lastModifiedBy>
  <cp:lastPrinted>2019-03-06T10:26:00Z</cp:lastPrinted>
  <dcterms:modified xmlns:xsi="http://www.w3.org/2001/XMLSchema-instance" xsi:type="dcterms:W3CDTF">2019-07-16T12:03:00Z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(ANGELOS MEDIJA ZAGREB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