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4ece" w14:paraId="10f4ece" w:rsidRDefault="000A0B3D" w:rsidP="000A0B3D" w:rsidR="000A0B3D" w:rsidRPr="00A273DE">
      <w:pPr>
        <w15:collapsed w:val="false"/>
      </w:pPr>
      <w:bookmarkStart w:name="_GoBack" w:id="0"/>
      <w:bookmarkEnd w:id="0"/>
      <w:r>
        <w:tab/>
      </w:r>
      <w:r>
        <w:tab/>
      </w:r>
      <w:r>
        <w:tab/>
      </w:r>
      <w:r>
        <w:tab/>
      </w:r>
      <w:r>
        <w:tab/>
      </w:r>
      <w:r>
        <w:tab/>
      </w:r>
      <w:r>
        <w:tab/>
      </w:r>
      <w:r>
        <w:tab/>
      </w:r>
      <w:r>
        <w:tab/>
      </w:r>
      <w:r>
        <w:tab/>
      </w:r>
      <w:r>
        <w:tab/>
      </w:r>
      <w:r w:rsidRPr="00A273DE">
        <w:t>4 St-</w:t>
      </w:r>
      <w:r>
        <w:t>85</w:t>
      </w:r>
      <w:r w:rsidRPr="00A273DE">
        <w:t>/15</w:t>
      </w:r>
    </w:p>
    <w:p w:rsidRDefault="002558FB" w:rsidP="000A0B3D" w:rsidR="000A0B3D" w:rsidRPr="00A273DE">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0B3D" w:rsidP="000A0B3D" w:rsidR="000A0B3D" w:rsidRPr="00A273DE">
      <w:r w:rsidRPr="00A273DE">
        <w:t xml:space="preserve">REPUBLIKA HRVATSKA </w:t>
      </w:r>
    </w:p>
    <w:p w:rsidRDefault="000A0B3D" w:rsidP="000A0B3D" w:rsidR="000A0B3D" w:rsidRPr="00A273DE">
      <w:r w:rsidRPr="00A273DE">
        <w:t xml:space="preserve">TRGOVAČKI SUD U ZAGREBU </w:t>
      </w:r>
    </w:p>
    <w:p w:rsidRDefault="000A0B3D" w:rsidP="000A0B3D" w:rsidR="000A0B3D" w:rsidRPr="00A273DE">
      <w:r w:rsidRPr="00A273DE">
        <w:t xml:space="preserve">STALNA SLUŽBA </w:t>
      </w:r>
    </w:p>
    <w:p w:rsidRDefault="000A0B3D" w:rsidP="000A0B3D" w:rsidR="000A0B3D">
      <w:r w:rsidRPr="00A273DE">
        <w:t xml:space="preserve">Karlovac, </w:t>
      </w:r>
      <w:r>
        <w:t>Ljudevita Šestića 4</w:t>
      </w:r>
    </w:p>
    <w:p w:rsidRDefault="000A0B3D" w:rsidP="000A0B3D" w:rsidR="000A0B3D" w:rsidRPr="00A273DE"/>
    <w:p w:rsidRDefault="00096A6C" w:rsidP="00BD3394" w:rsidR="00096A6C" w:rsidRPr="00267DA6">
      <w:pPr>
        <w:jc w:val="right"/>
      </w:pPr>
    </w:p>
    <w:p w:rsidRDefault="000A0B3D" w:rsidP="000A0B3D" w:rsidR="000A0B3D" w:rsidRPr="00A273DE">
      <w:pPr>
        <w:jc w:val="center"/>
        <w:rPr>
          <w:b/>
        </w:rPr>
      </w:pPr>
      <w:r w:rsidRPr="00A273DE">
        <w:rPr>
          <w:b/>
        </w:rPr>
        <w:t>REPUBLIKA HRVATSKA</w:t>
      </w:r>
    </w:p>
    <w:p w:rsidRDefault="000A0B3D" w:rsidP="000A0B3D" w:rsidR="000A0B3D" w:rsidRPr="00A273DE">
      <w:pPr>
        <w:jc w:val="center"/>
        <w:rPr>
          <w:b/>
        </w:rPr>
      </w:pPr>
      <w:r w:rsidRPr="00A273DE">
        <w:rPr>
          <w:b/>
        </w:rPr>
        <w:t>R J E Š E N J E</w:t>
      </w:r>
    </w:p>
    <w:p w:rsidRDefault="005E3015" w:rsidP="00BD3394" w:rsidR="005E3015" w:rsidRPr="00267DA6">
      <w:pPr>
        <w:jc w:val="both"/>
      </w:pPr>
    </w:p>
    <w:p w:rsidRDefault="00EB2C04" w:rsidP="00BD3394" w:rsidR="00056A75" w:rsidRPr="00267DA6">
      <w:pPr>
        <w:jc w:val="both"/>
      </w:pPr>
      <w:r w:rsidRPr="00267DA6">
        <w:rPr>
          <w:b/>
        </w:rPr>
        <w:t xml:space="preserve">     </w:t>
      </w:r>
      <w:r w:rsidR="00096A6C" w:rsidRPr="00267DA6">
        <w:rPr>
          <w:b/>
        </w:rPr>
        <w:t>TRGOVAČKI SUD U</w:t>
      </w:r>
      <w:r w:rsidR="00A77BB3" w:rsidRPr="00267DA6">
        <w:rPr>
          <w:b/>
        </w:rPr>
        <w:t xml:space="preserve"> ZAGREBU, STALNA SLUŽBA </w:t>
      </w:r>
      <w:r w:rsidR="00096A6C" w:rsidRPr="00267DA6">
        <w:t>po sucu</w:t>
      </w:r>
      <w:r w:rsidR="00C120CE" w:rsidRPr="00267DA6">
        <w:t xml:space="preserve"> </w:t>
      </w:r>
      <w:r w:rsidR="009237A9" w:rsidRPr="00267DA6">
        <w:t>Goranki</w:t>
      </w:r>
      <w:r w:rsidR="009F0937" w:rsidRPr="00267DA6">
        <w:t xml:space="preserve"> Boljkovac</w:t>
      </w:r>
      <w:r w:rsidR="00096A6C" w:rsidRPr="00267DA6">
        <w:t xml:space="preserve">, kao </w:t>
      </w:r>
      <w:r w:rsidR="00153D87" w:rsidRPr="00267DA6">
        <w:t>s</w:t>
      </w:r>
      <w:r w:rsidR="00056A75" w:rsidRPr="00267DA6">
        <w:t xml:space="preserve">tečajnom sucu, u stečajnom postupku </w:t>
      </w:r>
      <w:r w:rsidR="000A0B3D" w:rsidRPr="007B0590">
        <w:t xml:space="preserve">nad imovinom dužnika pojedinca IVICA LIPOŠĆAK, vlasnik obrta "RIBNJAK VRNJIKA", </w:t>
      </w:r>
      <w:r w:rsidR="005D147B">
        <w:t xml:space="preserve">u stečaju, </w:t>
      </w:r>
      <w:r w:rsidR="000A0B3D" w:rsidRPr="007B0590">
        <w:t>Plaški, Kunić 58/A, OIB 74616934077</w:t>
      </w:r>
      <w:r w:rsidR="00DC4E31" w:rsidRPr="00267DA6">
        <w:t>,</w:t>
      </w:r>
      <w:r w:rsidR="00056A75" w:rsidRPr="00267DA6">
        <w:t xml:space="preserve"> </w:t>
      </w:r>
      <w:r w:rsidR="000A0B3D">
        <w:t>nakon</w:t>
      </w:r>
      <w:r w:rsidR="00056A75" w:rsidRPr="00267DA6">
        <w:t xml:space="preserve"> ispitno</w:t>
      </w:r>
      <w:r w:rsidR="000A0B3D">
        <w:t>g</w:t>
      </w:r>
      <w:r w:rsidR="00056A75" w:rsidRPr="00267DA6">
        <w:t xml:space="preserve"> ročišt</w:t>
      </w:r>
      <w:r w:rsidR="000A0B3D">
        <w:t>a</w:t>
      </w:r>
      <w:r w:rsidR="00056A75" w:rsidRPr="00267DA6">
        <w:t xml:space="preserve"> održano</w:t>
      </w:r>
      <w:r w:rsidR="000A0B3D">
        <w:t>g</w:t>
      </w:r>
      <w:r w:rsidR="00056A75" w:rsidRPr="00267DA6">
        <w:t xml:space="preserve"> dana</w:t>
      </w:r>
      <w:r w:rsidR="00505ABF" w:rsidRPr="00267DA6">
        <w:t xml:space="preserve"> </w:t>
      </w:r>
      <w:r w:rsidR="000A0B3D">
        <w:t>18. rujna 2015</w:t>
      </w:r>
      <w:r w:rsidR="00056A75" w:rsidRPr="00267DA6">
        <w:t>. godine</w:t>
      </w:r>
      <w:r w:rsidR="004E22C3">
        <w:t>, dana 2</w:t>
      </w:r>
      <w:r w:rsidR="004620D3">
        <w:t>8</w:t>
      </w:r>
      <w:r w:rsidR="000A0B3D">
        <w:t>. listopada 2015. godine</w:t>
      </w:r>
      <w:r w:rsidR="00056A75" w:rsidRPr="00267DA6">
        <w:t xml:space="preserve"> </w:t>
      </w:r>
    </w:p>
    <w:p w:rsidRDefault="00056A75" w:rsidP="00BD3394" w:rsidR="00056A75" w:rsidRPr="00267DA6">
      <w:pPr>
        <w:jc w:val="both"/>
      </w:pPr>
    </w:p>
    <w:p w:rsidRDefault="009F0937" w:rsidP="00056A75" w:rsidR="008A3BF4" w:rsidRPr="000A0B3D">
      <w:pPr>
        <w:jc w:val="center"/>
      </w:pPr>
      <w:r w:rsidRPr="000A0B3D">
        <w:t>r</w:t>
      </w:r>
      <w:r w:rsidR="00056A75" w:rsidRPr="000A0B3D">
        <w:t xml:space="preserve"> i j e š i o   j e</w:t>
      </w:r>
    </w:p>
    <w:p w:rsidRDefault="00056A75" w:rsidP="00056A75" w:rsidR="00056A75" w:rsidRPr="00267DA6">
      <w:pPr>
        <w:jc w:val="center"/>
        <w:rPr>
          <w:b/>
        </w:rPr>
      </w:pPr>
    </w:p>
    <w:p w:rsidRDefault="000A0B3D" w:rsidP="000A0B3D" w:rsidR="000A0B3D" w:rsidRPr="007973B2">
      <w:pPr>
        <w:jc w:val="both"/>
        <w:rPr>
          <w:b/>
        </w:rPr>
      </w:pPr>
      <w:r w:rsidRPr="00E70AE6">
        <w:t xml:space="preserve">I. Utvrđene su slijedeće tražbine </w:t>
      </w:r>
      <w:r>
        <w:t xml:space="preserve">prvog </w:t>
      </w:r>
      <w:r w:rsidRPr="00E70AE6">
        <w:t xml:space="preserve">višeg isplatnog reda: </w:t>
      </w:r>
    </w:p>
    <w:p w:rsidRDefault="000A0B3D" w:rsidP="000A0B3D" w:rsidR="000A0B3D" w:rsidRPr="008A3BF4">
      <w:pPr>
        <w:jc w:val="both"/>
        <w:rPr>
          <w:rFonts w:cs="Arial" w:hAnsi="Arial" w:ascii="Arial"/>
        </w:rPr>
      </w:pPr>
    </w:p>
    <w:p w:rsidRDefault="000A0B3D" w:rsidP="000A0B3D" w:rsidR="000A0B3D" w:rsidRPr="00730688">
      <w:pPr>
        <w:ind w:left="360"/>
        <w:jc w:val="both"/>
      </w:pPr>
      <w:r>
        <w:t>I.</w:t>
      </w:r>
      <w:r w:rsidRPr="00730688">
        <w:t xml:space="preserve">1. IRENA BADANJAK ŽAGAR </w:t>
      </w:r>
    </w:p>
    <w:p w:rsidRDefault="000A0B3D" w:rsidP="000A0B3D" w:rsidR="000A0B3D" w:rsidRPr="00730688">
      <w:pPr>
        <w:ind w:left="360"/>
        <w:jc w:val="both"/>
      </w:pPr>
      <w:r w:rsidRPr="00730688">
        <w:t xml:space="preserve">       OIB 21573263309                                                                                       26.057,02 kn  </w:t>
      </w:r>
    </w:p>
    <w:p w:rsidRDefault="000A0B3D" w:rsidP="000A0B3D" w:rsidR="000A0B3D" w:rsidRPr="00730688">
      <w:pPr>
        <w:ind w:left="360"/>
        <w:jc w:val="both"/>
      </w:pPr>
      <w:r>
        <w:t>I.</w:t>
      </w:r>
      <w:r w:rsidRPr="00730688">
        <w:t>2. BOGDANKA ŠLAT</w:t>
      </w:r>
    </w:p>
    <w:p w:rsidRDefault="000A0B3D" w:rsidP="000A0B3D" w:rsidR="000A0B3D" w:rsidRPr="00730688">
      <w:pPr>
        <w:ind w:left="360"/>
        <w:jc w:val="both"/>
      </w:pPr>
      <w:r w:rsidRPr="00730688">
        <w:t xml:space="preserve">       OIB 76722848680                                                                                     42.503,04 kn  </w:t>
      </w:r>
    </w:p>
    <w:p w:rsidRDefault="000A0B3D" w:rsidP="000A0B3D" w:rsidR="000A0B3D" w:rsidRPr="00730688">
      <w:pPr>
        <w:ind w:left="360"/>
        <w:jc w:val="both"/>
      </w:pPr>
      <w:r>
        <w:t>I.</w:t>
      </w:r>
      <w:r w:rsidRPr="00730688">
        <w:t>3. JOSIP ŠPEHAR</w:t>
      </w:r>
    </w:p>
    <w:p w:rsidRDefault="000A0B3D" w:rsidP="000A0B3D" w:rsidR="000A0B3D" w:rsidRPr="00730688">
      <w:pPr>
        <w:ind w:left="360"/>
        <w:jc w:val="both"/>
      </w:pPr>
      <w:r w:rsidRPr="00730688">
        <w:t xml:space="preserve">       OIB 10814736080                                                                                     13.323,52 kn                                                                                                     </w:t>
      </w:r>
    </w:p>
    <w:p w:rsidRDefault="000A0B3D" w:rsidP="000A0B3D" w:rsidR="000A0B3D" w:rsidRPr="00730688">
      <w:pPr>
        <w:ind w:left="360"/>
        <w:jc w:val="both"/>
      </w:pPr>
      <w:r>
        <w:t>I.</w:t>
      </w:r>
      <w:r w:rsidRPr="00730688">
        <w:t>4. IVAN MIKULEK</w:t>
      </w:r>
    </w:p>
    <w:p w:rsidRDefault="000A0B3D" w:rsidP="000A0B3D" w:rsidR="000A0B3D" w:rsidRPr="00730688">
      <w:pPr>
        <w:ind w:left="360"/>
        <w:jc w:val="both"/>
      </w:pPr>
      <w:r w:rsidRPr="00730688">
        <w:t xml:space="preserve">       OIB 69619216357                                                                                     115.380,05 kn</w:t>
      </w:r>
    </w:p>
    <w:p w:rsidRDefault="000A0B3D" w:rsidP="000A0B3D" w:rsidR="000A0B3D" w:rsidRPr="00730688">
      <w:pPr>
        <w:ind w:left="360"/>
        <w:jc w:val="both"/>
      </w:pPr>
      <w:r>
        <w:t>I.</w:t>
      </w:r>
      <w:r w:rsidRPr="00730688">
        <w:t>5.IVICA LIPOŠĆAK</w:t>
      </w:r>
    </w:p>
    <w:p w:rsidRDefault="000A0B3D" w:rsidP="000A0B3D" w:rsidR="000A0B3D" w:rsidRPr="00730688">
      <w:pPr>
        <w:ind w:left="360"/>
        <w:jc w:val="both"/>
      </w:pPr>
      <w:r w:rsidRPr="00730688">
        <w:t xml:space="preserve">       OIB 74616934077                                                                                   100.584,15 kn  </w:t>
      </w:r>
    </w:p>
    <w:p w:rsidRDefault="000A0B3D" w:rsidP="000A0B3D" w:rsidR="000A0B3D">
      <w:pPr>
        <w:jc w:val="both"/>
        <w:rPr>
          <w:rFonts w:cs="Arial" w:hAnsi="Arial" w:ascii="Arial"/>
        </w:rPr>
      </w:pPr>
    </w:p>
    <w:p w:rsidRDefault="000A0B3D" w:rsidP="000A0B3D" w:rsidR="000A0B3D" w:rsidRPr="00F51D3B">
      <w:pPr>
        <w:jc w:val="both"/>
        <w:rPr>
          <w:rFonts w:cs="Arial" w:hAnsi="Arial" w:ascii="Arial"/>
        </w:rPr>
      </w:pPr>
    </w:p>
    <w:p w:rsidRDefault="000A0B3D" w:rsidP="000A0B3D" w:rsidR="000A0B3D">
      <w:pPr>
        <w:jc w:val="both"/>
      </w:pPr>
      <w:r>
        <w:t xml:space="preserve">II. </w:t>
      </w:r>
      <w:r w:rsidRPr="00E70AE6">
        <w:t xml:space="preserve">Utvrđene su slijedeće tražbine </w:t>
      </w:r>
      <w:r>
        <w:t xml:space="preserve">drugog </w:t>
      </w:r>
      <w:r w:rsidRPr="00E70AE6">
        <w:t xml:space="preserve">višeg isplatnog reda: </w:t>
      </w:r>
    </w:p>
    <w:p w:rsidRDefault="000A0B3D" w:rsidP="000A0B3D" w:rsidR="000A0B3D">
      <w:pPr>
        <w:ind w:left="360"/>
        <w:jc w:val="both"/>
      </w:pPr>
      <w:r>
        <w:t xml:space="preserve"> </w:t>
      </w:r>
    </w:p>
    <w:p w:rsidRDefault="000A0B3D" w:rsidP="000A0B3D" w:rsidR="000A0B3D" w:rsidRPr="00730688">
      <w:pPr>
        <w:ind w:left="360"/>
        <w:jc w:val="both"/>
      </w:pPr>
      <w:r>
        <w:t>II.</w:t>
      </w:r>
      <w:r w:rsidRPr="00730688">
        <w:t xml:space="preserve">1. Hrvatska banka za obnovu i razvitak, Zagreb, </w:t>
      </w:r>
    </w:p>
    <w:p w:rsidRDefault="000A0B3D" w:rsidP="000A0B3D" w:rsidR="000A0B3D" w:rsidRPr="00730688">
      <w:pPr>
        <w:ind w:left="360"/>
        <w:jc w:val="both"/>
      </w:pPr>
      <w:r w:rsidRPr="00730688">
        <w:t xml:space="preserve">       </w:t>
      </w:r>
      <w:r>
        <w:t xml:space="preserve"> </w:t>
      </w:r>
      <w:r w:rsidR="008A6591" w:rsidRPr="00730688">
        <w:t>Strossmayerov trg 9,</w:t>
      </w:r>
      <w:r w:rsidR="008A6591">
        <w:t xml:space="preserve"> </w:t>
      </w:r>
      <w:r w:rsidRPr="00730688">
        <w:t xml:space="preserve">OIB 26702280390 </w:t>
      </w:r>
      <w:r>
        <w:t xml:space="preserve">                                            </w:t>
      </w:r>
      <w:r w:rsidRPr="00730688">
        <w:t>23.287.721,65 kn</w:t>
      </w:r>
    </w:p>
    <w:p w:rsidRDefault="000A0B3D" w:rsidP="000A0B3D" w:rsidR="000A0B3D" w:rsidRPr="00730688">
      <w:pPr>
        <w:ind w:left="360"/>
        <w:jc w:val="both"/>
      </w:pPr>
    </w:p>
    <w:p w:rsidRDefault="000A0B3D" w:rsidP="000A0B3D" w:rsidR="000A0B3D" w:rsidRPr="00730688">
      <w:pPr>
        <w:ind w:left="360"/>
        <w:jc w:val="both"/>
      </w:pPr>
      <w:r>
        <w:t>II.</w:t>
      </w:r>
      <w:r w:rsidRPr="00730688">
        <w:t xml:space="preserve">2. OTP banka Hrvatska d.d. Zadar, Domovinskog rata 3, </w:t>
      </w:r>
    </w:p>
    <w:p w:rsidRDefault="000A0B3D" w:rsidP="000A0B3D" w:rsidR="000A0B3D" w:rsidRPr="00730688">
      <w:pPr>
        <w:ind w:left="360"/>
        <w:jc w:val="both"/>
      </w:pPr>
      <w:r>
        <w:t xml:space="preserve">        </w:t>
      </w:r>
      <w:r w:rsidRPr="00730688">
        <w:t xml:space="preserve">OIB 52508873833 </w:t>
      </w:r>
      <w:r>
        <w:t xml:space="preserve">                                                                        </w:t>
      </w:r>
      <w:r w:rsidRPr="00730688">
        <w:t xml:space="preserve"> </w:t>
      </w:r>
      <w:r>
        <w:t xml:space="preserve">      </w:t>
      </w:r>
      <w:r w:rsidRPr="00730688">
        <w:t>9.827.593,21 kn</w:t>
      </w:r>
    </w:p>
    <w:p w:rsidRDefault="000A0B3D" w:rsidP="000A0B3D" w:rsidR="000A0B3D" w:rsidRPr="00730688">
      <w:pPr>
        <w:ind w:left="360"/>
        <w:jc w:val="both"/>
      </w:pPr>
    </w:p>
    <w:p w:rsidRDefault="000A0B3D" w:rsidP="000A0B3D" w:rsidR="000A0B3D" w:rsidRPr="00730688">
      <w:pPr>
        <w:ind w:left="360"/>
        <w:jc w:val="both"/>
      </w:pPr>
      <w:r>
        <w:t>II.</w:t>
      </w:r>
      <w:r w:rsidRPr="00730688">
        <w:t xml:space="preserve">3. KBM Leasing Hrvatska d.o.o. u likvidaciji, Zagreb, </w:t>
      </w:r>
    </w:p>
    <w:p w:rsidRDefault="000A0B3D" w:rsidP="000A0B3D" w:rsidR="000A0B3D" w:rsidRPr="00730688">
      <w:pPr>
        <w:tabs>
          <w:tab w:pos="862" w:val="left"/>
          <w:tab w:pos="7859" w:val="left"/>
        </w:tabs>
        <w:ind w:left="360"/>
        <w:jc w:val="both"/>
      </w:pPr>
      <w:r w:rsidRPr="00730688">
        <w:t xml:space="preserve">        </w:t>
      </w:r>
      <w:r w:rsidR="008A6591" w:rsidRPr="00730688">
        <w:t>Vitezovićeva 1a,</w:t>
      </w:r>
      <w:r w:rsidR="008A6591">
        <w:t xml:space="preserve"> </w:t>
      </w:r>
      <w:r w:rsidRPr="00730688">
        <w:t xml:space="preserve">OIB 30069323966 </w:t>
      </w:r>
      <w:r>
        <w:t xml:space="preserve">                                                   </w:t>
      </w:r>
      <w:r w:rsidRPr="00730688">
        <w:t>1.985.552,33 kn</w:t>
      </w:r>
    </w:p>
    <w:p w:rsidRDefault="000A0B3D" w:rsidP="000A0B3D" w:rsidR="000A0B3D" w:rsidRPr="00730688">
      <w:pPr>
        <w:tabs>
          <w:tab w:pos="862" w:val="left"/>
          <w:tab w:pos="7859" w:val="left"/>
        </w:tabs>
        <w:ind w:left="360"/>
        <w:jc w:val="both"/>
      </w:pPr>
    </w:p>
    <w:p w:rsidRDefault="008A6591" w:rsidP="000A0B3D" w:rsidR="008A6591">
      <w:pPr>
        <w:tabs>
          <w:tab w:pos="862" w:val="left"/>
          <w:tab w:pos="7859" w:val="left"/>
        </w:tabs>
        <w:ind w:left="360"/>
        <w:jc w:val="both"/>
      </w:pPr>
    </w:p>
    <w:p w:rsidRDefault="008A6591" w:rsidP="000A0B3D" w:rsidR="008A6591">
      <w:pPr>
        <w:tabs>
          <w:tab w:pos="862" w:val="left"/>
          <w:tab w:pos="7859" w:val="left"/>
        </w:tabs>
        <w:ind w:left="360"/>
        <w:jc w:val="both"/>
      </w:pPr>
    </w:p>
    <w:p w:rsidRDefault="000A0B3D" w:rsidP="000A0B3D" w:rsidR="008A6591">
      <w:pPr>
        <w:tabs>
          <w:tab w:pos="862" w:val="left"/>
          <w:tab w:pos="7859" w:val="left"/>
        </w:tabs>
        <w:ind w:left="360"/>
        <w:jc w:val="both"/>
      </w:pPr>
      <w:r>
        <w:lastRenderedPageBreak/>
        <w:t>II.</w:t>
      </w:r>
      <w:r w:rsidRPr="00730688">
        <w:t xml:space="preserve">4. Republika Hrvatska, Ministarstvo financija, Porezna uprava, </w:t>
      </w:r>
    </w:p>
    <w:p w:rsidRDefault="008A6591" w:rsidP="000A0B3D" w:rsidR="000A0B3D" w:rsidRPr="00730688">
      <w:pPr>
        <w:tabs>
          <w:tab w:pos="862" w:val="left"/>
          <w:tab w:pos="7859" w:val="left"/>
        </w:tabs>
        <w:ind w:left="360"/>
        <w:jc w:val="both"/>
      </w:pPr>
      <w:r>
        <w:t xml:space="preserve">        </w:t>
      </w:r>
      <w:r w:rsidR="000A0B3D" w:rsidRPr="00730688">
        <w:t xml:space="preserve">Područni ured Središnja </w:t>
      </w:r>
      <w:r w:rsidRPr="00730688">
        <w:t>Hrvatska,</w:t>
      </w:r>
    </w:p>
    <w:p w:rsidRDefault="000A0B3D" w:rsidP="000A0B3D" w:rsidR="000A0B3D" w:rsidRPr="00730688">
      <w:pPr>
        <w:tabs>
          <w:tab w:pos="862" w:val="left"/>
          <w:tab w:pos="7859" w:val="left"/>
        </w:tabs>
        <w:ind w:left="360"/>
        <w:jc w:val="both"/>
      </w:pPr>
      <w:r w:rsidRPr="00730688">
        <w:t xml:space="preserve">       </w:t>
      </w:r>
      <w:r w:rsidR="008A6591">
        <w:t xml:space="preserve"> </w:t>
      </w:r>
      <w:r w:rsidRPr="00730688">
        <w:t xml:space="preserve">OIB 18683136487 </w:t>
      </w:r>
      <w:r>
        <w:t xml:space="preserve">                                                              </w:t>
      </w:r>
      <w:r w:rsidRPr="00730688">
        <w:t xml:space="preserve"> </w:t>
      </w:r>
      <w:r w:rsidR="008A6591">
        <w:t xml:space="preserve">                </w:t>
      </w:r>
      <w:r w:rsidRPr="00730688">
        <w:t xml:space="preserve">1.287.048,64 kn   </w:t>
      </w:r>
    </w:p>
    <w:p w:rsidRDefault="000A0B3D" w:rsidP="000A0B3D" w:rsidR="000A0B3D" w:rsidRPr="00730688">
      <w:pPr>
        <w:tabs>
          <w:tab w:pos="862" w:val="left"/>
          <w:tab w:pos="7859" w:val="left"/>
        </w:tabs>
        <w:ind w:left="360"/>
        <w:jc w:val="both"/>
      </w:pPr>
      <w:r w:rsidRPr="00730688">
        <w:t xml:space="preserve">    </w:t>
      </w:r>
    </w:p>
    <w:p w:rsidRDefault="000A0B3D" w:rsidP="000A0B3D" w:rsidR="000A0B3D">
      <w:pPr>
        <w:tabs>
          <w:tab w:pos="862" w:val="left"/>
          <w:tab w:pos="7859" w:val="left"/>
        </w:tabs>
        <w:ind w:left="360"/>
        <w:jc w:val="both"/>
      </w:pPr>
    </w:p>
    <w:p w:rsidRDefault="000A0B3D" w:rsidP="000A0B3D" w:rsidR="000A0B3D" w:rsidRPr="00730688">
      <w:pPr>
        <w:tabs>
          <w:tab w:pos="862" w:val="left"/>
          <w:tab w:pos="7859" w:val="left"/>
        </w:tabs>
        <w:ind w:left="360"/>
        <w:jc w:val="both"/>
      </w:pPr>
      <w:r>
        <w:t>II.</w:t>
      </w:r>
      <w:r w:rsidRPr="00730688">
        <w:t>5. Croatia osiguranje d.d. Zagreb, Miramarska 22</w:t>
      </w:r>
    </w:p>
    <w:p w:rsidRDefault="000A0B3D" w:rsidP="000A0B3D" w:rsidR="000A0B3D" w:rsidRPr="00730688">
      <w:pPr>
        <w:tabs>
          <w:tab w:pos="862" w:val="left"/>
          <w:tab w:pos="7859" w:val="left"/>
        </w:tabs>
        <w:ind w:left="360"/>
        <w:jc w:val="both"/>
      </w:pPr>
      <w:r>
        <w:t xml:space="preserve">        OIB 26187994862                                                                              </w:t>
      </w:r>
      <w:r w:rsidRPr="00730688">
        <w:t xml:space="preserve"> 1.201.989,08 kn</w:t>
      </w:r>
    </w:p>
    <w:p w:rsidRDefault="000A0B3D" w:rsidP="000A0B3D" w:rsidR="000A0B3D" w:rsidRPr="00730688">
      <w:pPr>
        <w:tabs>
          <w:tab w:pos="862" w:val="left"/>
          <w:tab w:pos="7859" w:val="left"/>
        </w:tabs>
        <w:ind w:left="360"/>
        <w:jc w:val="both"/>
      </w:pPr>
    </w:p>
    <w:p w:rsidRDefault="000A0B3D" w:rsidP="000A0B3D" w:rsidR="008A6591">
      <w:pPr>
        <w:ind w:left="360"/>
        <w:jc w:val="both"/>
      </w:pPr>
      <w:r>
        <w:t>II.</w:t>
      </w:r>
      <w:r w:rsidRPr="00730688">
        <w:t xml:space="preserve">6. Republika Hrvatska, Ministarstvo financija, Porezna uprava, </w:t>
      </w:r>
    </w:p>
    <w:p w:rsidRDefault="008A6591" w:rsidP="000A0B3D" w:rsidR="000A0B3D" w:rsidRPr="00730688">
      <w:pPr>
        <w:ind w:left="360"/>
        <w:jc w:val="both"/>
      </w:pPr>
      <w:r>
        <w:t xml:space="preserve">        </w:t>
      </w:r>
      <w:r w:rsidR="000A0B3D" w:rsidRPr="00730688">
        <w:t>Područni ured Središnja</w:t>
      </w:r>
      <w:r w:rsidRPr="008A6591">
        <w:t xml:space="preserve"> </w:t>
      </w:r>
      <w:r w:rsidRPr="00730688">
        <w:t>Hrvatska,</w:t>
      </w:r>
    </w:p>
    <w:p w:rsidRDefault="000A0B3D" w:rsidP="000A0B3D" w:rsidR="000A0B3D" w:rsidRPr="00730688">
      <w:pPr>
        <w:ind w:left="360"/>
        <w:jc w:val="both"/>
      </w:pPr>
      <w:r w:rsidRPr="00730688">
        <w:t xml:space="preserve">        OIB 18683136487 </w:t>
      </w:r>
      <w:r>
        <w:t xml:space="preserve">       </w:t>
      </w:r>
      <w:r w:rsidR="008A6591">
        <w:t xml:space="preserve">                 </w:t>
      </w:r>
      <w:r>
        <w:t xml:space="preserve">                                                         </w:t>
      </w:r>
      <w:r w:rsidRPr="00730688">
        <w:t xml:space="preserve"> 876.430,66 kn</w:t>
      </w:r>
    </w:p>
    <w:p w:rsidRDefault="000A0B3D" w:rsidP="000A0B3D" w:rsidR="000A0B3D" w:rsidRPr="00730688">
      <w:pPr>
        <w:ind w:left="360"/>
        <w:jc w:val="both"/>
      </w:pPr>
    </w:p>
    <w:p w:rsidRDefault="000A0B3D" w:rsidP="000A0B3D" w:rsidR="000A0B3D" w:rsidRPr="00730688">
      <w:pPr>
        <w:ind w:left="360"/>
        <w:jc w:val="both"/>
      </w:pPr>
      <w:r>
        <w:t>II.</w:t>
      </w:r>
      <w:r w:rsidRPr="00730688">
        <w:t xml:space="preserve">7. Republika Hrvatska, Ministarstvo poljoprivrede  </w:t>
      </w:r>
    </w:p>
    <w:p w:rsidRDefault="000A0B3D" w:rsidP="000A0B3D" w:rsidR="000A0B3D" w:rsidRPr="00730688">
      <w:pPr>
        <w:tabs>
          <w:tab w:pos="7849" w:val="left"/>
        </w:tabs>
        <w:ind w:left="360"/>
        <w:jc w:val="both"/>
      </w:pPr>
      <w:r w:rsidRPr="00730688">
        <w:t xml:space="preserve">        OIB 52634238587 </w:t>
      </w:r>
      <w:r>
        <w:t xml:space="preserve">                                                                                 </w:t>
      </w:r>
      <w:r w:rsidRPr="00730688">
        <w:t xml:space="preserve"> 489.626,21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8. Marinko Boban, Zagreb, Gajeva 9</w:t>
      </w:r>
    </w:p>
    <w:p w:rsidRDefault="000A0B3D" w:rsidP="000A0B3D" w:rsidR="000A0B3D" w:rsidRPr="00730688">
      <w:pPr>
        <w:tabs>
          <w:tab w:pos="7849" w:val="left"/>
        </w:tabs>
        <w:ind w:left="360"/>
        <w:jc w:val="both"/>
      </w:pPr>
      <w:r w:rsidRPr="00730688">
        <w:t xml:space="preserve">        OIB 00822439037</w:t>
      </w:r>
      <w:r>
        <w:t xml:space="preserve">                                                                                   </w:t>
      </w:r>
      <w:r w:rsidRPr="00730688">
        <w:t xml:space="preserve"> 117.194,80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 xml:space="preserve">9. Mercedes – Benz Leasing Hrvatska d.o.o. Zagreb, </w:t>
      </w:r>
    </w:p>
    <w:p w:rsidRDefault="000A0B3D" w:rsidP="000A0B3D" w:rsidR="000A0B3D" w:rsidRPr="00730688">
      <w:pPr>
        <w:tabs>
          <w:tab w:pos="7849" w:val="left"/>
        </w:tabs>
        <w:ind w:left="360"/>
        <w:jc w:val="both"/>
      </w:pPr>
      <w:r w:rsidRPr="00730688">
        <w:t xml:space="preserve">       Kovinska 5, OIB 17080997510 </w:t>
      </w:r>
      <w:r w:rsidR="0077016B">
        <w:t xml:space="preserve">                                                                </w:t>
      </w:r>
      <w:r w:rsidRPr="00730688">
        <w:t xml:space="preserve"> 71.473,65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10. Autozubak d.o.o. Ssesvete, Lj. Posavskog 7a</w:t>
      </w:r>
    </w:p>
    <w:p w:rsidRDefault="000A0B3D" w:rsidP="000A0B3D" w:rsidR="000A0B3D" w:rsidRPr="00730688">
      <w:pPr>
        <w:tabs>
          <w:tab w:pos="7849" w:val="left"/>
        </w:tabs>
        <w:ind w:left="360"/>
        <w:jc w:val="both"/>
      </w:pPr>
      <w:r w:rsidRPr="00730688">
        <w:t xml:space="preserve">          OIB 39135989747 </w:t>
      </w:r>
      <w:r>
        <w:t xml:space="preserve">                                                                                 </w:t>
      </w:r>
      <w:r w:rsidRPr="00730688">
        <w:t xml:space="preserve"> 64.084,66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11. Erste Card Club d.o.o. Zagreb, Praška 5</w:t>
      </w:r>
    </w:p>
    <w:p w:rsidRDefault="000A0B3D" w:rsidP="000A0B3D" w:rsidR="000A0B3D" w:rsidRPr="00730688">
      <w:pPr>
        <w:tabs>
          <w:tab w:pos="7849" w:val="left"/>
        </w:tabs>
        <w:ind w:left="360"/>
        <w:jc w:val="both"/>
      </w:pPr>
      <w:r w:rsidRPr="00730688">
        <w:t xml:space="preserve">          OIB 85941596441 </w:t>
      </w:r>
      <w:r>
        <w:t xml:space="preserve">                                                                                  </w:t>
      </w:r>
      <w:r w:rsidRPr="00730688">
        <w:t xml:space="preserve"> 61.025,90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12. Profish d.o.o. Plaški, Kunići 58a</w:t>
      </w:r>
    </w:p>
    <w:p w:rsidRDefault="000A0B3D" w:rsidP="000A0B3D" w:rsidR="000A0B3D" w:rsidRPr="00730688">
      <w:pPr>
        <w:tabs>
          <w:tab w:pos="7849" w:val="left"/>
        </w:tabs>
        <w:ind w:left="360"/>
        <w:jc w:val="both"/>
      </w:pPr>
      <w:r>
        <w:t xml:space="preserve">          OIB 84424955920                                                                                   </w:t>
      </w:r>
      <w:r w:rsidRPr="00730688">
        <w:t xml:space="preserve"> 40.040,15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13. Hypo Alpe-Adria-Bank d.d. Zagreb, Slavonska avenija 6</w:t>
      </w:r>
    </w:p>
    <w:p w:rsidRDefault="000A0B3D" w:rsidP="000A0B3D" w:rsidR="000A0B3D" w:rsidRPr="00730688">
      <w:pPr>
        <w:tabs>
          <w:tab w:pos="7849" w:val="left"/>
        </w:tabs>
        <w:ind w:left="360"/>
        <w:jc w:val="both"/>
      </w:pPr>
      <w:r>
        <w:t xml:space="preserve">          OIB 14036333877                                                                                   </w:t>
      </w:r>
      <w:r w:rsidRPr="00730688">
        <w:t xml:space="preserve"> 14.013,31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14. Financijska agencija, Zagreb, Ulica grada Vukovara 70</w:t>
      </w:r>
    </w:p>
    <w:p w:rsidRDefault="000A0B3D" w:rsidP="000A0B3D" w:rsidR="000A0B3D" w:rsidRPr="00730688">
      <w:pPr>
        <w:tabs>
          <w:tab w:pos="7849" w:val="left"/>
        </w:tabs>
        <w:ind w:left="360"/>
        <w:jc w:val="both"/>
      </w:pPr>
      <w:r w:rsidRPr="00730688">
        <w:t xml:space="preserve">          OIB 85821130368 </w:t>
      </w:r>
      <w:r>
        <w:t xml:space="preserve">                                                                                  </w:t>
      </w:r>
      <w:r w:rsidRPr="00730688">
        <w:t xml:space="preserve"> 1.036,22 kn </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15. H-Abduco d.o.o. Zagreb, Slavonska avenija 6a</w:t>
      </w:r>
    </w:p>
    <w:p w:rsidRDefault="000A0B3D" w:rsidP="000A0B3D" w:rsidR="000A0B3D" w:rsidRPr="00730688">
      <w:pPr>
        <w:tabs>
          <w:tab w:pos="7849" w:val="left"/>
        </w:tabs>
        <w:ind w:left="360"/>
        <w:jc w:val="both"/>
      </w:pPr>
      <w:r w:rsidRPr="00730688">
        <w:t xml:space="preserve">          OIB 13667298928</w:t>
      </w:r>
      <w:r>
        <w:t xml:space="preserve">                                                                    </w:t>
      </w:r>
      <w:r w:rsidRPr="00730688">
        <w:t xml:space="preserve">   </w:t>
      </w:r>
      <w:r>
        <w:t xml:space="preserve">        </w:t>
      </w:r>
      <w:r w:rsidRPr="00730688">
        <w:t>2.091.</w:t>
      </w:r>
      <w:r>
        <w:t>124,52 kn</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16. GTM-Gavan d.o.o. Ogulin, Dlakovac 1/A</w:t>
      </w:r>
    </w:p>
    <w:p w:rsidRDefault="000A0B3D" w:rsidP="000A0B3D" w:rsidR="000A0B3D" w:rsidRPr="00730688">
      <w:pPr>
        <w:tabs>
          <w:tab w:pos="7849" w:val="left"/>
        </w:tabs>
        <w:ind w:left="360"/>
        <w:jc w:val="both"/>
      </w:pPr>
      <w:r>
        <w:t xml:space="preserve">          OIB 46909277691                                                                             </w:t>
      </w:r>
      <w:r w:rsidRPr="00730688">
        <w:t xml:space="preserve"> 1.544.406,71 kn </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17. Triglav osiguranje d.d. Zagreb, A. Heinza 4</w:t>
      </w:r>
    </w:p>
    <w:p w:rsidRDefault="000A0B3D" w:rsidP="000A0B3D" w:rsidR="000A0B3D" w:rsidRPr="00730688">
      <w:pPr>
        <w:tabs>
          <w:tab w:pos="7849" w:val="left"/>
        </w:tabs>
        <w:ind w:left="360"/>
        <w:jc w:val="both"/>
      </w:pPr>
      <w:r w:rsidRPr="00730688">
        <w:t xml:space="preserve">          OIB 29743547503   </w:t>
      </w:r>
      <w:r>
        <w:t xml:space="preserve">                                                                           </w:t>
      </w:r>
      <w:r w:rsidRPr="00730688">
        <w:t xml:space="preserve">1.288.315,07 kn </w:t>
      </w:r>
    </w:p>
    <w:p w:rsidRDefault="000A0B3D" w:rsidP="000A0B3D" w:rsidR="000A0B3D" w:rsidRPr="00730688">
      <w:pPr>
        <w:ind w:left="360"/>
        <w:jc w:val="both"/>
      </w:pPr>
    </w:p>
    <w:p w:rsidRDefault="000A0B3D" w:rsidP="000A0B3D" w:rsidR="000A0B3D" w:rsidRPr="00730688">
      <w:pPr>
        <w:tabs>
          <w:tab w:pos="7849" w:val="left"/>
        </w:tabs>
        <w:ind w:left="360"/>
        <w:jc w:val="both"/>
      </w:pPr>
      <w:r>
        <w:t>II.</w:t>
      </w:r>
      <w:r w:rsidRPr="00730688">
        <w:t>18. Privredna banka Zagreb d.d. Zagreb, Radnička cesta 50</w:t>
      </w:r>
    </w:p>
    <w:p w:rsidRDefault="000A0B3D" w:rsidP="000A0B3D" w:rsidR="000A0B3D" w:rsidRPr="00730688">
      <w:pPr>
        <w:tabs>
          <w:tab w:pos="7849" w:val="left"/>
        </w:tabs>
        <w:ind w:left="360"/>
        <w:jc w:val="both"/>
      </w:pPr>
      <w:r w:rsidRPr="00730688">
        <w:t xml:space="preserve">          OIB 02535697732    </w:t>
      </w:r>
      <w:r>
        <w:t xml:space="preserve">                                                                          </w:t>
      </w:r>
      <w:r w:rsidRPr="00730688">
        <w:t xml:space="preserve">1.893.421,75 kn </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19. Velebit osiguranje d.d. Zagreb, Savska 144 a</w:t>
      </w:r>
    </w:p>
    <w:p w:rsidRDefault="000A0B3D" w:rsidP="000A0B3D" w:rsidR="000A0B3D" w:rsidRPr="00730688">
      <w:pPr>
        <w:tabs>
          <w:tab w:pos="7849" w:val="left"/>
        </w:tabs>
        <w:ind w:left="360"/>
        <w:jc w:val="both"/>
      </w:pPr>
      <w:r w:rsidRPr="00730688">
        <w:t xml:space="preserve">          OIB 42098054984    </w:t>
      </w:r>
      <w:r>
        <w:t xml:space="preserve">                                                                               </w:t>
      </w:r>
      <w:r w:rsidRPr="00730688">
        <w:t xml:space="preserve">95.164,77 kn </w:t>
      </w:r>
    </w:p>
    <w:p w:rsidRDefault="000A0B3D" w:rsidP="000A0B3D" w:rsidR="000A0B3D">
      <w:pPr>
        <w:ind w:left="360"/>
        <w:jc w:val="both"/>
      </w:pPr>
    </w:p>
    <w:p w:rsidRDefault="00E14847" w:rsidP="000A0B3D" w:rsidR="00E14847" w:rsidRPr="00730688">
      <w:pPr>
        <w:ind w:left="360"/>
        <w:jc w:val="both"/>
      </w:pPr>
    </w:p>
    <w:p w:rsidRDefault="000A0B3D" w:rsidP="000A0B3D" w:rsidR="000A0B3D" w:rsidRPr="00730688">
      <w:pPr>
        <w:tabs>
          <w:tab w:pos="7849" w:val="left"/>
        </w:tabs>
        <w:ind w:left="360"/>
        <w:jc w:val="both"/>
      </w:pPr>
      <w:r>
        <w:t>II.</w:t>
      </w:r>
      <w:r w:rsidRPr="00730688">
        <w:t xml:space="preserve">20. Odvjetničko društvo Porobija i Špoljarić d.o.o. Varaždin, </w:t>
      </w:r>
    </w:p>
    <w:p w:rsidRDefault="000A0B3D" w:rsidP="000A0B3D" w:rsidR="000A0B3D" w:rsidRPr="00730688">
      <w:pPr>
        <w:tabs>
          <w:tab w:pos="7849" w:val="left"/>
        </w:tabs>
        <w:ind w:left="360"/>
        <w:jc w:val="both"/>
      </w:pPr>
      <w:r>
        <w:t xml:space="preserve">          </w:t>
      </w:r>
      <w:r w:rsidR="008A6591" w:rsidRPr="00730688">
        <w:t>Kolodvorska 12</w:t>
      </w:r>
      <w:r w:rsidR="008A6591">
        <w:t xml:space="preserve">, </w:t>
      </w:r>
      <w:r>
        <w:t xml:space="preserve">OIB 02347849218                                                      </w:t>
      </w:r>
      <w:r w:rsidRPr="00730688">
        <w:t xml:space="preserve">146.525,37 kn </w:t>
      </w:r>
    </w:p>
    <w:p w:rsidRDefault="000A0B3D" w:rsidP="000A0B3D" w:rsidR="000A0B3D" w:rsidRPr="00730688">
      <w:pPr>
        <w:ind w:left="360"/>
        <w:jc w:val="both"/>
      </w:pPr>
    </w:p>
    <w:p w:rsidRDefault="000A0B3D" w:rsidP="000A0B3D" w:rsidR="000A0B3D" w:rsidRPr="00730688">
      <w:pPr>
        <w:tabs>
          <w:tab w:pos="7849" w:val="left"/>
        </w:tabs>
        <w:ind w:left="360"/>
        <w:jc w:val="both"/>
      </w:pPr>
      <w:r>
        <w:t>II.</w:t>
      </w:r>
      <w:r w:rsidRPr="00730688">
        <w:t>21. Republika Hrvatska</w:t>
      </w:r>
    </w:p>
    <w:p w:rsidRDefault="000A0B3D" w:rsidP="0077016B" w:rsidR="000A0B3D" w:rsidRPr="00730688">
      <w:pPr>
        <w:tabs>
          <w:tab w:pos="7849" w:val="left"/>
        </w:tabs>
        <w:ind w:left="360"/>
        <w:jc w:val="both"/>
      </w:pPr>
      <w:r w:rsidRPr="00730688">
        <w:t xml:space="preserve">          OIB 52634238587</w:t>
      </w:r>
      <w:r>
        <w:t xml:space="preserve">                                                                                    97.285,37 kn</w:t>
      </w:r>
    </w:p>
    <w:p w:rsidRDefault="000A0B3D" w:rsidP="000A0B3D" w:rsidR="000A0B3D">
      <w:pPr>
        <w:tabs>
          <w:tab w:pos="7849" w:val="left"/>
        </w:tabs>
        <w:ind w:left="360"/>
        <w:jc w:val="both"/>
      </w:pPr>
    </w:p>
    <w:p w:rsidRDefault="000A0B3D" w:rsidP="000A0B3D" w:rsidR="008A6591">
      <w:pPr>
        <w:tabs>
          <w:tab w:pos="7849" w:val="left"/>
        </w:tabs>
        <w:ind w:left="360"/>
        <w:jc w:val="both"/>
      </w:pPr>
      <w:r>
        <w:t>II.</w:t>
      </w:r>
      <w:r w:rsidRPr="00730688">
        <w:t xml:space="preserve">22. Hrvatske vode, Zagreb, Ulica grada Vukovara 220 </w:t>
      </w:r>
    </w:p>
    <w:p w:rsidRDefault="008A6591" w:rsidP="000A0B3D" w:rsidR="000A0B3D" w:rsidRPr="00730688">
      <w:pPr>
        <w:tabs>
          <w:tab w:pos="7849" w:val="left"/>
        </w:tabs>
        <w:ind w:left="360"/>
        <w:jc w:val="both"/>
      </w:pPr>
      <w:r>
        <w:t xml:space="preserve">           </w:t>
      </w:r>
      <w:r w:rsidR="000A0B3D" w:rsidRPr="00730688">
        <w:t xml:space="preserve">(Vodnogospodarski odjel za </w:t>
      </w:r>
      <w:r w:rsidRPr="00730688">
        <w:t>srednju</w:t>
      </w:r>
      <w:r>
        <w:t xml:space="preserve"> i donju Savu)</w:t>
      </w:r>
    </w:p>
    <w:p w:rsidRDefault="000A0B3D" w:rsidP="000A0B3D" w:rsidR="000A0B3D" w:rsidRPr="00730688">
      <w:pPr>
        <w:tabs>
          <w:tab w:pos="7849" w:val="left"/>
        </w:tabs>
        <w:ind w:left="360"/>
        <w:jc w:val="both"/>
      </w:pPr>
      <w:r w:rsidRPr="00730688">
        <w:t xml:space="preserve">           </w:t>
      </w:r>
      <w:r>
        <w:t xml:space="preserve">OIB 28921383001 </w:t>
      </w:r>
      <w:r w:rsidRPr="00730688">
        <w:t xml:space="preserve">  </w:t>
      </w:r>
      <w:r>
        <w:t xml:space="preserve">  </w:t>
      </w:r>
      <w:r w:rsidR="008A6591">
        <w:t xml:space="preserve">                                    </w:t>
      </w:r>
      <w:r>
        <w:t xml:space="preserve">                                         </w:t>
      </w:r>
      <w:r w:rsidRPr="00730688">
        <w:t xml:space="preserve"> 78.178,54 kn </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23. Hrvatski telekom d.d. Zagreb, R. F. Mihanovića 9</w:t>
      </w:r>
    </w:p>
    <w:p w:rsidRDefault="000A0B3D" w:rsidP="000A0B3D" w:rsidR="000A0B3D" w:rsidRPr="00730688">
      <w:pPr>
        <w:tabs>
          <w:tab w:pos="7849" w:val="left"/>
        </w:tabs>
        <w:ind w:left="360"/>
        <w:jc w:val="both"/>
      </w:pPr>
      <w:r>
        <w:t xml:space="preserve">          OIB 81793146560 </w:t>
      </w:r>
      <w:r w:rsidRPr="00730688">
        <w:t xml:space="preserve">  </w:t>
      </w:r>
      <w:r>
        <w:t xml:space="preserve">                                                                                 </w:t>
      </w:r>
      <w:r w:rsidRPr="00730688">
        <w:t xml:space="preserve">60.556,47 kn </w:t>
      </w:r>
    </w:p>
    <w:p w:rsidRDefault="000A0B3D" w:rsidP="000A0B3D" w:rsidR="000A0B3D" w:rsidRPr="00730688">
      <w:pPr>
        <w:ind w:left="360"/>
        <w:jc w:val="both"/>
      </w:pPr>
    </w:p>
    <w:p w:rsidRDefault="000A0B3D" w:rsidP="000A0B3D" w:rsidR="008A6591">
      <w:pPr>
        <w:tabs>
          <w:tab w:pos="7849" w:val="left"/>
        </w:tabs>
        <w:ind w:left="360"/>
        <w:jc w:val="both"/>
      </w:pPr>
      <w:r>
        <w:t>II.</w:t>
      </w:r>
      <w:r w:rsidRPr="00730688">
        <w:t xml:space="preserve">24. Hrvatske vode, Zagreb, Ulica grada Vukovara 220 </w:t>
      </w:r>
    </w:p>
    <w:p w:rsidRDefault="008A6591" w:rsidP="000A0B3D" w:rsidR="000A0B3D" w:rsidRPr="00730688">
      <w:pPr>
        <w:tabs>
          <w:tab w:pos="7849" w:val="left"/>
        </w:tabs>
        <w:ind w:left="360"/>
        <w:jc w:val="both"/>
      </w:pPr>
      <w:r>
        <w:t xml:space="preserve">          </w:t>
      </w:r>
      <w:r w:rsidR="000A0B3D" w:rsidRPr="00730688">
        <w:t xml:space="preserve">(Vodnogospodarski odjel za </w:t>
      </w:r>
      <w:r w:rsidRPr="00730688">
        <w:t>slivove južnog Jadrana,</w:t>
      </w:r>
    </w:p>
    <w:p w:rsidRDefault="000A0B3D" w:rsidP="000A0B3D" w:rsidR="000A0B3D">
      <w:pPr>
        <w:tabs>
          <w:tab w:pos="7849" w:val="left"/>
        </w:tabs>
        <w:ind w:left="360"/>
        <w:jc w:val="both"/>
      </w:pPr>
      <w:r w:rsidRPr="00730688">
        <w:t xml:space="preserve">           Split, Vukovarska 35) OIB 28921383001</w:t>
      </w:r>
      <w:r w:rsidR="008A6591">
        <w:t xml:space="preserve"> </w:t>
      </w:r>
      <w:r>
        <w:t xml:space="preserve">                                            </w:t>
      </w:r>
      <w:r w:rsidRPr="00730688">
        <w:t xml:space="preserve">18.919,33 kn </w:t>
      </w:r>
    </w:p>
    <w:p w:rsidRDefault="008A6591" w:rsidP="000A0B3D" w:rsidR="008A6591" w:rsidRPr="00730688">
      <w:pPr>
        <w:tabs>
          <w:tab w:pos="7849" w:val="left"/>
        </w:tabs>
        <w:ind w:left="360"/>
        <w:jc w:val="both"/>
      </w:pPr>
    </w:p>
    <w:p w:rsidRDefault="000A0B3D" w:rsidP="000A0B3D" w:rsidR="000A0B3D" w:rsidRPr="00730688">
      <w:pPr>
        <w:tabs>
          <w:tab w:pos="7849" w:val="left"/>
        </w:tabs>
        <w:ind w:left="360"/>
        <w:jc w:val="both"/>
      </w:pPr>
      <w:r>
        <w:t>II.</w:t>
      </w:r>
      <w:r w:rsidRPr="00730688">
        <w:t>25. Allianz Zagreb d.d. Zagreb, Heinzelova 70</w:t>
      </w:r>
    </w:p>
    <w:p w:rsidRDefault="000A0B3D" w:rsidP="000A0B3D" w:rsidR="000A0B3D" w:rsidRPr="00730688">
      <w:pPr>
        <w:tabs>
          <w:tab w:pos="7849" w:val="left"/>
        </w:tabs>
        <w:ind w:left="360"/>
        <w:jc w:val="both"/>
      </w:pPr>
      <w:r w:rsidRPr="00730688">
        <w:t xml:space="preserve">          OIB 23759810849    </w:t>
      </w:r>
      <w:r>
        <w:t xml:space="preserve">                                                                               </w:t>
      </w:r>
      <w:r w:rsidRPr="00730688">
        <w:t xml:space="preserve">29.979,23 kn </w:t>
      </w:r>
    </w:p>
    <w:p w:rsidRDefault="000A0B3D" w:rsidP="000A0B3D" w:rsidR="000A0B3D" w:rsidRPr="00730688">
      <w:pPr>
        <w:ind w:left="360"/>
        <w:jc w:val="both"/>
      </w:pPr>
    </w:p>
    <w:p w:rsidRDefault="000A0B3D" w:rsidP="000A0B3D" w:rsidR="000A0B3D" w:rsidRPr="00730688">
      <w:pPr>
        <w:tabs>
          <w:tab w:pos="7849" w:val="left"/>
        </w:tabs>
        <w:ind w:left="360"/>
        <w:jc w:val="both"/>
      </w:pPr>
      <w:r>
        <w:t>II.</w:t>
      </w:r>
      <w:r w:rsidRPr="00730688">
        <w:t>26. HETA Asset Resolution Hrvatska d.o.o. Zagreb, Koranska 16</w:t>
      </w:r>
    </w:p>
    <w:p w:rsidRDefault="000A0B3D" w:rsidP="000A0B3D" w:rsidR="000A0B3D" w:rsidRPr="00730688">
      <w:pPr>
        <w:tabs>
          <w:tab w:pos="7849" w:val="left"/>
        </w:tabs>
        <w:ind w:left="360"/>
        <w:jc w:val="both"/>
      </w:pPr>
      <w:r w:rsidRPr="00730688">
        <w:t xml:space="preserve">          OIB 870624273078   </w:t>
      </w:r>
      <w:r>
        <w:t xml:space="preserve">                                                                              </w:t>
      </w:r>
      <w:r w:rsidRPr="00730688">
        <w:t xml:space="preserve">15.493,95 kn </w:t>
      </w:r>
    </w:p>
    <w:p w:rsidRDefault="000A0B3D" w:rsidP="000A0B3D" w:rsidR="000A0B3D" w:rsidRPr="00730688">
      <w:pPr>
        <w:ind w:left="360"/>
        <w:jc w:val="both"/>
      </w:pPr>
    </w:p>
    <w:p w:rsidRDefault="000A0B3D" w:rsidP="000A0B3D" w:rsidR="000A0B3D" w:rsidRPr="00730688">
      <w:pPr>
        <w:tabs>
          <w:tab w:pos="7849" w:val="left"/>
        </w:tabs>
        <w:ind w:left="360"/>
        <w:jc w:val="both"/>
      </w:pPr>
      <w:r>
        <w:t>II.</w:t>
      </w:r>
      <w:r w:rsidRPr="00730688">
        <w:t xml:space="preserve">27. Wiener osiguranje Vienna insurance group d.d. Zagreb, </w:t>
      </w:r>
    </w:p>
    <w:p w:rsidRDefault="000A0B3D" w:rsidP="000A0B3D" w:rsidR="000A0B3D" w:rsidRPr="00730688">
      <w:pPr>
        <w:tabs>
          <w:tab w:pos="7849" w:val="left"/>
        </w:tabs>
        <w:ind w:left="360"/>
        <w:jc w:val="both"/>
      </w:pPr>
      <w:r w:rsidRPr="00730688">
        <w:t xml:space="preserve">          </w:t>
      </w:r>
      <w:r w:rsidR="008A6591" w:rsidRPr="00730688">
        <w:t>Slovenska ulica 24</w:t>
      </w:r>
      <w:r w:rsidR="008A6591">
        <w:t xml:space="preserve">, </w:t>
      </w:r>
      <w:r w:rsidRPr="00730688">
        <w:t xml:space="preserve">OIB 52848403362    </w:t>
      </w:r>
      <w:r>
        <w:t xml:space="preserve">                                          </w:t>
      </w:r>
      <w:r w:rsidR="008A6591">
        <w:t xml:space="preserve">    </w:t>
      </w:r>
      <w:r w:rsidRPr="00730688">
        <w:t xml:space="preserve">12.843,47 kn </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w:t>
      </w:r>
      <w:r w:rsidRPr="00730688">
        <w:t>28. Slatinska banka d.d. Slatina, V. Nazora 2</w:t>
      </w:r>
    </w:p>
    <w:p w:rsidRDefault="000A0B3D" w:rsidP="000A0B3D" w:rsidR="000A0B3D" w:rsidRPr="00730688">
      <w:pPr>
        <w:tabs>
          <w:tab w:pos="7849" w:val="left"/>
        </w:tabs>
        <w:ind w:left="360"/>
        <w:jc w:val="both"/>
      </w:pPr>
      <w:r w:rsidRPr="00730688">
        <w:t xml:space="preserve">          OIB 42252496579  </w:t>
      </w:r>
      <w:r>
        <w:t xml:space="preserve">                                                                                  </w:t>
      </w:r>
      <w:r w:rsidRPr="00730688">
        <w:t xml:space="preserve"> 7.891,94 kn </w:t>
      </w:r>
    </w:p>
    <w:p w:rsidRDefault="000A0B3D" w:rsidP="000A0B3D" w:rsidR="000A0B3D" w:rsidRPr="00730688">
      <w:pPr>
        <w:ind w:left="360"/>
        <w:jc w:val="both"/>
      </w:pPr>
    </w:p>
    <w:p w:rsidRDefault="000A0B3D" w:rsidP="000A0B3D" w:rsidR="000A0B3D" w:rsidRPr="00730688">
      <w:pPr>
        <w:tabs>
          <w:tab w:pos="7849" w:val="left"/>
        </w:tabs>
        <w:ind w:left="360"/>
        <w:jc w:val="both"/>
      </w:pPr>
      <w:r>
        <w:t xml:space="preserve">II.29. </w:t>
      </w:r>
      <w:r w:rsidRPr="00730688">
        <w:t>Centar banka d.d. u stečaju, Zagreb, Heinzelova 47 a</w:t>
      </w:r>
    </w:p>
    <w:p w:rsidRDefault="000A0B3D" w:rsidP="000A0B3D" w:rsidR="000A0B3D">
      <w:pPr>
        <w:tabs>
          <w:tab w:pos="7849" w:val="left"/>
        </w:tabs>
        <w:ind w:left="360"/>
        <w:jc w:val="both"/>
      </w:pPr>
      <w:r w:rsidRPr="00730688">
        <w:t xml:space="preserve">          OIB 89296739230    </w:t>
      </w:r>
      <w:r>
        <w:t xml:space="preserve">                                                                         </w:t>
      </w:r>
      <w:r w:rsidRPr="00730688">
        <w:t xml:space="preserve">23.417.078,10 kn </w:t>
      </w:r>
    </w:p>
    <w:p w:rsidRDefault="000A0B3D" w:rsidP="000A0B3D" w:rsidR="000A0B3D">
      <w:pPr>
        <w:pStyle w:val="Odlomakpopisa"/>
        <w:ind w:left="1080"/>
        <w:jc w:val="both"/>
      </w:pPr>
    </w:p>
    <w:p w:rsidRDefault="008A6591" w:rsidP="000A0B3D" w:rsidR="008A6591">
      <w:pPr>
        <w:jc w:val="both"/>
      </w:pPr>
    </w:p>
    <w:p w:rsidRDefault="00E14847" w:rsidP="000A0B3D" w:rsidR="00E14847">
      <w:pPr>
        <w:jc w:val="both"/>
      </w:pPr>
    </w:p>
    <w:p w:rsidRDefault="00E14847" w:rsidP="000A0B3D" w:rsidR="000A0B3D" w:rsidRPr="00E70AE6">
      <w:pPr>
        <w:jc w:val="both"/>
      </w:pPr>
      <w:r>
        <w:t xml:space="preserve">    </w:t>
      </w:r>
      <w:r w:rsidR="000A0B3D">
        <w:t>I</w:t>
      </w:r>
      <w:r w:rsidR="000A0B3D" w:rsidRPr="00E70AE6">
        <w:t>II. Osporene su slijedeće tražbine drugog višeg isplatnog reda:</w:t>
      </w:r>
    </w:p>
    <w:p w:rsidRDefault="000A0B3D" w:rsidP="000A0B3D" w:rsidR="000A0B3D">
      <w:pPr>
        <w:tabs>
          <w:tab w:pos="7849" w:val="left"/>
        </w:tabs>
        <w:ind w:left="360"/>
        <w:jc w:val="both"/>
      </w:pPr>
    </w:p>
    <w:p w:rsidRDefault="000A0B3D" w:rsidP="000A0B3D" w:rsidR="000A0B3D" w:rsidRPr="00730688">
      <w:pPr>
        <w:tabs>
          <w:tab w:pos="7849" w:val="left"/>
        </w:tabs>
        <w:ind w:left="360"/>
        <w:jc w:val="both"/>
      </w:pPr>
      <w:r>
        <w:t>III.</w:t>
      </w:r>
      <w:r w:rsidRPr="00730688">
        <w:t>1. Centar banka d.d. u stečaju, Zagreb, Heinzelova 47 a</w:t>
      </w:r>
    </w:p>
    <w:p w:rsidRDefault="000A0B3D" w:rsidP="000A0B3D" w:rsidR="000A0B3D">
      <w:pPr>
        <w:tabs>
          <w:tab w:pos="7849" w:val="left"/>
        </w:tabs>
        <w:ind w:left="360"/>
        <w:jc w:val="both"/>
      </w:pPr>
      <w:r w:rsidRPr="00730688">
        <w:t xml:space="preserve">          OIB 89296739230</w:t>
      </w:r>
      <w:r>
        <w:t xml:space="preserve">                                                                             </w:t>
      </w:r>
      <w:r w:rsidRPr="00730688">
        <w:t xml:space="preserve"> 2.573.577,12 kn</w:t>
      </w:r>
    </w:p>
    <w:p w:rsidRDefault="000A0B3D" w:rsidP="000A0B3D" w:rsidR="000A0B3D" w:rsidRPr="00730688">
      <w:pPr>
        <w:tabs>
          <w:tab w:pos="7849" w:val="left"/>
        </w:tabs>
        <w:ind w:left="360"/>
        <w:jc w:val="both"/>
      </w:pPr>
      <w:r>
        <w:t xml:space="preserve">          </w:t>
      </w:r>
      <w:r w:rsidRPr="00730688">
        <w:t xml:space="preserve"> – osporio stečajni upravitelj</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III.</w:t>
      </w:r>
      <w:r w:rsidRPr="00730688">
        <w:t>2</w:t>
      </w:r>
      <w:r>
        <w:t>.</w:t>
      </w:r>
      <w:r w:rsidRPr="00730688">
        <w:t xml:space="preserve"> H-Abduco d.o.o. Zagreb, Slavonska avenija 6a</w:t>
      </w:r>
    </w:p>
    <w:p w:rsidRDefault="000A0B3D" w:rsidP="000A0B3D" w:rsidR="000A0B3D">
      <w:pPr>
        <w:tabs>
          <w:tab w:pos="7849" w:val="left"/>
        </w:tabs>
        <w:ind w:left="360"/>
        <w:jc w:val="both"/>
      </w:pPr>
      <w:r w:rsidRPr="00730688">
        <w:t xml:space="preserve">          OIB 13667298928   </w:t>
      </w:r>
      <w:r>
        <w:t xml:space="preserve">                                                                          </w:t>
      </w:r>
      <w:r w:rsidRPr="00730688">
        <w:t xml:space="preserve">18.126.784,97 kn </w:t>
      </w:r>
    </w:p>
    <w:p w:rsidRDefault="000A0B3D" w:rsidP="000A0B3D" w:rsidR="000A0B3D" w:rsidRPr="00730688">
      <w:pPr>
        <w:tabs>
          <w:tab w:pos="7849" w:val="left"/>
        </w:tabs>
        <w:ind w:left="360"/>
        <w:jc w:val="both"/>
      </w:pPr>
      <w:r>
        <w:t xml:space="preserve">           </w:t>
      </w:r>
      <w:r w:rsidRPr="00730688">
        <w:t>– osporio stečajni upravitelj</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III.3</w:t>
      </w:r>
      <w:r w:rsidRPr="00730688">
        <w:t>. GTM-Gavan d.o.o. Ogulin, Dlakovac 1/A</w:t>
      </w:r>
    </w:p>
    <w:p w:rsidRDefault="000A0B3D" w:rsidP="000A0B3D" w:rsidR="000A0B3D">
      <w:pPr>
        <w:tabs>
          <w:tab w:pos="7849" w:val="left"/>
        </w:tabs>
        <w:ind w:left="360"/>
        <w:jc w:val="both"/>
      </w:pPr>
      <w:r w:rsidRPr="00730688">
        <w:t xml:space="preserve">          OIB 46909277691   </w:t>
      </w:r>
      <w:r>
        <w:t xml:space="preserve">                                                                            </w:t>
      </w:r>
      <w:r w:rsidRPr="00730688">
        <w:t xml:space="preserve">3.829.454,77 kn </w:t>
      </w:r>
    </w:p>
    <w:p w:rsidRDefault="000A0B3D" w:rsidP="000A0B3D" w:rsidR="000A0B3D" w:rsidRPr="00730688">
      <w:pPr>
        <w:tabs>
          <w:tab w:pos="7849" w:val="left"/>
        </w:tabs>
        <w:ind w:left="360"/>
        <w:jc w:val="both"/>
      </w:pPr>
      <w:r>
        <w:t xml:space="preserve">          </w:t>
      </w:r>
      <w:r w:rsidRPr="00730688">
        <w:t>– osporio stečajni upravitelj</w:t>
      </w:r>
    </w:p>
    <w:p w:rsidRDefault="000A0B3D" w:rsidP="000A0B3D" w:rsidR="000A0B3D" w:rsidRPr="00730688">
      <w:pPr>
        <w:pStyle w:val="Odlomakpopisa"/>
        <w:tabs>
          <w:tab w:pos="7849" w:val="left"/>
        </w:tabs>
        <w:ind w:left="0"/>
        <w:jc w:val="both"/>
      </w:pPr>
    </w:p>
    <w:p w:rsidRDefault="000A0B3D" w:rsidP="000A0B3D" w:rsidR="000A0B3D" w:rsidRPr="00730688">
      <w:pPr>
        <w:tabs>
          <w:tab w:pos="7849" w:val="left"/>
        </w:tabs>
        <w:ind w:left="360"/>
        <w:jc w:val="both"/>
      </w:pPr>
      <w:r>
        <w:lastRenderedPageBreak/>
        <w:t>III.4</w:t>
      </w:r>
      <w:r w:rsidRPr="00730688">
        <w:t>. Triglav osiguranje d.d. Zagreb, A. Heinza 4</w:t>
      </w:r>
    </w:p>
    <w:p w:rsidRDefault="000A0B3D" w:rsidP="000A0B3D" w:rsidR="000A0B3D">
      <w:pPr>
        <w:tabs>
          <w:tab w:pos="7849" w:val="left"/>
        </w:tabs>
        <w:ind w:left="360"/>
        <w:jc w:val="both"/>
      </w:pPr>
      <w:r w:rsidRPr="00730688">
        <w:t xml:space="preserve">          OIB 29743547503    </w:t>
      </w:r>
      <w:r>
        <w:t xml:space="preserve">                                                                           </w:t>
      </w:r>
      <w:r w:rsidRPr="00730688">
        <w:t xml:space="preserve">3.854.074,44 kn </w:t>
      </w:r>
    </w:p>
    <w:p w:rsidRDefault="000A0B3D" w:rsidP="000A0B3D" w:rsidR="000A0B3D" w:rsidRPr="00730688">
      <w:pPr>
        <w:tabs>
          <w:tab w:pos="7849" w:val="left"/>
        </w:tabs>
        <w:ind w:left="360"/>
        <w:jc w:val="both"/>
      </w:pPr>
      <w:r w:rsidRPr="00730688">
        <w:softHyphen/>
      </w:r>
      <w:r>
        <w:t xml:space="preserve">           </w:t>
      </w:r>
      <w:r w:rsidRPr="00730688">
        <w:t>– osporio stečajni upravitelj</w:t>
      </w:r>
    </w:p>
    <w:p w:rsidRDefault="000A0B3D" w:rsidP="000A0B3D" w:rsidR="000A0B3D" w:rsidRPr="00730688">
      <w:pPr>
        <w:jc w:val="both"/>
      </w:pPr>
    </w:p>
    <w:p w:rsidRDefault="000A0B3D" w:rsidP="000A0B3D" w:rsidR="000A0B3D" w:rsidRPr="00730688">
      <w:pPr>
        <w:tabs>
          <w:tab w:pos="7849" w:val="left"/>
        </w:tabs>
        <w:ind w:left="360"/>
        <w:jc w:val="both"/>
      </w:pPr>
      <w:r>
        <w:t>III.5</w:t>
      </w:r>
      <w:r w:rsidRPr="00730688">
        <w:t>. Privredna banka Zagreb d.d. Zagreb, Radnička cesta 50</w:t>
      </w:r>
    </w:p>
    <w:p w:rsidRDefault="000A0B3D" w:rsidP="000A0B3D" w:rsidR="000A0B3D">
      <w:pPr>
        <w:tabs>
          <w:tab w:pos="7849" w:val="left"/>
        </w:tabs>
        <w:ind w:left="360"/>
        <w:jc w:val="both"/>
      </w:pPr>
      <w:r w:rsidRPr="00730688">
        <w:t xml:space="preserve">          OIB 02535697732   </w:t>
      </w:r>
      <w:r>
        <w:t xml:space="preserve">                                                                              </w:t>
      </w:r>
      <w:r w:rsidRPr="00730688">
        <w:t xml:space="preserve"> 278.873,28 kn </w:t>
      </w:r>
    </w:p>
    <w:p w:rsidRDefault="000A0B3D" w:rsidP="000A0B3D" w:rsidR="000A0B3D">
      <w:pPr>
        <w:tabs>
          <w:tab w:pos="7849" w:val="left"/>
        </w:tabs>
        <w:ind w:left="360"/>
        <w:jc w:val="both"/>
      </w:pPr>
      <w:r>
        <w:t xml:space="preserve">          </w:t>
      </w:r>
      <w:r w:rsidRPr="00730688">
        <w:t>– osporio stečajni upravitelj</w:t>
      </w:r>
    </w:p>
    <w:p w:rsidRDefault="000A0B3D" w:rsidP="000A0B3D" w:rsidR="000A0B3D" w:rsidRPr="00730688">
      <w:pPr>
        <w:tabs>
          <w:tab w:pos="7849" w:val="left"/>
        </w:tabs>
        <w:ind w:left="360"/>
        <w:jc w:val="both"/>
      </w:pPr>
    </w:p>
    <w:p w:rsidRDefault="000A0B3D" w:rsidP="000A0B3D" w:rsidR="000A0B3D" w:rsidRPr="00730688">
      <w:pPr>
        <w:tabs>
          <w:tab w:pos="7849" w:val="left"/>
        </w:tabs>
        <w:ind w:left="360"/>
        <w:jc w:val="both"/>
      </w:pPr>
      <w:r>
        <w:t>III.6</w:t>
      </w:r>
      <w:r w:rsidRPr="00730688">
        <w:t>. Velebit osiguranje d.d. Zagreb, Savska 144 a</w:t>
      </w:r>
    </w:p>
    <w:p w:rsidRDefault="000A0B3D" w:rsidP="000A0B3D" w:rsidR="000A0B3D">
      <w:pPr>
        <w:tabs>
          <w:tab w:pos="7849" w:val="left"/>
        </w:tabs>
        <w:ind w:left="360"/>
        <w:jc w:val="both"/>
      </w:pPr>
      <w:r>
        <w:t xml:space="preserve">          OIB 42098054984 </w:t>
      </w:r>
      <w:r w:rsidRPr="00730688">
        <w:t xml:space="preserve">  </w:t>
      </w:r>
      <w:r>
        <w:t xml:space="preserve">                                                                                 </w:t>
      </w:r>
      <w:r w:rsidRPr="00730688">
        <w:t xml:space="preserve">53.072,38 kn </w:t>
      </w:r>
    </w:p>
    <w:p w:rsidRDefault="000A0B3D" w:rsidP="000A0B3D" w:rsidR="000A0B3D" w:rsidRPr="00730688">
      <w:pPr>
        <w:tabs>
          <w:tab w:pos="7849" w:val="left"/>
        </w:tabs>
        <w:ind w:left="360"/>
        <w:jc w:val="both"/>
      </w:pPr>
      <w:r>
        <w:t xml:space="preserve">           </w:t>
      </w:r>
      <w:r w:rsidRPr="00730688">
        <w:t xml:space="preserve">– osporio stečajni upravitelj </w:t>
      </w:r>
    </w:p>
    <w:p w:rsidRDefault="000A0B3D" w:rsidP="000A0B3D" w:rsidR="000A0B3D" w:rsidRPr="00730688">
      <w:pPr>
        <w:ind w:left="360"/>
        <w:jc w:val="both"/>
      </w:pPr>
    </w:p>
    <w:p w:rsidRDefault="000A0B3D" w:rsidP="000A0B3D" w:rsidR="000A0B3D" w:rsidRPr="00730688">
      <w:pPr>
        <w:tabs>
          <w:tab w:pos="7849" w:val="left"/>
        </w:tabs>
        <w:ind w:left="360"/>
        <w:jc w:val="both"/>
      </w:pPr>
      <w:r>
        <w:t>III.7</w:t>
      </w:r>
      <w:r w:rsidRPr="00730688">
        <w:t>. Republika Hrvatska</w:t>
      </w:r>
    </w:p>
    <w:p w:rsidRDefault="000A0B3D" w:rsidP="000A0B3D" w:rsidR="000A0B3D">
      <w:pPr>
        <w:tabs>
          <w:tab w:pos="7849" w:val="left"/>
        </w:tabs>
        <w:ind w:left="360"/>
        <w:jc w:val="both"/>
      </w:pPr>
      <w:r w:rsidRPr="00730688">
        <w:t xml:space="preserve">          OIB 52634238587 </w:t>
      </w:r>
      <w:r>
        <w:t xml:space="preserve">                                                                                 </w:t>
      </w:r>
      <w:r w:rsidRPr="00730688">
        <w:t xml:space="preserve"> 33.891,17 kn </w:t>
      </w:r>
    </w:p>
    <w:p w:rsidRDefault="000A0B3D" w:rsidP="000A0B3D" w:rsidR="000A0B3D" w:rsidRPr="00730688">
      <w:pPr>
        <w:tabs>
          <w:tab w:pos="7849" w:val="left"/>
        </w:tabs>
        <w:ind w:left="360"/>
        <w:jc w:val="both"/>
      </w:pPr>
      <w:r>
        <w:t xml:space="preserve">          </w:t>
      </w:r>
      <w:r w:rsidRPr="00730688">
        <w:t xml:space="preserve">– osporio stečajni </w:t>
      </w:r>
      <w:r>
        <w:t>upravitelj</w:t>
      </w:r>
    </w:p>
    <w:p w:rsidRDefault="000A0B3D" w:rsidP="000A0B3D" w:rsidR="000A0B3D" w:rsidRPr="00730688">
      <w:pPr>
        <w:tabs>
          <w:tab w:pos="7849" w:val="left"/>
        </w:tabs>
        <w:ind w:left="360"/>
        <w:jc w:val="both"/>
      </w:pPr>
      <w:r w:rsidRPr="00730688">
        <w:t xml:space="preserve">                                               </w:t>
      </w:r>
    </w:p>
    <w:p w:rsidRDefault="000A0B3D" w:rsidP="000A0B3D" w:rsidR="008A6591">
      <w:pPr>
        <w:tabs>
          <w:tab w:pos="7849" w:val="left"/>
        </w:tabs>
        <w:ind w:left="360"/>
        <w:jc w:val="both"/>
      </w:pPr>
      <w:r>
        <w:t>III.8</w:t>
      </w:r>
      <w:r w:rsidRPr="00730688">
        <w:t xml:space="preserve">. Hrvatske vode, Zagreb, Ulica grada Vukovara 220 </w:t>
      </w:r>
    </w:p>
    <w:p w:rsidRDefault="008A6591" w:rsidP="008A6591" w:rsidR="0077016B">
      <w:pPr>
        <w:tabs>
          <w:tab w:pos="7849" w:val="left"/>
        </w:tabs>
        <w:ind w:left="360"/>
        <w:jc w:val="both"/>
      </w:pPr>
      <w:r>
        <w:t xml:space="preserve">         </w:t>
      </w:r>
      <w:r w:rsidR="000A0B3D" w:rsidRPr="00730688">
        <w:t xml:space="preserve">(Vodnogospodarski </w:t>
      </w:r>
      <w:r w:rsidRPr="00730688">
        <w:t>odjel za srednju i donju Savu)</w:t>
      </w:r>
      <w:r w:rsidR="000A0B3D">
        <w:t xml:space="preserve">                </w:t>
      </w:r>
    </w:p>
    <w:p w:rsidRDefault="0077016B" w:rsidP="000A0B3D" w:rsidR="000A0B3D" w:rsidRPr="00730688">
      <w:pPr>
        <w:tabs>
          <w:tab w:pos="7849" w:val="left"/>
        </w:tabs>
        <w:jc w:val="both"/>
      </w:pPr>
      <w:r>
        <w:t xml:space="preserve">                  </w:t>
      </w:r>
      <w:r w:rsidR="000A0B3D" w:rsidRPr="00730688">
        <w:t>OIB 28921383001</w:t>
      </w:r>
      <w:r w:rsidR="000A0B3D">
        <w:t xml:space="preserve">                                                 </w:t>
      </w:r>
      <w:r>
        <w:t xml:space="preserve">                                 </w:t>
      </w:r>
      <w:r w:rsidR="000A0B3D">
        <w:t xml:space="preserve"> </w:t>
      </w:r>
      <w:r w:rsidR="000A0B3D" w:rsidRPr="00730688">
        <w:t>7.105,23 kn</w:t>
      </w:r>
    </w:p>
    <w:p w:rsidRDefault="000A0B3D" w:rsidP="000A0B3D" w:rsidR="000A0B3D" w:rsidRPr="00730688">
      <w:pPr>
        <w:tabs>
          <w:tab w:pos="7849" w:val="left"/>
        </w:tabs>
        <w:jc w:val="both"/>
      </w:pPr>
      <w:r>
        <w:t xml:space="preserve">                   </w:t>
      </w:r>
      <w:r w:rsidRPr="00730688">
        <w:t>– osporio stečajni upravitelj</w:t>
      </w:r>
    </w:p>
    <w:p w:rsidRDefault="000A0B3D" w:rsidP="000A0B3D" w:rsidR="000A0B3D" w:rsidRPr="00730688">
      <w:pPr>
        <w:pStyle w:val="Odlomakpopisa"/>
        <w:tabs>
          <w:tab w:pos="7849" w:val="left"/>
        </w:tabs>
        <w:ind w:left="3120"/>
        <w:jc w:val="both"/>
      </w:pPr>
    </w:p>
    <w:p w:rsidRDefault="000A0B3D" w:rsidP="000A0B3D" w:rsidR="000A0B3D" w:rsidRPr="00730688">
      <w:pPr>
        <w:tabs>
          <w:tab w:pos="7849" w:val="left"/>
        </w:tabs>
        <w:ind w:left="360"/>
        <w:jc w:val="both"/>
      </w:pPr>
      <w:r>
        <w:t>III.9</w:t>
      </w:r>
      <w:r w:rsidRPr="00730688">
        <w:t>. Hrvatski telekom d.d. Zagreb, R. F. Mihanovića 9</w:t>
      </w:r>
    </w:p>
    <w:p w:rsidRDefault="000A0B3D" w:rsidP="000A0B3D" w:rsidR="000A0B3D">
      <w:pPr>
        <w:tabs>
          <w:tab w:pos="7849" w:val="left"/>
        </w:tabs>
        <w:ind w:left="360"/>
        <w:jc w:val="both"/>
      </w:pPr>
      <w:r w:rsidRPr="00730688">
        <w:t xml:space="preserve">          OIB 81793146560  </w:t>
      </w:r>
      <w:r>
        <w:t xml:space="preserve">                                                                                  </w:t>
      </w:r>
      <w:r w:rsidRPr="00730688">
        <w:t xml:space="preserve">12.094,34 kn </w:t>
      </w:r>
    </w:p>
    <w:p w:rsidRDefault="000A0B3D" w:rsidP="000A0B3D" w:rsidR="000A0B3D" w:rsidRPr="00730688">
      <w:pPr>
        <w:tabs>
          <w:tab w:pos="7849" w:val="left"/>
        </w:tabs>
        <w:ind w:left="360"/>
        <w:jc w:val="both"/>
      </w:pPr>
      <w:r>
        <w:t xml:space="preserve">            </w:t>
      </w:r>
      <w:r w:rsidRPr="00730688">
        <w:t>– osporio stečajni upravitelj</w:t>
      </w:r>
    </w:p>
    <w:p w:rsidRDefault="000A0B3D" w:rsidP="000A0B3D" w:rsidR="000A0B3D" w:rsidRPr="00730688">
      <w:pPr>
        <w:tabs>
          <w:tab w:pos="7849" w:val="left"/>
        </w:tabs>
        <w:ind w:left="360"/>
        <w:jc w:val="both"/>
      </w:pPr>
      <w:r w:rsidRPr="00730688">
        <w:t xml:space="preserve">               </w:t>
      </w:r>
    </w:p>
    <w:p w:rsidRDefault="000A0B3D" w:rsidP="000A0B3D" w:rsidR="008A6591">
      <w:pPr>
        <w:tabs>
          <w:tab w:pos="7849" w:val="left"/>
        </w:tabs>
        <w:ind w:left="360"/>
        <w:jc w:val="both"/>
      </w:pPr>
      <w:r>
        <w:t>III.</w:t>
      </w:r>
      <w:r w:rsidRPr="00730688">
        <w:t>1</w:t>
      </w:r>
      <w:r>
        <w:t>0</w:t>
      </w:r>
      <w:r w:rsidRPr="00730688">
        <w:t xml:space="preserve">. Hrvatske vode, Zagreb, Ulica grada Vukovara 220 </w:t>
      </w:r>
    </w:p>
    <w:p w:rsidRDefault="008A6591" w:rsidP="000A0B3D" w:rsidR="000A0B3D" w:rsidRPr="00730688">
      <w:pPr>
        <w:tabs>
          <w:tab w:pos="7849" w:val="left"/>
        </w:tabs>
        <w:ind w:left="360"/>
        <w:jc w:val="both"/>
      </w:pPr>
      <w:r>
        <w:t xml:space="preserve">           </w:t>
      </w:r>
      <w:r w:rsidR="000A0B3D" w:rsidRPr="00730688">
        <w:t xml:space="preserve">(Vodnogospodarski </w:t>
      </w:r>
      <w:r w:rsidRPr="00730688">
        <w:t>odjel za slivove južnog Jadrana,</w:t>
      </w:r>
    </w:p>
    <w:p w:rsidRDefault="000A0B3D" w:rsidP="008A6591" w:rsidR="008A6591" w:rsidRPr="00730688">
      <w:pPr>
        <w:tabs>
          <w:tab w:pos="7849" w:val="left"/>
        </w:tabs>
        <w:ind w:left="360"/>
        <w:jc w:val="both"/>
      </w:pPr>
      <w:r w:rsidRPr="00730688">
        <w:t xml:space="preserve">           Split, Vukovarska 35)</w:t>
      </w:r>
      <w:r w:rsidR="008A6591">
        <w:t xml:space="preserve"> </w:t>
      </w:r>
      <w:r w:rsidR="008A6591" w:rsidRPr="00730688">
        <w:t>OIB 28921383001</w:t>
      </w:r>
      <w:r w:rsidR="008A6591">
        <w:t xml:space="preserve">                                               </w:t>
      </w:r>
      <w:r w:rsidR="008A6591" w:rsidRPr="00730688">
        <w:t>27.660,35 kn</w:t>
      </w:r>
      <w:r w:rsidR="008A6591">
        <w:t xml:space="preserve"> </w:t>
      </w:r>
    </w:p>
    <w:p w:rsidRDefault="000A0B3D" w:rsidP="000A0B3D" w:rsidR="000A0B3D" w:rsidRPr="00730688">
      <w:pPr>
        <w:tabs>
          <w:tab w:pos="7849" w:val="left"/>
        </w:tabs>
        <w:jc w:val="both"/>
      </w:pPr>
      <w:r>
        <w:t xml:space="preserve">                 </w:t>
      </w:r>
      <w:r w:rsidRPr="00730688">
        <w:t>– osporio stečajni upravitelj</w:t>
      </w:r>
    </w:p>
    <w:p w:rsidRDefault="000A0B3D" w:rsidP="000A0B3D" w:rsidR="000A0B3D">
      <w:pPr>
        <w:tabs>
          <w:tab w:pos="7849" w:val="left"/>
        </w:tabs>
        <w:ind w:left="360"/>
        <w:jc w:val="both"/>
      </w:pPr>
    </w:p>
    <w:p w:rsidRDefault="000A0B3D" w:rsidP="000A0B3D" w:rsidR="000A0B3D" w:rsidRPr="00730688">
      <w:pPr>
        <w:tabs>
          <w:tab w:pos="7849" w:val="left"/>
        </w:tabs>
        <w:ind w:left="360"/>
        <w:jc w:val="both"/>
      </w:pPr>
      <w:r>
        <w:t>III.</w:t>
      </w:r>
      <w:r w:rsidRPr="00730688">
        <w:t>1</w:t>
      </w:r>
      <w:r>
        <w:t>1</w:t>
      </w:r>
      <w:r w:rsidRPr="00730688">
        <w:t>. Allianz Zagreb d.d. Zagreb, Heinzelova 70</w:t>
      </w:r>
    </w:p>
    <w:p w:rsidRDefault="000A0B3D" w:rsidP="000A0B3D" w:rsidR="000A0B3D">
      <w:pPr>
        <w:tabs>
          <w:tab w:pos="7849" w:val="left"/>
        </w:tabs>
        <w:ind w:left="360"/>
        <w:jc w:val="both"/>
      </w:pPr>
      <w:r>
        <w:t xml:space="preserve">        </w:t>
      </w:r>
      <w:r w:rsidRPr="00730688">
        <w:t xml:space="preserve"> OIB 23759810849 </w:t>
      </w:r>
      <w:r>
        <w:t xml:space="preserve">                                                                                  </w:t>
      </w:r>
      <w:r w:rsidRPr="00730688">
        <w:t xml:space="preserve"> 12.821,08 kn</w:t>
      </w:r>
      <w:r>
        <w:t xml:space="preserve"> </w:t>
      </w:r>
    </w:p>
    <w:p w:rsidRDefault="000A0B3D" w:rsidP="000A0B3D" w:rsidR="000A0B3D">
      <w:pPr>
        <w:tabs>
          <w:tab w:pos="7849" w:val="left"/>
        </w:tabs>
        <w:ind w:left="360"/>
        <w:jc w:val="both"/>
      </w:pPr>
      <w:r>
        <w:t xml:space="preserve">          </w:t>
      </w:r>
      <w:r w:rsidRPr="00730688">
        <w:t>–</w:t>
      </w:r>
      <w:r>
        <w:t xml:space="preserve"> </w:t>
      </w:r>
      <w:r w:rsidRPr="00730688">
        <w:t>osporio stečajni</w:t>
      </w:r>
      <w:r>
        <w:t xml:space="preserve"> upravitelj                    </w:t>
      </w:r>
      <w:r w:rsidRPr="00730688">
        <w:t xml:space="preserve">                                           </w:t>
      </w:r>
    </w:p>
    <w:p w:rsidRDefault="000A0B3D" w:rsidP="000A0B3D" w:rsidR="000A0B3D" w:rsidRPr="00730688">
      <w:pPr>
        <w:jc w:val="both"/>
      </w:pPr>
    </w:p>
    <w:p w:rsidRDefault="000A0B3D" w:rsidP="000A0B3D" w:rsidR="000A0B3D" w:rsidRPr="00730688">
      <w:pPr>
        <w:tabs>
          <w:tab w:pos="7849" w:val="left"/>
        </w:tabs>
        <w:ind w:left="360"/>
        <w:jc w:val="both"/>
      </w:pPr>
      <w:r>
        <w:t>III.</w:t>
      </w:r>
      <w:r w:rsidRPr="00730688">
        <w:t>1</w:t>
      </w:r>
      <w:r>
        <w:t>2</w:t>
      </w:r>
      <w:r w:rsidRPr="00730688">
        <w:t>. HETA Asset Resolution Hrvatska d.o.o. Zagreb, Koranska 16</w:t>
      </w:r>
    </w:p>
    <w:p w:rsidRDefault="000A0B3D" w:rsidP="000A0B3D" w:rsidR="000A0B3D">
      <w:pPr>
        <w:tabs>
          <w:tab w:pos="7849" w:val="left"/>
        </w:tabs>
        <w:ind w:left="360"/>
        <w:jc w:val="both"/>
      </w:pPr>
      <w:r w:rsidRPr="00730688">
        <w:t xml:space="preserve">          OIB 870624273078 </w:t>
      </w:r>
      <w:r>
        <w:t xml:space="preserve">                                                                                </w:t>
      </w:r>
      <w:r w:rsidRPr="00730688">
        <w:t xml:space="preserve"> 13.607,12 kn </w:t>
      </w:r>
    </w:p>
    <w:p w:rsidRDefault="000A0B3D" w:rsidP="000A0B3D" w:rsidR="000A0B3D" w:rsidRPr="00730688">
      <w:pPr>
        <w:tabs>
          <w:tab w:pos="7849" w:val="left"/>
        </w:tabs>
        <w:ind w:left="360"/>
        <w:jc w:val="both"/>
      </w:pPr>
      <w:r>
        <w:t xml:space="preserve">           </w:t>
      </w:r>
      <w:r w:rsidRPr="00730688">
        <w:t xml:space="preserve">– osporio stečajni </w:t>
      </w:r>
      <w:r>
        <w:t>upravitelj</w:t>
      </w:r>
      <w:r w:rsidRPr="00730688">
        <w:t xml:space="preserve">                                             </w:t>
      </w:r>
    </w:p>
    <w:p w:rsidRDefault="000A0B3D" w:rsidP="000A0B3D" w:rsidR="000A0B3D" w:rsidRPr="00730688">
      <w:pPr>
        <w:jc w:val="both"/>
      </w:pPr>
    </w:p>
    <w:p w:rsidRDefault="000A0B3D" w:rsidP="000A0B3D" w:rsidR="000A0B3D" w:rsidRPr="00730688">
      <w:pPr>
        <w:tabs>
          <w:tab w:pos="7849" w:val="left"/>
        </w:tabs>
        <w:ind w:left="360"/>
        <w:jc w:val="both"/>
      </w:pPr>
      <w:r>
        <w:t>III.</w:t>
      </w:r>
      <w:r w:rsidRPr="00730688">
        <w:t>1</w:t>
      </w:r>
      <w:r>
        <w:t>3</w:t>
      </w:r>
      <w:r w:rsidRPr="00730688">
        <w:t>. Dretulja d.o.o. Plaški, Kunić 58/a</w:t>
      </w:r>
    </w:p>
    <w:p w:rsidRDefault="000A0B3D" w:rsidP="000A0B3D" w:rsidR="000A0B3D">
      <w:pPr>
        <w:tabs>
          <w:tab w:pos="7849" w:val="left"/>
        </w:tabs>
        <w:ind w:left="360"/>
        <w:jc w:val="both"/>
      </w:pPr>
      <w:r w:rsidRPr="00730688">
        <w:t xml:space="preserve">          OIB 95329695107 </w:t>
      </w:r>
      <w:r>
        <w:t xml:space="preserve">                                                                           </w:t>
      </w:r>
      <w:r w:rsidRPr="00730688">
        <w:t xml:space="preserve">   8.526.961,54 kn </w:t>
      </w:r>
    </w:p>
    <w:p w:rsidRDefault="000A0B3D" w:rsidP="000A0B3D" w:rsidR="000A0B3D" w:rsidRPr="00730688">
      <w:pPr>
        <w:tabs>
          <w:tab w:pos="7849" w:val="left"/>
        </w:tabs>
        <w:ind w:left="360"/>
        <w:jc w:val="both"/>
      </w:pPr>
      <w:r>
        <w:t xml:space="preserve">           </w:t>
      </w:r>
      <w:r w:rsidRPr="00730688">
        <w:t>– osporio stečajni upravitelj</w:t>
      </w:r>
    </w:p>
    <w:p w:rsidRDefault="000A0B3D" w:rsidP="000A0B3D" w:rsidR="000A0B3D" w:rsidRPr="00730688">
      <w:pPr>
        <w:tabs>
          <w:tab w:pos="7849" w:val="left"/>
        </w:tabs>
        <w:ind w:left="360"/>
        <w:jc w:val="both"/>
      </w:pPr>
      <w:r w:rsidRPr="00730688">
        <w:t xml:space="preserve">      </w:t>
      </w:r>
    </w:p>
    <w:p w:rsidRDefault="000A0B3D" w:rsidP="000A0B3D" w:rsidR="000A0B3D" w:rsidRPr="00730688">
      <w:pPr>
        <w:tabs>
          <w:tab w:pos="7849" w:val="left"/>
        </w:tabs>
        <w:ind w:left="360"/>
        <w:jc w:val="both"/>
      </w:pPr>
      <w:r>
        <w:t>III.</w:t>
      </w:r>
      <w:r w:rsidRPr="00730688">
        <w:t>1</w:t>
      </w:r>
      <w:r>
        <w:t>4</w:t>
      </w:r>
      <w:r w:rsidRPr="00730688">
        <w:t xml:space="preserve">. Hypo Steiermark Kraftfahrzeug- und Maschinenleasing GmbH, </w:t>
      </w:r>
    </w:p>
    <w:p w:rsidRDefault="000A0B3D" w:rsidP="000A0B3D" w:rsidR="000A0B3D" w:rsidRPr="00730688">
      <w:pPr>
        <w:tabs>
          <w:tab w:pos="7849" w:val="left"/>
        </w:tabs>
        <w:ind w:left="360"/>
        <w:jc w:val="both"/>
      </w:pPr>
      <w:r w:rsidRPr="00730688">
        <w:t xml:space="preserve">          </w:t>
      </w:r>
      <w:r w:rsidR="0077016B" w:rsidRPr="00730688">
        <w:t>Graz,</w:t>
      </w:r>
      <w:r w:rsidR="0077016B">
        <w:t xml:space="preserve"> </w:t>
      </w:r>
      <w:r w:rsidRPr="00730688">
        <w:t>Kaiserfeldgasse 5, Austrija, OIB 46480388251</w:t>
      </w:r>
      <w:r>
        <w:t xml:space="preserve">                        </w:t>
      </w:r>
      <w:r w:rsidRPr="00730688">
        <w:t>1.381.516,93 kn</w:t>
      </w:r>
    </w:p>
    <w:p w:rsidRDefault="000A0B3D" w:rsidP="000A0B3D" w:rsidR="000A0B3D" w:rsidRPr="00730688">
      <w:pPr>
        <w:tabs>
          <w:tab w:pos="7849" w:val="left"/>
        </w:tabs>
        <w:jc w:val="both"/>
      </w:pPr>
      <w:r>
        <w:t xml:space="preserve">                 </w:t>
      </w:r>
      <w:r w:rsidRPr="00730688">
        <w:t>– osporio stečajni upravitelj</w:t>
      </w:r>
    </w:p>
    <w:p w:rsidRDefault="000A0B3D" w:rsidP="000A0B3D" w:rsidR="000A0B3D" w:rsidRPr="00730688">
      <w:pPr>
        <w:ind w:left="360"/>
        <w:jc w:val="both"/>
      </w:pPr>
    </w:p>
    <w:p w:rsidRDefault="000A0B3D" w:rsidP="000A0B3D" w:rsidR="000A0B3D" w:rsidRPr="00730688">
      <w:pPr>
        <w:tabs>
          <w:tab w:pos="7849" w:val="left"/>
        </w:tabs>
        <w:ind w:left="360"/>
        <w:jc w:val="both"/>
      </w:pPr>
      <w:r>
        <w:t>III.</w:t>
      </w:r>
      <w:r w:rsidRPr="00730688">
        <w:t>1</w:t>
      </w:r>
      <w:r>
        <w:t>5</w:t>
      </w:r>
      <w:r w:rsidRPr="00730688">
        <w:t>. Erste &amp; Steiermärkische S-leasing d.o.o. Zagreb, Zelinska 3</w:t>
      </w:r>
    </w:p>
    <w:p w:rsidRDefault="000A0B3D" w:rsidP="000A0B3D" w:rsidR="000A0B3D">
      <w:pPr>
        <w:tabs>
          <w:tab w:pos="7849" w:val="left"/>
        </w:tabs>
        <w:ind w:left="360"/>
        <w:jc w:val="both"/>
      </w:pPr>
      <w:r w:rsidRPr="00730688">
        <w:t xml:space="preserve">          OIB 46550671661    </w:t>
      </w:r>
      <w:r>
        <w:t xml:space="preserve">                                                                               </w:t>
      </w:r>
      <w:r w:rsidRPr="00730688">
        <w:t>78.319,27 kn</w:t>
      </w:r>
    </w:p>
    <w:p w:rsidRDefault="000A0B3D" w:rsidP="000A0B3D" w:rsidR="000A0B3D" w:rsidRPr="00730688">
      <w:pPr>
        <w:tabs>
          <w:tab w:pos="7849" w:val="left"/>
        </w:tabs>
        <w:ind w:left="360"/>
        <w:jc w:val="both"/>
      </w:pPr>
      <w:r>
        <w:t xml:space="preserve">         </w:t>
      </w:r>
      <w:r w:rsidRPr="00730688">
        <w:t xml:space="preserve"> – osporio stečajni upravitelj</w:t>
      </w:r>
    </w:p>
    <w:p w:rsidRDefault="000A0B3D" w:rsidP="000A0B3D" w:rsidR="000A0B3D" w:rsidRPr="00730688">
      <w:pPr>
        <w:tabs>
          <w:tab w:pos="7849" w:val="left"/>
        </w:tabs>
        <w:ind w:left="360"/>
        <w:jc w:val="both"/>
      </w:pPr>
      <w:r w:rsidRPr="00730688">
        <w:t xml:space="preserve">                                             </w:t>
      </w:r>
    </w:p>
    <w:p w:rsidRDefault="000A0B3D" w:rsidP="000A0B3D" w:rsidR="000A0B3D" w:rsidRPr="00730688">
      <w:pPr>
        <w:tabs>
          <w:tab w:pos="7849" w:val="left"/>
        </w:tabs>
        <w:ind w:left="360"/>
        <w:jc w:val="both"/>
      </w:pPr>
      <w:r>
        <w:lastRenderedPageBreak/>
        <w:t>III.</w:t>
      </w:r>
      <w:r w:rsidRPr="00730688">
        <w:t>1</w:t>
      </w:r>
      <w:r>
        <w:t>6</w:t>
      </w:r>
      <w:r w:rsidRPr="00730688">
        <w:t>. Revizija i savjetovanje d.o.o. Zagreb, F. Galovića 12</w:t>
      </w:r>
    </w:p>
    <w:p w:rsidRDefault="000A0B3D" w:rsidP="000A0B3D" w:rsidR="000A0B3D">
      <w:pPr>
        <w:tabs>
          <w:tab w:pos="7849" w:val="left"/>
        </w:tabs>
        <w:ind w:left="360"/>
        <w:jc w:val="both"/>
      </w:pPr>
      <w:r w:rsidRPr="00730688">
        <w:t xml:space="preserve">          OIB 47876320271</w:t>
      </w:r>
      <w:r>
        <w:t xml:space="preserve">                                                                                 </w:t>
      </w:r>
      <w:r w:rsidRPr="00730688">
        <w:t xml:space="preserve">   31.250,00 kn </w:t>
      </w:r>
    </w:p>
    <w:p w:rsidRDefault="000A0B3D" w:rsidP="000A0B3D" w:rsidR="000A0B3D" w:rsidRPr="00730688">
      <w:pPr>
        <w:tabs>
          <w:tab w:pos="7849" w:val="left"/>
        </w:tabs>
        <w:ind w:left="360"/>
        <w:jc w:val="both"/>
      </w:pPr>
      <w:r>
        <w:t xml:space="preserve">           </w:t>
      </w:r>
      <w:r w:rsidRPr="00730688">
        <w:t>– osporio stečajni upravitelj</w:t>
      </w:r>
    </w:p>
    <w:p w:rsidRDefault="000A0B3D" w:rsidP="000A0B3D" w:rsidR="000A0B3D" w:rsidRPr="00730688">
      <w:pPr>
        <w:tabs>
          <w:tab w:pos="7849" w:val="left"/>
        </w:tabs>
        <w:ind w:left="360"/>
        <w:jc w:val="both"/>
      </w:pPr>
      <w:r w:rsidRPr="00730688">
        <w:t xml:space="preserve">                                             </w:t>
      </w:r>
    </w:p>
    <w:p w:rsidRDefault="000A0B3D" w:rsidP="000A0B3D" w:rsidR="000A0B3D" w:rsidRPr="00730688">
      <w:pPr>
        <w:tabs>
          <w:tab w:pos="7849" w:val="left"/>
        </w:tabs>
        <w:ind w:left="360"/>
        <w:jc w:val="both"/>
      </w:pPr>
      <w:r>
        <w:t>III.</w:t>
      </w:r>
      <w:r w:rsidRPr="00730688">
        <w:t>1</w:t>
      </w:r>
      <w:r>
        <w:t>7</w:t>
      </w:r>
      <w:r w:rsidRPr="00730688">
        <w:t>. Zagrebački holding d.o.o. Zagreb, Ulica grada Vukovara 41</w:t>
      </w:r>
    </w:p>
    <w:p w:rsidRDefault="000A0B3D" w:rsidP="000A0B3D" w:rsidR="000A0B3D">
      <w:pPr>
        <w:tabs>
          <w:tab w:pos="7849" w:val="left"/>
        </w:tabs>
        <w:ind w:left="360"/>
        <w:jc w:val="both"/>
      </w:pPr>
      <w:r w:rsidRPr="00730688">
        <w:t xml:space="preserve">          OIB 85584865987    </w:t>
      </w:r>
      <w:r>
        <w:t xml:space="preserve">                                                                                     </w:t>
      </w:r>
      <w:r w:rsidRPr="00730688">
        <w:t xml:space="preserve">115,09 kn </w:t>
      </w:r>
    </w:p>
    <w:p w:rsidRDefault="000A0B3D" w:rsidP="000A0B3D" w:rsidR="000A0B3D" w:rsidRPr="00730688">
      <w:pPr>
        <w:tabs>
          <w:tab w:pos="7849" w:val="left"/>
        </w:tabs>
        <w:ind w:left="360"/>
        <w:jc w:val="both"/>
      </w:pPr>
      <w:r>
        <w:t xml:space="preserve">          </w:t>
      </w:r>
      <w:r w:rsidRPr="00730688">
        <w:t>– osporio stečajni upravitelj</w:t>
      </w:r>
    </w:p>
    <w:p w:rsidRDefault="00DC4E31" w:rsidP="00DC4E31" w:rsidR="00DC4E31" w:rsidRPr="00267DA6">
      <w:pPr>
        <w:jc w:val="both"/>
      </w:pPr>
      <w:r w:rsidRPr="00267DA6">
        <w:t xml:space="preserve">                                                                                             </w:t>
      </w:r>
    </w:p>
    <w:p w:rsidRDefault="00A77BB3" w:rsidP="00E14847" w:rsidR="00E14847">
      <w:pPr>
        <w:jc w:val="both"/>
      </w:pPr>
      <w:r w:rsidRPr="00267DA6">
        <w:t xml:space="preserve"> </w:t>
      </w:r>
    </w:p>
    <w:p w:rsidRDefault="000A0B3D" w:rsidP="00E14847" w:rsidR="00844E28">
      <w:pPr>
        <w:jc w:val="both"/>
      </w:pPr>
      <w:r>
        <w:t xml:space="preserve">IV. </w:t>
      </w:r>
      <w:r w:rsidR="00844E28" w:rsidRPr="00267DA6">
        <w:t xml:space="preserve">Vjerovnici pod rednim brojem </w:t>
      </w:r>
      <w:r>
        <w:t>III.1. Centar banka d.d. u stečaju, Zagreb; brojem III.3. GTM-GAVAN d.o.o. Ogulin; brojem III.4. Triglav osiguranje d.d. Zagreb; brojem III.5. Privredna banka Zagreb d.d. Zagreb; brojem III.6. Velebit osiguranje d.d. Zagreb; brojem III.7. Republika Hrvatska; brojem III.8. Hrvatske vode, Zagreb</w:t>
      </w:r>
      <w:r w:rsidR="008A631F">
        <w:t xml:space="preserve"> </w:t>
      </w:r>
      <w:r w:rsidR="008A631F" w:rsidRPr="00730688">
        <w:t>(Vodnogospodarski odjel za</w:t>
      </w:r>
      <w:r w:rsidR="008A631F">
        <w:t xml:space="preserve"> </w:t>
      </w:r>
      <w:r w:rsidR="008A631F" w:rsidRPr="00730688">
        <w:t>srednju i donju Savu)</w:t>
      </w:r>
      <w:r>
        <w:t>; brojem III.</w:t>
      </w:r>
      <w:r w:rsidR="008A631F">
        <w:t>9. Hrvatski telekom d.d. Zagreb; brojem III.11. Allianz Zagreb d.d. Zagreb; brojem III.12.</w:t>
      </w:r>
      <w:r w:rsidR="008A631F" w:rsidRPr="008A631F">
        <w:t xml:space="preserve"> </w:t>
      </w:r>
      <w:r w:rsidR="008A631F" w:rsidRPr="00730688">
        <w:t>HETA Asset Resolution Hrvatska d.o.o. Zagreb</w:t>
      </w:r>
      <w:r w:rsidR="008A631F">
        <w:t xml:space="preserve">; brojem III.13. Dretulja d.o.o. Plaški; brojem III.14. </w:t>
      </w:r>
      <w:r w:rsidR="008A631F" w:rsidRPr="00730688">
        <w:t>Hypo Steiermark Kraftfahrzeug- und Maschinenleasing GmbH, Graz</w:t>
      </w:r>
      <w:r w:rsidR="008A631F">
        <w:t xml:space="preserve">, Austrija; brojem III.15. </w:t>
      </w:r>
      <w:r w:rsidR="008A631F" w:rsidRPr="00730688">
        <w:t>Erste &amp; Steiermärkische S-leasing d.o.o. Zagreb</w:t>
      </w:r>
      <w:r w:rsidR="008A631F">
        <w:t xml:space="preserve">; brojem III.16. </w:t>
      </w:r>
      <w:r w:rsidR="008A631F" w:rsidRPr="00730688">
        <w:t>Revizija i savjetovanje d.o.o. Zagreb</w:t>
      </w:r>
      <w:r w:rsidR="008A631F">
        <w:t xml:space="preserve">; brojem III.17. </w:t>
      </w:r>
      <w:r w:rsidR="008A631F" w:rsidRPr="00730688">
        <w:t>Zagrebački holding d.o.o. Zagreb</w:t>
      </w:r>
      <w:r w:rsidR="008A631F">
        <w:t>,</w:t>
      </w:r>
      <w:r w:rsidR="00844E28" w:rsidRPr="00267DA6">
        <w:t xml:space="preserve"> čije su tražbine osporene</w:t>
      </w:r>
      <w:r w:rsidR="008A631F">
        <w:t xml:space="preserve"> od strane stečajnog upravitelja, </w:t>
      </w:r>
      <w:r w:rsidR="00844E28" w:rsidRPr="00267DA6">
        <w:t xml:space="preserve">upućuju se na parnicu protiv stečajnog dužnika radi utvrđivanja osporene tražbine, i to u roku od 8 dana od primitka rješenja o upućivanju na parnicu. Ako vjerovnik upućen na parnicu ne pokrene parnicu u roku od 8 dana od primitka rješenja o upućivanju na parnicu, smatrat će se da je odustao od prava na vođenje parnice. </w:t>
      </w:r>
    </w:p>
    <w:p w:rsidRDefault="00F01E5F" w:rsidP="008A631F" w:rsidR="00F01E5F">
      <w:pPr>
        <w:tabs>
          <w:tab w:pos="7849" w:val="left"/>
        </w:tabs>
        <w:jc w:val="both"/>
      </w:pPr>
    </w:p>
    <w:p w:rsidRDefault="00F01E5F" w:rsidP="00F01E5F" w:rsidR="00F01E5F">
      <w:pPr>
        <w:tabs>
          <w:tab w:pos="7849" w:val="left"/>
        </w:tabs>
        <w:jc w:val="both"/>
      </w:pPr>
      <w:r>
        <w:t>V. Z</w:t>
      </w:r>
      <w:r w:rsidRPr="00267DA6">
        <w:t xml:space="preserve">a osporenu tražbinu vjerovnika pod rednim brojem </w:t>
      </w:r>
      <w:r>
        <w:t xml:space="preserve">III.2. H-Abduco d.o.o. Zagreb, Slavonska avenija 6a, </w:t>
      </w:r>
      <w:r w:rsidR="0073549C">
        <w:t>za iznos osporene tražbine</w:t>
      </w:r>
      <w:r>
        <w:t xml:space="preserve"> od 16.998.378,97 kn,</w:t>
      </w:r>
      <w:r w:rsidRPr="00267DA6">
        <w:t xml:space="preserve"> na parnicu se upućuje osporavatelj - stečajni upravitelj da dokaže osnovanost svoga osporavanja. Ako osporavatelj tražbine za koju postoji ovršna isprava ne pokrene parnicu u roku od 8 dana od primitka ovog rješenja, smatrat će se da je osporavanje otklonjeno.</w:t>
      </w:r>
    </w:p>
    <w:p w:rsidRDefault="00F01E5F" w:rsidP="00F01E5F" w:rsidR="00F01E5F">
      <w:pPr>
        <w:tabs>
          <w:tab w:pos="7849" w:val="left"/>
        </w:tabs>
        <w:jc w:val="both"/>
      </w:pPr>
    </w:p>
    <w:p w:rsidRDefault="00F01E5F" w:rsidP="00F01E5F" w:rsidR="00F01E5F" w:rsidRPr="00267DA6">
      <w:pPr>
        <w:tabs>
          <w:tab w:pos="7849" w:val="left"/>
        </w:tabs>
        <w:jc w:val="both"/>
      </w:pPr>
      <w:r>
        <w:t>VI. Vjerovnik</w:t>
      </w:r>
      <w:r w:rsidRPr="00267DA6">
        <w:t xml:space="preserve"> pod rednim brojem </w:t>
      </w:r>
      <w:r>
        <w:t xml:space="preserve">III.2. H-Abduco d.o.o. Zagreb, Slavonska avenija 6a, za iznos osporene tražbine od 1.128.406,00 kn upućuje se na </w:t>
      </w:r>
      <w:r w:rsidRPr="00267DA6">
        <w:t xml:space="preserve">parnicu </w:t>
      </w:r>
      <w:r>
        <w:t xml:space="preserve">protiv stečajnog dužnika </w:t>
      </w:r>
      <w:r w:rsidRPr="00267DA6">
        <w:t>radi utvrđivanja osporene tražbine, i to u roku od 8 dana od primitka rješenja o upućivanju na parnicu. Ako vjerovnik upućen na parnicu ne pokrene parnicu u roku od 8 dana od primitka rješenja o upućivanju na parnicu, smatrat će se da je odustao od prava na vođenje parnice.</w:t>
      </w:r>
    </w:p>
    <w:p w:rsidRDefault="00844E28" w:rsidP="00844E28" w:rsidR="00844E28" w:rsidRPr="00267DA6">
      <w:pPr>
        <w:ind w:left="360"/>
        <w:jc w:val="both"/>
      </w:pPr>
    </w:p>
    <w:p w:rsidRDefault="000A0B3D" w:rsidP="008A631F" w:rsidR="009D3D71" w:rsidRPr="00267DA6">
      <w:pPr>
        <w:tabs>
          <w:tab w:pos="7849" w:val="left"/>
        </w:tabs>
        <w:jc w:val="both"/>
      </w:pPr>
      <w:r>
        <w:t>V</w:t>
      </w:r>
      <w:r w:rsidR="00F01E5F">
        <w:t>II</w:t>
      </w:r>
      <w:r>
        <w:t xml:space="preserve">. </w:t>
      </w:r>
      <w:r w:rsidR="008A631F">
        <w:t>Z</w:t>
      </w:r>
      <w:r w:rsidR="009D3D71" w:rsidRPr="00267DA6">
        <w:t>a osporen</w:t>
      </w:r>
      <w:r w:rsidR="00844E28" w:rsidRPr="00267DA6">
        <w:t>u</w:t>
      </w:r>
      <w:r w:rsidR="009D3D71" w:rsidRPr="00267DA6">
        <w:t xml:space="preserve"> tražbin</w:t>
      </w:r>
      <w:r w:rsidR="00844E28" w:rsidRPr="00267DA6">
        <w:t xml:space="preserve">u vjerovnika </w:t>
      </w:r>
      <w:r w:rsidR="009D3D71" w:rsidRPr="00267DA6">
        <w:t>pod rednim brojem II</w:t>
      </w:r>
      <w:r w:rsidR="008A631F">
        <w:t>I</w:t>
      </w:r>
      <w:r w:rsidR="009D3D71" w:rsidRPr="00267DA6">
        <w:t>.1</w:t>
      </w:r>
      <w:r w:rsidR="00844E28" w:rsidRPr="00267DA6">
        <w:t>0</w:t>
      </w:r>
      <w:r w:rsidR="009D3D71" w:rsidRPr="00267DA6">
        <w:t>.</w:t>
      </w:r>
      <w:r w:rsidR="008A631F">
        <w:t xml:space="preserve"> Hrvatske vode, Zagreb </w:t>
      </w:r>
      <w:r w:rsidR="008A631F" w:rsidRPr="00730688">
        <w:t>(Vodnogospodarski odjel za slivove južnog Jadrana, Split, Vukovarska 35)</w:t>
      </w:r>
      <w:r w:rsidR="00844E28" w:rsidRPr="00267DA6">
        <w:t xml:space="preserve">, </w:t>
      </w:r>
      <w:r w:rsidR="009D3D71" w:rsidRPr="00267DA6">
        <w:t xml:space="preserve">na </w:t>
      </w:r>
      <w:r w:rsidR="00844E28" w:rsidRPr="00267DA6">
        <w:t>parnicu</w:t>
      </w:r>
      <w:r w:rsidR="009D3D71" w:rsidRPr="00267DA6">
        <w:t xml:space="preserve"> se upućuje osporavatelj - stečajni upravitelj da dokaže osnovanost svoga osporavanja. Ako osporavatelj tražbine za koju postoji ovršna isprava ne pokrene parnicu u roku od 8 dana od primitka ovog rješenja, smatrat će se da je osporavanje otklonjeno.</w:t>
      </w:r>
    </w:p>
    <w:p w:rsidRDefault="00844E28" w:rsidP="00844E28" w:rsidR="00844E28" w:rsidRPr="00267DA6">
      <w:pPr>
        <w:jc w:val="both"/>
      </w:pPr>
    </w:p>
    <w:p w:rsidRDefault="008A631F" w:rsidP="008A631F" w:rsidR="009D3D71" w:rsidRPr="00267DA6">
      <w:pPr>
        <w:jc w:val="both"/>
      </w:pPr>
      <w:r>
        <w:t>VI</w:t>
      </w:r>
      <w:r w:rsidR="00F01E5F">
        <w:t>II</w:t>
      </w:r>
      <w:r>
        <w:t xml:space="preserve">. </w:t>
      </w:r>
      <w:r w:rsidR="009D3D71" w:rsidRPr="00267DA6">
        <w:t xml:space="preserve">Žalba izjavljena protiv rješenja o upućivanju na parnicu bez utjecaja je na određen  rok od 8 dana. </w:t>
      </w:r>
    </w:p>
    <w:p w:rsidRDefault="00505ABF" w:rsidP="00131B20" w:rsidR="00505ABF" w:rsidRPr="00267DA6">
      <w:pPr>
        <w:ind w:hanging="720" w:left="720"/>
        <w:jc w:val="both"/>
      </w:pPr>
    </w:p>
    <w:p w:rsidRDefault="00287A3A" w:rsidP="00287A3A" w:rsidR="00A618B3" w:rsidRPr="008A631F">
      <w:pPr>
        <w:jc w:val="center"/>
      </w:pPr>
      <w:r w:rsidRPr="008A631F">
        <w:t>Obrazloženje</w:t>
      </w:r>
    </w:p>
    <w:p w:rsidRDefault="00287A3A" w:rsidP="00287A3A" w:rsidR="00287A3A" w:rsidRPr="00267DA6">
      <w:pPr>
        <w:jc w:val="both"/>
      </w:pPr>
    </w:p>
    <w:p w:rsidRDefault="00287A3A" w:rsidP="00287A3A" w:rsidR="008A631F">
      <w:pPr>
        <w:jc w:val="both"/>
      </w:pPr>
      <w:r w:rsidRPr="00267DA6">
        <w:tab/>
        <w:t xml:space="preserve">Na ispitnom ročištu </w:t>
      </w:r>
      <w:r w:rsidR="00B50EEB" w:rsidRPr="00267DA6">
        <w:t xml:space="preserve">koje je održano dana </w:t>
      </w:r>
      <w:r w:rsidR="008A631F">
        <w:t>18. rujna 2015</w:t>
      </w:r>
      <w:r w:rsidR="004A201D" w:rsidRPr="00267DA6">
        <w:t xml:space="preserve">. </w:t>
      </w:r>
      <w:r w:rsidR="00B50EEB" w:rsidRPr="00267DA6">
        <w:t xml:space="preserve">godine ispitane su sve prijavljene tražbine prema svojim iznosima i redu. </w:t>
      </w:r>
      <w:r w:rsidR="00D26C39" w:rsidRPr="00267DA6">
        <w:t xml:space="preserve">Stečajni upravitelj priznao je </w:t>
      </w:r>
      <w:r w:rsidR="00B50EEB" w:rsidRPr="00267DA6">
        <w:t xml:space="preserve">tražbine </w:t>
      </w:r>
      <w:r w:rsidR="008A631F">
        <w:t xml:space="preserve">vjerovnika prvog višeg isplatnog reda, navedene u točki I. izreke ovog rješenja, u ukupnom </w:t>
      </w:r>
      <w:r w:rsidR="008A631F">
        <w:lastRenderedPageBreak/>
        <w:t xml:space="preserve">iznosu od 297.847,78 kn, a navedene tražbine nije osporio nitko od stečajnih vjerovnika, te se iste u smislu čl. </w:t>
      </w:r>
      <w:r w:rsidR="008A631F" w:rsidRPr="00267DA6">
        <w:t>177. st. 1. Stečajnog zakona (Narodne novine broj 44/99, 29/99, 129/00, 123/03, 82/06, 116/10,</w:t>
      </w:r>
      <w:r w:rsidR="008A631F" w:rsidRPr="008A631F">
        <w:t xml:space="preserve"> </w:t>
      </w:r>
      <w:r w:rsidR="008A631F" w:rsidRPr="00A273DE">
        <w:t xml:space="preserve">25/12, 133/12, 45/13, </w:t>
      </w:r>
      <w:r w:rsidR="008A631F">
        <w:t>dalje u tekstu: SZ-</w:t>
      </w:r>
      <w:r w:rsidR="008A631F" w:rsidRPr="00267DA6">
        <w:t>a) smatraju utvrđenima</w:t>
      </w:r>
      <w:r w:rsidR="008A631F">
        <w:t>.</w:t>
      </w:r>
    </w:p>
    <w:p w:rsidRDefault="008A631F" w:rsidP="00287A3A" w:rsidR="008A631F">
      <w:pPr>
        <w:jc w:val="both"/>
      </w:pPr>
    </w:p>
    <w:p w:rsidRDefault="008A631F" w:rsidP="00287A3A" w:rsidR="008A631F">
      <w:pPr>
        <w:jc w:val="both"/>
      </w:pPr>
      <w:r>
        <w:tab/>
        <w:t xml:space="preserve">Nadalje, stečajni upravitelj priznao je tražbine vjerovnika </w:t>
      </w:r>
      <w:r w:rsidR="00A77BB3" w:rsidRPr="00267DA6">
        <w:t>drugog</w:t>
      </w:r>
      <w:r w:rsidR="00D26C39" w:rsidRPr="00267DA6">
        <w:t xml:space="preserve"> višeg isplatnog reda</w:t>
      </w:r>
      <w:r>
        <w:t>, navedene u točki II. izreke ovog rješenja,</w:t>
      </w:r>
      <w:r w:rsidR="00D26C39" w:rsidRPr="00267DA6">
        <w:t xml:space="preserve"> u ukupnom </w:t>
      </w:r>
      <w:r w:rsidR="00650897" w:rsidRPr="00267DA6">
        <w:t>i</w:t>
      </w:r>
      <w:r w:rsidR="00D26C39" w:rsidRPr="00267DA6">
        <w:t xml:space="preserve">znosu od </w:t>
      </w:r>
      <w:r>
        <w:t>70.122.015,06</w:t>
      </w:r>
      <w:r w:rsidR="00A77BB3" w:rsidRPr="00267DA6">
        <w:t xml:space="preserve"> kn.</w:t>
      </w:r>
      <w:r w:rsidR="00267DA6">
        <w:t xml:space="preserve"> </w:t>
      </w:r>
      <w:r>
        <w:t xml:space="preserve">Na ročištu od 18. rujna 2015. godine </w:t>
      </w:r>
      <w:r w:rsidR="002558FB">
        <w:t>stečajni vjerovnik Dretulja d.o.o. Plaš</w:t>
      </w:r>
      <w:r w:rsidR="00B33DFE">
        <w:t>k</w:t>
      </w:r>
      <w:r w:rsidR="002558FB">
        <w:t>i, zastupan po zakonskom zastupniku Ivici Lipošćaku, izjavio je da osporava tražbinu stečajnog vjerovnika Centar banka d.d. u stečaju, Zagreb, koju je priznao stečajni upravitelj u iznosu od 23.417.078,10 kn, obrazlažući to osporavanje time da je tu tražbinu Centar banka d.d. u stečaju Zagreb ustupila Hrvatskoj banci za obnovu i razvitak.</w:t>
      </w:r>
      <w:r w:rsidR="00B33DFE">
        <w:t xml:space="preserve"> Podneskom od </w:t>
      </w:r>
      <w:r w:rsidR="004F20AA">
        <w:t>26</w:t>
      </w:r>
      <w:r w:rsidR="00B33DFE">
        <w:t xml:space="preserve">. listopada 2015. godine stečajni vjerovnik Dretulja d.o.o. Plaški, zastupan po zakonskom zastupniku Jozi Brčiću, izvijestio je sud da povlači osporavanje tražbine vjerovnika Centar banka d.d. u stečaju, Zagreb, u iznosu od 23.417.078,10 kn, te predlaže da u skladu s navedenim sud utvrdi tražbinu stečajnog vjerovnika Centar banke d.d. u stečaju Zagreb, kao tražbinu vjerovnika drugog višeg isplatnog reda, a budući je ista na ispitnom ročištu od 18. rujna 2015. godine priznata od strane stečajnog upravitelja stečajnog dužnika, te osporena isključivo od stečajnog vjerovnika Dretulja d.o.o. Plaški, a koje osporavanje je povučeno podneskom od </w:t>
      </w:r>
      <w:r w:rsidR="004F20AA">
        <w:t>26</w:t>
      </w:r>
      <w:r w:rsidR="00B33DFE">
        <w:t xml:space="preserve">. listopada 2015. godine. Slijedom navedenog, budući je osporavanje tražbine stečajnog vjerovnika Centar banka d.d. u stečaju, Zagreb, u iznosu od 23.417.078,10 kn povučeno od strane osporavatelja, valjalo je pod rednim brojem II.29. izreke ovog rješenja utvrditi tražbinu stečajnog vjerovnika Centar banka d.d. u stečaju Zagreb u iznosu od 23.417.078,10 kn. </w:t>
      </w:r>
      <w:r w:rsidR="004F20AA">
        <w:t xml:space="preserve">Vezano za tražbine vjerovnika drugog višeg isplatnog reda navedene pod točkama II.1. do II.28. izreke ovog rješenja, a koje je na ispitnom ročištu priznao stečajni upravitelj, i to u iznosima kako je specificirano pod točkom II.1. do II.28., nije osporio nitko od stečajnih vjerovnika, te se iste sukladno čl. 177. st. 1. SZ-a smatraju utvrđenima, slijedom čega je </w:t>
      </w:r>
      <w:r w:rsidR="00B33DFE">
        <w:t xml:space="preserve">riješeno je kao pod točkom II. izreke ovog rješenja. </w:t>
      </w:r>
    </w:p>
    <w:p w:rsidRDefault="00724A58" w:rsidP="00287A3A" w:rsidR="00724A58">
      <w:pPr>
        <w:jc w:val="both"/>
      </w:pPr>
    </w:p>
    <w:p w:rsidRDefault="00724A58" w:rsidP="00287A3A" w:rsidR="00724A58">
      <w:pPr>
        <w:jc w:val="both"/>
      </w:pPr>
      <w:r>
        <w:tab/>
        <w:t xml:space="preserve">Stečajni upravitelj je na ispitnom ročištu od 18. rujna 2015. godine osporio prijavljene tražbine vjerovnika drugog višeg isplatnog reda u ukupnom iznosu od 38.841.179,08 kn. </w:t>
      </w:r>
    </w:p>
    <w:p w:rsidRDefault="00724A58" w:rsidP="00287A3A" w:rsidR="00724A58">
      <w:pPr>
        <w:jc w:val="both"/>
      </w:pPr>
    </w:p>
    <w:p w:rsidRDefault="00724A58" w:rsidP="00D16E71" w:rsidR="00D16E71">
      <w:pPr>
        <w:jc w:val="both"/>
      </w:pPr>
      <w:r>
        <w:tab/>
        <w:t xml:space="preserve">Naime, stečajni upravitelj osporio je tražbinu stečajnog vjerovnika Centar banka d.d. u stečaju Zagreb </w:t>
      </w:r>
      <w:r w:rsidRPr="00730688">
        <w:t>u iznosu od 2.573.577,12 kn iz razloga što navedeni iznos predstavlja zatezne kamate, koje je vjerovnik izračunao pogrešno, dakle ne u skladu s rješenjem broj Stpn-247/</w:t>
      </w:r>
      <w:r>
        <w:t xml:space="preserve">13 od 22. siječnja 2014. godine. Nadalje, stečajni upravitelj osporio je </w:t>
      </w:r>
      <w:r w:rsidRPr="00730688">
        <w:t>tražbinu stečajnog vjerovnika H-Abduco d.o.o. Zagreb, u iznosu od 18.126.784,97 kn</w:t>
      </w:r>
      <w:r w:rsidR="0077016B">
        <w:t>, navodeći da za</w:t>
      </w:r>
      <w:r w:rsidRPr="00730688">
        <w:t xml:space="preserve"> iznos od 18.126.784,97 kn navedeni vjerovnik nije razlučni vjerovnik stečajnog dužnika, pa se nema pravo pozvati na odredbu čl. 173. st. 5. Stečajnog zakona, a u postupku predsteča</w:t>
      </w:r>
      <w:r w:rsidR="0077016B">
        <w:t xml:space="preserve">jne nagodbe broj Stpn-247/13 nije sudjelovao kao obični </w:t>
      </w:r>
      <w:r w:rsidRPr="00730688">
        <w:t xml:space="preserve">vjerovnik zadržavajući poziciju razlučnog vjerovnika i nije se htio </w:t>
      </w:r>
      <w:r w:rsidR="0077016B" w:rsidRPr="00730688">
        <w:t xml:space="preserve">pisano </w:t>
      </w:r>
      <w:r w:rsidRPr="00730688">
        <w:t>odreći prava na odvojeno namirenje.</w:t>
      </w:r>
      <w:r w:rsidR="0077016B">
        <w:t xml:space="preserve"> Stečajni upravitelj osporio je tražbinu </w:t>
      </w:r>
      <w:r w:rsidRPr="00730688">
        <w:t>stečajnog vjerovnika GTM-Gavan d.o.o. Ogulin, u iznosu od 3.829.454,77 kn iz razloga što je riječ o tražbini temeljem računa za najam iz 2006. godine i pozajmice iz 2009. godine, a koja tražbina nije bila niti prijavljena niti utvrđena u postupku predstečajne nagodbe, niti obuhvaćena rješenjem broj Stpn-247/13 od 22. siječnja 2014. godine</w:t>
      </w:r>
      <w:r w:rsidR="0077016B">
        <w:t xml:space="preserve">. Stečajni upravitelj osporio je tražbinu </w:t>
      </w:r>
      <w:r w:rsidRPr="00730688">
        <w:t xml:space="preserve">stečajnog vjerovnika Triglav osiguranje d.d. Zagreb, u iznosu od 3.854.074,44 kn iz razloga što je riječ o tražbini temeljem Ugovora o kreditu broj 4-09 od 30. rujna 2009. godine i tražbini temeljem računa, a koje tražbine </w:t>
      </w:r>
      <w:r w:rsidR="0077016B">
        <w:t xml:space="preserve">nisu </w:t>
      </w:r>
      <w:r w:rsidRPr="00730688">
        <w:t>niti prijavljene niti utvrđene u postupku predstečajne nagodbe, niti obuhvaćene rješenjem broj Stpn-247/13 od 22. siječnja 2014. godine</w:t>
      </w:r>
      <w:r w:rsidR="0077016B">
        <w:t xml:space="preserve">. Stečajni upravitelj osporio je tražbinu </w:t>
      </w:r>
      <w:r w:rsidRPr="00730688">
        <w:t xml:space="preserve">stečajnog vjerovnika Privredna banka Zagreb d.d. Zagreb, u iznosu od 278.873,28 kn iz razloga što je riječ o </w:t>
      </w:r>
      <w:r w:rsidRPr="00730688">
        <w:lastRenderedPageBreak/>
        <w:t>tražbini temeljem kamata, koje je navedeni vjerovnik obračunao pogrešno, odnosno ne sukladno rješenju  broj Stpn-247/13 od 22. siječnja 2014. godine</w:t>
      </w:r>
      <w:r w:rsidR="00D16E71">
        <w:t>. Stečajni upravitelj osporio je tražbinu</w:t>
      </w:r>
      <w:r w:rsidRPr="00730688">
        <w:t xml:space="preserve"> stečajnog vjerovnika Velebit osiguranje d.d. Zagreb, u iznosu od 53.072,38 kn iz razloga što je riječ o tražbini temeljem kamata, koje je navedeni vjerovnik obračunao pogrešno, odnosno ne sukladno rješenju  broj Stpn-247/13 od 22. siječnja 2014. godine</w:t>
      </w:r>
      <w:r w:rsidR="00D16E71">
        <w:t xml:space="preserve">. Stečajni upravitelj osporio je tražbinu  </w:t>
      </w:r>
      <w:r w:rsidRPr="00730688">
        <w:t>stečajnog vjerovnika Republika Hrvatska, u iznosu od 33.891,17 kn iz razloga što je riječ o tražbini temeljem kamata, koje je navedeni vjerovnik obračunao pogrešno, odnosno ne sukladno rješenju  broj Stpn-247/</w:t>
      </w:r>
      <w:r w:rsidR="00D16E71">
        <w:t xml:space="preserve">13 od 22. siječnja 2014. godine. Stečajni upravitelj osporio je tražbinu  </w:t>
      </w:r>
      <w:r w:rsidRPr="00730688">
        <w:t>stečajnog vjerovnika Hrvatske vode, Zagreb, Ulica grada Vukovara 220 (Vodnogospodarski odjel za srednju i donju Savu), u iznosu od 7.105,23 kn iz razloga što je riječ o tražbini temeljem kamata, koje je navedeni vjerovnik obračunao pogrešno, odnosno ne sukladno rješenju  broj Stpn-247/13 od 22. siječnja 2014. godine</w:t>
      </w:r>
      <w:r w:rsidR="00D16E71">
        <w:t>. Stečajni upravitelj osporio je tražbinu</w:t>
      </w:r>
      <w:r w:rsidRPr="00730688">
        <w:t xml:space="preserve"> stečajnog vjerovnika Hrvatski telekom d.d. Zagreb, u iznosu od 12.094,34 kn iz razloga što je riječ o tražbini temeljem kamata, koje je navedeni vjerovnik obračunao pogrešno, odnosno ne sukladno rješenju  broj Stpn-247/</w:t>
      </w:r>
      <w:r w:rsidR="00D16E71">
        <w:t xml:space="preserve">13 od 22. siječnja 2014. godine. Stečajni upravitelj osporio je tražbinu </w:t>
      </w:r>
      <w:r w:rsidRPr="00730688">
        <w:t>stečajnog vjerovnika Hrvatske vode, Zagreb, Ulica grada Vukovara 220 (Vodnogospodarski odjel za slivove južnog Jadrana, Split), u iznosu od 27.660,35 kn iz razloga što navedena tražbina nije bila  prijavljena niti utvrđena u postupku predstečajne nagodbe, niti obuhvaćena rješenjem broj Stpn-247/13 od 22. siječnja 2014. godine</w:t>
      </w:r>
      <w:r w:rsidR="00D16E71">
        <w:t xml:space="preserve">. Stečajni upravitelj osporio je tražbinu </w:t>
      </w:r>
      <w:r w:rsidRPr="00730688">
        <w:t>stečajnog vjerovnika Allianz Zagreb d.d. Zagreb, u iznosu od 12.821,08 kn iz razloga što je riječ o tražbini temeljem kamata, koje je navedeni vjerovnik obračunao pogrešno, odnosno ne sukladno rješenju broj Stpn-247/</w:t>
      </w:r>
      <w:r w:rsidR="00D16E71">
        <w:t xml:space="preserve">13 od 22. siječnja 2014. godine. Stečajni upravitelj osporio je tražbinu </w:t>
      </w:r>
      <w:r w:rsidRPr="00730688">
        <w:t>stečajnog vjerovnika HETA Asset Resolution Hrvatska d.o.o. Zagreb, u iznosu od 13.607,12 kn iz razloga što je riječ o tražbini temeljem kamata, koje je navedeni vjerovnik obračunao pogrešno, odnosno ne sukladno rješenju  broj Stpn-247/13 od 22. siječnja 2014. godine</w:t>
      </w:r>
      <w:r w:rsidR="00D16E71">
        <w:t xml:space="preserve">. </w:t>
      </w:r>
    </w:p>
    <w:p w:rsidRDefault="00D16E71" w:rsidP="00D16E71" w:rsidR="00D16E71">
      <w:pPr>
        <w:jc w:val="both"/>
      </w:pPr>
    </w:p>
    <w:p w:rsidRDefault="00D16E71" w:rsidP="00D16E71" w:rsidR="00724A58">
      <w:pPr>
        <w:ind w:firstLine="708"/>
        <w:jc w:val="both"/>
      </w:pPr>
      <w:r>
        <w:t>Nadalje, stečajni upravitelj osporio je tražbinu stečajnog</w:t>
      </w:r>
      <w:r w:rsidR="00724A58" w:rsidRPr="00730688">
        <w:t xml:space="preserve"> vjerovnika Dretulja d.o.o. Plaški, u cijelosti u iznosu od 8.526.961,54 kn</w:t>
      </w:r>
      <w:r>
        <w:t>,</w:t>
      </w:r>
      <w:r w:rsidR="00724A58" w:rsidRPr="00730688">
        <w:t xml:space="preserve"> iz razloga što je vjerovnik vršio određene uplate vezane uz kupnju potraživanja od banaka, čiji su klijenti bili, pored dužnika, i Jasna Lipošćak kao vlasnica obrta Stari grad, BIOP d.o.o., čiji je vlasnik sin dužnika Dan Lipošćak, Neorit stijena d.o.o., vlasnik i osnivač Sunčica Lipošćak, kćer dužnika, a bez formatiziranih modela, tj. odgovarajućih isprava/ugovora, a u krajnjoj konzekvenci sve te aktivnosti ili uplate nisu završile ni jednim zgotovljenim poslom zbog čega su te aktivnosti i započete.</w:t>
      </w:r>
      <w:r>
        <w:t xml:space="preserve"> Stečajni upravitelj pojašnjava: </w:t>
      </w:r>
      <w:r w:rsidR="00724A58" w:rsidRPr="00730688">
        <w:t xml:space="preserve">npr. propala kapara od 1.220.000,00 kn po jednom od tih poslova, davanje dvaju depozita od po dva puta od po 100.000,00 kn radi uozbiljenja svoje ponude o kojoj je bila riječ, ali u konačnici ugovori nisu potpisani niti sklopljeni, itd. Dakle, </w:t>
      </w:r>
      <w:r>
        <w:t xml:space="preserve">stečajni upravitelj navodi da je </w:t>
      </w:r>
      <w:r w:rsidR="00724A58" w:rsidRPr="00730688">
        <w:t xml:space="preserve">takve tražbine temeljem takvih uplata navedeni vjerovnik prijavio kao tražbinu prema stečajnom dužniku, iako ne postoji pravna osnova, tj. nikakav pisani trag u dokumentaciji dužnika koji bi upućivao na osnovanost tih tražbina. </w:t>
      </w:r>
    </w:p>
    <w:p w:rsidRDefault="00D16E71" w:rsidP="00D16E71" w:rsidR="00D16E71">
      <w:pPr>
        <w:ind w:firstLine="708"/>
        <w:jc w:val="both"/>
      </w:pPr>
    </w:p>
    <w:p w:rsidRDefault="00D16E71" w:rsidP="00D16E71" w:rsidR="00724A58">
      <w:pPr>
        <w:ind w:firstLine="708"/>
        <w:jc w:val="both"/>
      </w:pPr>
      <w:r>
        <w:t xml:space="preserve">Stečajni upravitelj osporio je tražbinu </w:t>
      </w:r>
      <w:r w:rsidR="00724A58" w:rsidRPr="00730688">
        <w:t>stečajnog vjerovnika Hypo Steiermark Kraftfahrzeug- und Maschinenleasing GmbH, Graz, Kaiserfeldgasse 5, Austrija, u cijelosti u iznosu od 1.381.516,93 kn iz razloga što navedena tražbina nije bila  prijavljena niti utvrđena u postupku predstečajne nagodbe, niti obuhvaćena rješenjem broj Stpn-247/</w:t>
      </w:r>
      <w:r>
        <w:t>13 od 22. siječnja 2014. godine. Stečajni upravitelj osporio je tražbinu</w:t>
      </w:r>
      <w:r w:rsidR="00724A58" w:rsidRPr="00730688">
        <w:t xml:space="preserve"> stečajnog vjerovnika Erste &amp; Steiermärkische S-leasing d.o.o. Zagreb, u cijelosti u iznosu od 78.319,27 kn iz razloga što navedena tražbina nije bila  prijavljena niti utvrđena u postupku predstečajne nagodbe, niti obuhvaćena rješenjem broj Stpn-247/</w:t>
      </w:r>
      <w:r>
        <w:t xml:space="preserve">13 od 22. siječnja 2014. godine. Stečajni upravitelj </w:t>
      </w:r>
      <w:r>
        <w:lastRenderedPageBreak/>
        <w:t xml:space="preserve">osporio je tražbinu </w:t>
      </w:r>
      <w:r w:rsidR="00724A58" w:rsidRPr="00730688">
        <w:t>stečajnog vjerovnika Revizija i savjetovanje d.o.o. Zagreb, u cijelosti u iznosu od 31.250,00 kn iz razloga što navedena tražbina nije bila  prijavljena niti utvrđena u postupku predstečajne nagodbe, niti obuhvaćena rješenjem broj Stpn-247/</w:t>
      </w:r>
      <w:r>
        <w:t>13 od 22. siječnja 2014. godine. Stečajni upravitelj osporio je tražbinu</w:t>
      </w:r>
      <w:r w:rsidR="00724A58" w:rsidRPr="00730688">
        <w:t xml:space="preserve"> stečajnog vjerovnika Zagrebački holding d.o.o. Zagreb, u cijelosti u iznosu od 115,09 kn iz razloga što nema pravne osnove, odnosno riječ o kazni za pogrešno parkiranje za vozilo koje nije imovina dužnika pojedinca.</w:t>
      </w:r>
    </w:p>
    <w:p w:rsidRDefault="00E14847" w:rsidP="00D16E71" w:rsidR="00E14847">
      <w:pPr>
        <w:ind w:firstLine="708"/>
        <w:jc w:val="both"/>
      </w:pPr>
    </w:p>
    <w:p w:rsidRDefault="008F1555" w:rsidP="00287A3A" w:rsidR="008F1555">
      <w:pPr>
        <w:jc w:val="both"/>
      </w:pPr>
      <w:r>
        <w:tab/>
        <w:t xml:space="preserve">Vezano uz osporene tražbine vjerovnika drugog višeg isplatnog reda, </w:t>
      </w:r>
      <w:r w:rsidR="00217C7A">
        <w:t xml:space="preserve">pobrojane pod točkama III.1., III.3., III.4., III.5., III.6., III.7., III.8., III.9., III.11., III.12., III.13., III.14., III.15., III.16. i III.17., </w:t>
      </w:r>
      <w:r>
        <w:t xml:space="preserve">sukladno prijavama tih tražbina koje prijave prileže spisu, </w:t>
      </w:r>
      <w:r w:rsidR="00217C7A">
        <w:t xml:space="preserve">te dopunskom očitovanju stečajnog upravitelja u podnesku od 18. rujna 2015. godine, </w:t>
      </w:r>
      <w:r>
        <w:t xml:space="preserve">proizlazi da za navedene tražbine ne postoje ovršne isprave. Slijedom navedenog, temeljem čl. </w:t>
      </w:r>
      <w:smartTag w:element="metricconverter" w:uri="urn:schemas-microsoft-com:office:smarttags">
        <w:smartTagPr>
          <w:attr w:val="178. st" w:name="ProductID"/>
        </w:smartTagPr>
        <w:r>
          <w:t>178. st</w:t>
        </w:r>
      </w:smartTag>
      <w:r>
        <w:t>. 1. i st. 6. SZ-a, riješeno je kao pod točkom I</w:t>
      </w:r>
      <w:r w:rsidR="00217C7A">
        <w:t>V</w:t>
      </w:r>
      <w:r>
        <w:t xml:space="preserve">. izreke ovog rješenja. </w:t>
      </w:r>
    </w:p>
    <w:p w:rsidRDefault="008F1555" w:rsidP="00287A3A" w:rsidR="00392297">
      <w:pPr>
        <w:jc w:val="both"/>
      </w:pPr>
      <w:r>
        <w:tab/>
      </w:r>
    </w:p>
    <w:p w:rsidRDefault="00392297" w:rsidP="00287A3A" w:rsidR="00145CED">
      <w:pPr>
        <w:jc w:val="both"/>
      </w:pPr>
      <w:r>
        <w:tab/>
      </w:r>
      <w:r w:rsidR="00B143A2">
        <w:t xml:space="preserve">Vezano uz osporenu tražbinu vjerovnika pod rednim brojem III.2. H-abduco d.o.o. Zagreb, a koja je osporena u ukupnom iznosu od 18.126.784,97 kn, iz prijave te tražbine, te očitovanja stečajnog upravitelja iz podneska od 18. rujna 2015. godine, </w:t>
      </w:r>
      <w:r w:rsidR="006730C6">
        <w:t xml:space="preserve">za osporeni iznos od 16.998.378,97 kn postoji ovršna isprava, slijedom čega je za tražbinu vjerovnika H-abduco d.o.o. Zagreb za navedeni iznos od 16.998.378,97 kn, a temeljem čl. 178. st. 4. i st. 6. SZ-a, sud riješio kao pod točkom V. izreke ovog rješenja, dakle, na parnicu je upućen stečajni upravitelj da dokaže osnovanost svog osporavanja. Vezano uz osporenu tražbinu drugog višeg isplatnog reda vjerovnika H-abduco d.o.o. Zagreb u iznosu od 1.128.406,00 kn, riječ je o tražbini temeljem neispravnog izračuna kamate na dužnikovu obvezu sukladno rješenju broj Stpn-247/13 od 22. siječnja 2014. godine, </w:t>
      </w:r>
      <w:r w:rsidR="00014849">
        <w:t xml:space="preserve">(stečajni upravitelj priznao je prijavljenu tražbinu vjerovnika H-abduco d.o.o. Zagreb u iznosu od 2.091.124,52 kn, te je ista utvrđena kao tražbina drugog višeg isplatnog reda pod rednim brojem II.15. izreke ovog rješenja), </w:t>
      </w:r>
      <w:r w:rsidR="006730C6">
        <w:t>dakle, za iznos od 1.128.406,00 kn ne postoji ovršna isprava, pa je za iznos od 1.128.406,00 kn, a temeljem čl. 178. st. 1. i st. 6. SZ-a, sud riješio kao pod točkom V</w:t>
      </w:r>
      <w:r w:rsidR="00014849">
        <w:t>I. izreke ovog rješenja</w:t>
      </w:r>
      <w:r w:rsidR="00145CED">
        <w:t xml:space="preserve">, tj. na parnicu protiv stečajnog dužnika upućen je vjerovnik radi utvrđivanja osporene tražbine u tom dijelu. </w:t>
      </w:r>
    </w:p>
    <w:p w:rsidRDefault="00145CED" w:rsidP="00287A3A" w:rsidR="00145CED">
      <w:pPr>
        <w:jc w:val="both"/>
      </w:pPr>
    </w:p>
    <w:p w:rsidRDefault="00145CED" w:rsidP="00145CED" w:rsidR="00145CED">
      <w:pPr>
        <w:ind w:firstLine="708"/>
        <w:jc w:val="both"/>
      </w:pPr>
      <w:r>
        <w:t>Vezano uz osporenu tražbinu vjerovnika pod rednim brojem III.10. Hrvatske vode, Zagreb (Vodnogospodarski odjel za slivove Južnog Jadrana, Split, Vukovarska 35), a koja je osporena u iznosu od 27.660,35 kn, iz prijave te tražbine, te očitovanja stečajnog upravitelja iz podneska od 18. rujna 2015. godine, za osporeni iznos postoji ovršna isprava, slijedom čega je za tražbinu vjerovnika pod rednim brojem III.10., a temeljem čl. 178. st. 4. i st. 6. SZ-a, sud riješio kao pod točkom VII. izreke ovog rješenja, dakle, na parnicu je upućen stečajni upravitelj da dokaže osnovanost svog osporavanja.</w:t>
      </w:r>
    </w:p>
    <w:p w:rsidRDefault="006730C6" w:rsidP="00287A3A" w:rsidR="00392297">
      <w:pPr>
        <w:jc w:val="both"/>
      </w:pPr>
      <w:r>
        <w:t xml:space="preserve">  </w:t>
      </w:r>
    </w:p>
    <w:p w:rsidRDefault="00392297" w:rsidP="00287A3A" w:rsidR="00392297" w:rsidRPr="00267DA6">
      <w:pPr>
        <w:jc w:val="both"/>
      </w:pPr>
      <w:r>
        <w:tab/>
        <w:t xml:space="preserve">Temeljem čl. </w:t>
      </w:r>
      <w:smartTag w:element="metricconverter" w:uri="urn:schemas-microsoft-com:office:smarttags">
        <w:smartTagPr>
          <w:attr w:val="178. st" w:name="ProductID"/>
        </w:smartTagPr>
        <w:r>
          <w:t>178. st</w:t>
        </w:r>
      </w:smartTag>
      <w:r>
        <w:t>. 6. SZ-a riješeno je kao pod točkom VI</w:t>
      </w:r>
      <w:r w:rsidR="00145CED">
        <w:t>I</w:t>
      </w:r>
      <w:r>
        <w:t xml:space="preserve">I. izreke ovog rješenja. </w:t>
      </w:r>
    </w:p>
    <w:p w:rsidRDefault="00267DA6" w:rsidP="008C51C3" w:rsidR="009468B0" w:rsidRPr="00267DA6">
      <w:pPr>
        <w:ind w:firstLine="708"/>
        <w:jc w:val="both"/>
      </w:pPr>
      <w:r>
        <w:t xml:space="preserve"> </w:t>
      </w:r>
    </w:p>
    <w:p w:rsidRDefault="009468B0" w:rsidP="009468B0" w:rsidR="009468B0">
      <w:pPr>
        <w:jc w:val="center"/>
      </w:pPr>
      <w:r w:rsidRPr="00145CED">
        <w:t>U Karlovcu</w:t>
      </w:r>
      <w:r w:rsidR="004A201D" w:rsidRPr="00145CED">
        <w:t xml:space="preserve"> </w:t>
      </w:r>
      <w:r w:rsidR="00145CED">
        <w:t>2</w:t>
      </w:r>
      <w:r w:rsidR="004620D3">
        <w:t>8</w:t>
      </w:r>
      <w:r w:rsidR="00145CED">
        <w:t>. listopada 2015</w:t>
      </w:r>
      <w:r w:rsidR="004A201D" w:rsidRPr="00145CED">
        <w:t>.</w:t>
      </w:r>
      <w:r w:rsidRPr="00145CED">
        <w:t xml:space="preserve"> godine </w:t>
      </w:r>
    </w:p>
    <w:p w:rsidRDefault="00DC1D3C" w:rsidP="009468B0" w:rsidR="00DC1D3C" w:rsidRPr="00145CED">
      <w:pPr>
        <w:jc w:val="center"/>
      </w:pPr>
    </w:p>
    <w:p w:rsidRDefault="009468B0" w:rsidP="009468B0" w:rsidR="009468B0" w:rsidRPr="00145CED">
      <w:pPr>
        <w:jc w:val="both"/>
      </w:pPr>
      <w:r w:rsidRPr="00145CED">
        <w:t xml:space="preserve">                                                                       </w:t>
      </w:r>
      <w:r w:rsidR="00923BEE" w:rsidRPr="00145CED">
        <w:t xml:space="preserve">                               </w:t>
      </w:r>
      <w:r w:rsidR="008A3BF4" w:rsidRPr="00145CED">
        <w:t xml:space="preserve">  </w:t>
      </w:r>
      <w:r w:rsidR="00A77BB3" w:rsidRPr="00145CED">
        <w:t xml:space="preserve">           </w:t>
      </w:r>
      <w:r w:rsidR="008A3BF4" w:rsidRPr="00145CED">
        <w:t xml:space="preserve">  </w:t>
      </w:r>
      <w:r w:rsidR="008C51C3" w:rsidRPr="00145CED">
        <w:t xml:space="preserve">   </w:t>
      </w:r>
      <w:r w:rsidRPr="00145CED">
        <w:t>Stečajni sudac:</w:t>
      </w:r>
    </w:p>
    <w:p w:rsidRDefault="009468B0" w:rsidP="008C51C3" w:rsidR="008C51C3" w:rsidRPr="00145CED">
      <w:pPr>
        <w:tabs>
          <w:tab w:pos="7083" w:val="left"/>
          <w:tab w:pos="9072" w:val="right"/>
        </w:tabs>
        <w:jc w:val="right"/>
      </w:pPr>
      <w:r w:rsidRPr="00145CED">
        <w:t xml:space="preserve">                                                                     </w:t>
      </w:r>
      <w:r w:rsidR="009237A9" w:rsidRPr="00145CED">
        <w:t xml:space="preserve">                       </w:t>
      </w:r>
      <w:r w:rsidR="00C567C0" w:rsidRPr="00145CED">
        <w:t xml:space="preserve">   </w:t>
      </w:r>
      <w:r w:rsidR="008A3BF4" w:rsidRPr="00145CED">
        <w:t xml:space="preserve">  </w:t>
      </w:r>
      <w:r w:rsidR="003D0B7D" w:rsidRPr="00145CED">
        <w:t>Goranka Boljkovac</w:t>
      </w:r>
    </w:p>
    <w:p w:rsidRDefault="008C51C3" w:rsidP="008C51C3" w:rsidR="008C51C3">
      <w:pPr>
        <w:tabs>
          <w:tab w:pos="7083" w:val="left"/>
          <w:tab w:pos="9072" w:val="right"/>
        </w:tabs>
        <w:jc w:val="right"/>
        <w:rPr>
          <w:b/>
        </w:rPr>
      </w:pPr>
    </w:p>
    <w:p w:rsidRDefault="0073549C" w:rsidP="008A4700" w:rsidR="00E14847">
      <w:pPr>
        <w:tabs>
          <w:tab w:pos="7083" w:val="left"/>
        </w:tabs>
        <w:jc w:val="both"/>
      </w:pPr>
      <w:r>
        <w:tab/>
      </w:r>
    </w:p>
    <w:p w:rsidRDefault="008A4700" w:rsidP="008A4700" w:rsidR="008A4700">
      <w:pPr>
        <w:tabs>
          <w:tab w:pos="7083" w:val="left"/>
        </w:tabs>
        <w:jc w:val="both"/>
      </w:pPr>
    </w:p>
    <w:p w:rsidRDefault="008A4700" w:rsidP="008A4700" w:rsidR="008A4700">
      <w:pPr>
        <w:tabs>
          <w:tab w:pos="7083" w:val="left"/>
        </w:tabs>
        <w:jc w:val="both"/>
      </w:pPr>
    </w:p>
    <w:p w:rsidRDefault="00E14847" w:rsidP="009468B0" w:rsidR="00E14847">
      <w:pPr>
        <w:jc w:val="both"/>
      </w:pPr>
    </w:p>
    <w:p w:rsidRDefault="00DC1D3C" w:rsidP="009468B0" w:rsidR="00DC1D3C">
      <w:pPr>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 xml:space="preserve"> prav</w:t>
      </w:r>
      <w:r w:rsidR="00145CED">
        <w:t>o</w:t>
      </w:r>
      <w:r w:rsidR="004A201D" w:rsidRPr="00267DA6">
        <w:t xml:space="preserve"> na žalbu ima stečajni upravitelj i svaki vjerovnik u dijelu koji se tiče njegove prijavljene tražbine (čl. </w:t>
      </w:r>
      <w:smartTag w:element="metricconverter" w:uri="urn:schemas-microsoft-com:office:smarttags">
        <w:smartTagPr>
          <w:attr w:val="177. st" w:name="ProductID"/>
        </w:smartTagPr>
        <w:r w:rsidR="004A201D" w:rsidRPr="00267DA6">
          <w:t>177. st</w:t>
        </w:r>
      </w:smartTag>
      <w:r w:rsidR="004A201D" w:rsidRPr="00267DA6">
        <w:t xml:space="preserve">. 4. i 5. SZ-a). Rok za žalbu iznosi 8 dana računajući od dana dostave pisanog otpravka, odnosno od isteka </w:t>
      </w:r>
      <w:r w:rsidR="00145CED">
        <w:t>osmog</w:t>
      </w:r>
      <w:r w:rsidR="004A201D" w:rsidRPr="00267DA6">
        <w:t xml:space="preserve"> dana od dana stavljanja rješenja na </w:t>
      </w:r>
      <w:r w:rsidR="00145CED">
        <w:t>e-O</w:t>
      </w:r>
      <w:r w:rsidR="004A201D" w:rsidRPr="00267DA6">
        <w:t xml:space="preserve">glasnu ploču suda. Žalba se podnosi Visokom trgovačkom sudu RH, putem ovog suda, u dva primjerka. </w:t>
      </w:r>
    </w:p>
    <w:p w:rsidRDefault="009468B0" w:rsidP="009468B0" w:rsidR="009468B0">
      <w:pPr>
        <w:jc w:val="both"/>
      </w:pPr>
    </w:p>
    <w:p w:rsidRDefault="00145CED" w:rsidP="009468B0" w:rsidR="00145CED">
      <w:pPr>
        <w:jc w:val="both"/>
      </w:pPr>
    </w:p>
    <w:p w:rsidRDefault="00145CED" w:rsidP="009468B0" w:rsidR="00145CED" w:rsidRPr="00267DA6">
      <w:pPr>
        <w:jc w:val="both"/>
      </w:pPr>
    </w:p>
    <w:p w:rsidRDefault="009468B0" w:rsidP="009468B0" w:rsidR="009468B0" w:rsidRPr="00267DA6">
      <w:pPr>
        <w:jc w:val="both"/>
      </w:pPr>
      <w:r w:rsidRPr="00267DA6">
        <w:t>Dna:</w:t>
      </w:r>
    </w:p>
    <w:p w:rsidRDefault="009468B0" w:rsidP="009468B0" w:rsidR="009468B0" w:rsidRPr="00267DA6">
      <w:pPr>
        <w:numPr>
          <w:ilvl w:val="0"/>
          <w:numId w:val="4"/>
        </w:numPr>
        <w:jc w:val="both"/>
      </w:pPr>
      <w:r w:rsidRPr="00267DA6">
        <w:t>Stečajni upravitelj</w:t>
      </w:r>
    </w:p>
    <w:p w:rsidRDefault="00145CED" w:rsidP="00A77BB3" w:rsidR="00C567C0" w:rsidRPr="00267DA6">
      <w:pPr>
        <w:numPr>
          <w:ilvl w:val="0"/>
          <w:numId w:val="4"/>
        </w:numPr>
        <w:jc w:val="both"/>
      </w:pPr>
      <w:r>
        <w:t>e-</w:t>
      </w:r>
      <w:r w:rsidR="009468B0" w:rsidRPr="00267DA6">
        <w:t>Oglasna ploča suda</w:t>
      </w:r>
      <w:r w:rsidR="00A77BB3" w:rsidRPr="00267DA6">
        <w:t xml:space="preserve"> </w:t>
      </w:r>
    </w:p>
    <w:p w:rsidRDefault="006E49A1" w:rsidP="009468B0" w:rsidR="00392297">
      <w:pPr>
        <w:numPr>
          <w:ilvl w:val="0"/>
          <w:numId w:val="4"/>
        </w:numPr>
        <w:jc w:val="both"/>
      </w:pPr>
      <w:r>
        <w:t>Centar banka d.d. u stečaju Zagreb, Heinzelova 47 a</w:t>
      </w:r>
    </w:p>
    <w:p w:rsidRDefault="006E49A1" w:rsidP="009468B0" w:rsidR="00392297">
      <w:pPr>
        <w:numPr>
          <w:ilvl w:val="0"/>
          <w:numId w:val="4"/>
        </w:numPr>
        <w:jc w:val="both"/>
      </w:pPr>
      <w:r>
        <w:t>H-abduco d.o.o. Zagreb, Slavonska avenija 6a</w:t>
      </w:r>
    </w:p>
    <w:p w:rsidRDefault="006E49A1" w:rsidP="009468B0" w:rsidR="00392297">
      <w:pPr>
        <w:numPr>
          <w:ilvl w:val="0"/>
          <w:numId w:val="4"/>
        </w:numPr>
        <w:jc w:val="both"/>
      </w:pPr>
      <w:r>
        <w:t>GTM-Gavan d.o.o. Ogulin</w:t>
      </w:r>
      <w:r w:rsidR="00E2247C">
        <w:t xml:space="preserve">, Dlakovac 1/A </w:t>
      </w:r>
    </w:p>
    <w:p w:rsidRDefault="006E49A1" w:rsidP="009468B0" w:rsidR="00392297">
      <w:pPr>
        <w:numPr>
          <w:ilvl w:val="0"/>
          <w:numId w:val="4"/>
        </w:numPr>
        <w:jc w:val="both"/>
      </w:pPr>
      <w:r>
        <w:t>Triglav osiguranje d.d. Zagreb</w:t>
      </w:r>
      <w:r w:rsidR="00E2247C">
        <w:t xml:space="preserve"> , A. Heinza 4</w:t>
      </w:r>
      <w:r w:rsidR="00F868B6">
        <w:t xml:space="preserve"> </w:t>
      </w:r>
    </w:p>
    <w:p w:rsidRDefault="006E49A1" w:rsidP="009468B0" w:rsidR="00392297">
      <w:pPr>
        <w:numPr>
          <w:ilvl w:val="0"/>
          <w:numId w:val="4"/>
        </w:numPr>
        <w:jc w:val="both"/>
      </w:pPr>
      <w:r>
        <w:t>PBZ d.d. Zagreb, po OD Suić i Škunca</w:t>
      </w:r>
      <w:r w:rsidR="00E2247C">
        <w:t xml:space="preserve"> d.o.o.</w:t>
      </w:r>
      <w:r>
        <w:t xml:space="preserve"> Zagreb</w:t>
      </w:r>
      <w:r w:rsidR="00E2247C">
        <w:t>, Domagojeva 14</w:t>
      </w:r>
    </w:p>
    <w:p w:rsidRDefault="006E49A1" w:rsidP="009468B0" w:rsidR="00392297">
      <w:pPr>
        <w:numPr>
          <w:ilvl w:val="0"/>
          <w:numId w:val="4"/>
        </w:numPr>
        <w:jc w:val="both"/>
      </w:pPr>
      <w:r>
        <w:t>Velebit osiguranje d.d. Zagreb</w:t>
      </w:r>
      <w:r w:rsidR="00E2247C">
        <w:t xml:space="preserve">, po OD Ravlić &amp; Šurjak d.o.o. Zagreb, Strossmayerov trg 7 </w:t>
      </w:r>
    </w:p>
    <w:p w:rsidRDefault="006E49A1" w:rsidP="009468B0" w:rsidR="00392297">
      <w:pPr>
        <w:numPr>
          <w:ilvl w:val="0"/>
          <w:numId w:val="4"/>
        </w:numPr>
        <w:jc w:val="both"/>
      </w:pPr>
      <w:r>
        <w:t>R</w:t>
      </w:r>
      <w:r w:rsidR="00C63754">
        <w:t xml:space="preserve">epublika </w:t>
      </w:r>
      <w:r>
        <w:t>H</w:t>
      </w:r>
      <w:r w:rsidR="00C63754">
        <w:t>rvatska</w:t>
      </w:r>
      <w:r>
        <w:t xml:space="preserve"> po ŽDO u Karlovcu</w:t>
      </w:r>
    </w:p>
    <w:p w:rsidRDefault="006E49A1" w:rsidP="009468B0" w:rsidR="00392297">
      <w:pPr>
        <w:numPr>
          <w:ilvl w:val="0"/>
          <w:numId w:val="4"/>
        </w:numPr>
        <w:jc w:val="both"/>
      </w:pPr>
      <w:r>
        <w:t>Hrvatske vode, Zagreb, Ulica grada Vukovara 220</w:t>
      </w:r>
    </w:p>
    <w:p w:rsidRDefault="006E49A1" w:rsidP="009468B0" w:rsidR="00392297">
      <w:pPr>
        <w:numPr>
          <w:ilvl w:val="0"/>
          <w:numId w:val="4"/>
        </w:numPr>
        <w:jc w:val="both"/>
      </w:pPr>
      <w:r>
        <w:t>Hrvatski telekom d.d. Zagreb</w:t>
      </w:r>
      <w:r w:rsidR="008529EA">
        <w:t xml:space="preserve">, </w:t>
      </w:r>
      <w:r w:rsidR="008529EA" w:rsidRPr="00730688">
        <w:t>R. F. Mihanovića 9</w:t>
      </w:r>
    </w:p>
    <w:p w:rsidRDefault="006E49A1" w:rsidP="009468B0" w:rsidR="00392297">
      <w:pPr>
        <w:numPr>
          <w:ilvl w:val="0"/>
          <w:numId w:val="4"/>
        </w:numPr>
        <w:jc w:val="both"/>
      </w:pPr>
      <w:r>
        <w:t>Hrvatske vode Zagreb, Vodnogospodarski odjel za slivove Južnog Jadrana, Split, Vukovarska 35</w:t>
      </w:r>
    </w:p>
    <w:p w:rsidRDefault="006E49A1" w:rsidP="009468B0" w:rsidR="00392297">
      <w:pPr>
        <w:numPr>
          <w:ilvl w:val="0"/>
          <w:numId w:val="4"/>
        </w:numPr>
        <w:jc w:val="both"/>
      </w:pPr>
      <w:r>
        <w:t>Allianz Zagreb d.d. Zagreb</w:t>
      </w:r>
      <w:r w:rsidR="00F868B6">
        <w:t xml:space="preserve">, </w:t>
      </w:r>
      <w:r w:rsidR="00C63754">
        <w:t>po OD Hanžeković &amp; partneri d.o.o. Zagreb, Radnička cesta 22</w:t>
      </w:r>
    </w:p>
    <w:p w:rsidRDefault="006E49A1" w:rsidP="009468B0" w:rsidR="006E49A1">
      <w:pPr>
        <w:numPr>
          <w:ilvl w:val="0"/>
          <w:numId w:val="4"/>
        </w:numPr>
        <w:jc w:val="both"/>
      </w:pPr>
      <w:r>
        <w:t>HETA Asset Resulution Hrvatska d.o.o. Zagreb</w:t>
      </w:r>
      <w:r w:rsidR="008D3F1E">
        <w:t>, po odvjetniku Anđelko Jureško, Zagreb, Radnički dol 23</w:t>
      </w:r>
    </w:p>
    <w:p w:rsidRDefault="006E49A1" w:rsidP="009468B0" w:rsidR="006E49A1">
      <w:pPr>
        <w:numPr>
          <w:ilvl w:val="0"/>
          <w:numId w:val="4"/>
        </w:numPr>
        <w:jc w:val="both"/>
      </w:pPr>
      <w:r>
        <w:t>Dretulja d.o.o. Plaški</w:t>
      </w:r>
      <w:r w:rsidR="00E2247C">
        <w:t>, Kunić 58/a</w:t>
      </w:r>
    </w:p>
    <w:p w:rsidRDefault="006E49A1" w:rsidP="006E49A1" w:rsidR="006E49A1">
      <w:pPr>
        <w:pStyle w:val="Odlomakpopisa"/>
        <w:numPr>
          <w:ilvl w:val="0"/>
          <w:numId w:val="4"/>
        </w:numPr>
        <w:tabs>
          <w:tab w:pos="7849" w:val="left"/>
        </w:tabs>
        <w:jc w:val="both"/>
      </w:pPr>
      <w:r w:rsidRPr="00730688">
        <w:t>Hypo Steiermark Kraftfahrzeug- und Maschinenleasing GmbH, Graz,</w:t>
      </w:r>
      <w:r>
        <w:t xml:space="preserve"> </w:t>
      </w:r>
      <w:r w:rsidRPr="00730688">
        <w:t>Austrija</w:t>
      </w:r>
      <w:r>
        <w:t>, po OD Kallay i partneri d.o.o. Zagreb</w:t>
      </w:r>
      <w:r w:rsidR="00A7199A">
        <w:t>, Ilica 1a/III</w:t>
      </w:r>
    </w:p>
    <w:p w:rsidRDefault="00392297" w:rsidP="006E49A1" w:rsidR="00392297">
      <w:pPr>
        <w:pStyle w:val="Odlomakpopisa"/>
        <w:numPr>
          <w:ilvl w:val="0"/>
          <w:numId w:val="4"/>
        </w:numPr>
        <w:tabs>
          <w:tab w:pos="7849" w:val="left"/>
        </w:tabs>
        <w:jc w:val="both"/>
      </w:pPr>
      <w:r>
        <w:t xml:space="preserve"> </w:t>
      </w:r>
      <w:r w:rsidR="006E49A1" w:rsidRPr="00730688">
        <w:t xml:space="preserve">Erste &amp; Steiermärkische S-leasing d.o.o. Zagreb, </w:t>
      </w:r>
      <w:r w:rsidR="00A7199A">
        <w:t>po odvjetnici Željki Janjanin, Zagreb, Trg N. Š. Zrinskog 2</w:t>
      </w:r>
    </w:p>
    <w:p w:rsidRDefault="006E49A1" w:rsidP="006E49A1" w:rsidR="006E49A1">
      <w:pPr>
        <w:pStyle w:val="Odlomakpopisa"/>
        <w:numPr>
          <w:ilvl w:val="0"/>
          <w:numId w:val="4"/>
        </w:numPr>
        <w:tabs>
          <w:tab w:pos="7849" w:val="left"/>
        </w:tabs>
        <w:jc w:val="both"/>
      </w:pPr>
      <w:r>
        <w:t>Revizija i savjetovanje d.o.o. Zagreb</w:t>
      </w:r>
      <w:r w:rsidR="00E2247C">
        <w:t>, F. Galovića 12</w:t>
      </w:r>
    </w:p>
    <w:p w:rsidRDefault="006E49A1" w:rsidP="006E49A1" w:rsidR="006E49A1">
      <w:pPr>
        <w:pStyle w:val="Odlomakpopisa"/>
        <w:numPr>
          <w:ilvl w:val="0"/>
          <w:numId w:val="4"/>
        </w:numPr>
        <w:tabs>
          <w:tab w:pos="7849" w:val="left"/>
        </w:tabs>
        <w:jc w:val="both"/>
      </w:pPr>
      <w:r>
        <w:t>Zagrebački holding d.o.o. Zagreb</w:t>
      </w:r>
      <w:r w:rsidR="00E2247C">
        <w:t>,</w:t>
      </w:r>
      <w:r w:rsidR="00E2247C" w:rsidRPr="00E2247C">
        <w:t xml:space="preserve"> </w:t>
      </w:r>
      <w:r w:rsidR="00E2247C" w:rsidRPr="00730688">
        <w:t>Ulica grada Vukovara 41</w:t>
      </w:r>
      <w:r>
        <w:t xml:space="preserve"> </w:t>
      </w:r>
    </w:p>
    <w:p w:rsidRDefault="00392297" w:rsidP="00B93ADE" w:rsidR="00A77BB3" w:rsidRPr="00267DA6">
      <w:pPr>
        <w:ind w:left="720"/>
        <w:jc w:val="both"/>
      </w:pPr>
      <w:r>
        <w:t xml:space="preserve"> </w:t>
      </w:r>
    </w:p>
    <w:p w:rsidRDefault="0091049A" w:rsidP="00B93ADE" w:rsidR="0091049A" w:rsidRPr="00267DA6">
      <w:pPr>
        <w:ind w:left="360"/>
        <w:jc w:val="both"/>
      </w:pPr>
    </w:p>
    <w:sectPr w:rsidSect="00923BEE" w:rsidR="0091049A" w:rsidRPr="00267DA6">
      <w:headerReference w:type="even" r:id="rId11"/>
      <w:headerReference w:type="default" r:id="rId12"/>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CE9" w:rsidR="00893CE9">
      <w:r>
        <w:separator/>
      </w:r>
    </w:p>
  </w:endnote>
  <w:endnote w:id="0" w:type="continuationSeparator">
    <w:p w:rsidRDefault="00893CE9" w:rsidR="0089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CE9" w:rsidR="00893CE9">
      <w:r>
        <w:separator/>
      </w:r>
    </w:p>
  </w:footnote>
  <w:footnote w:id="0" w:type="continuationSeparator">
    <w:p w:rsidRDefault="00893CE9" w:rsidR="0089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134" w:rsidR="00A441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4700">
      <w:rPr>
        <w:rStyle w:val="Brojstranice"/>
        <w:noProof/>
      </w:rPr>
      <w:t>9</w:t>
    </w:r>
    <w:r>
      <w:rPr>
        <w:rStyle w:val="Brojstranice"/>
      </w:rPr>
      <w:fldChar w:fldCharType="end"/>
    </w:r>
  </w:p>
  <w:p w:rsidRDefault="00A44134" w:rsidP="00A77BB3" w:rsidR="00A44134">
    <w:pPr>
      <w:pStyle w:val="Zaglavlje"/>
      <w:jc w:val="right"/>
    </w:pPr>
    <w:r>
      <w:t>4 St-</w:t>
    </w:r>
    <w:r w:rsidR="000A0B3D">
      <w:t>85/15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92F4AE1"/>
    <w:multiLevelType w:val="hybridMultilevel"/>
    <w:tmpl w:val="05781D3E"/>
    <w:lvl w:tplc="BECA016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304"/>
    <w:rsid w:val="000077F7"/>
    <w:rsid w:val="00012F1D"/>
    <w:rsid w:val="00014849"/>
    <w:rsid w:val="000245B4"/>
    <w:rsid w:val="00036180"/>
    <w:rsid w:val="00056A75"/>
    <w:rsid w:val="00096A6C"/>
    <w:rsid w:val="000A0B3D"/>
    <w:rsid w:val="000A0B40"/>
    <w:rsid w:val="000B0FB2"/>
    <w:rsid w:val="000B5F1C"/>
    <w:rsid w:val="000C1E12"/>
    <w:rsid w:val="000C53C7"/>
    <w:rsid w:val="00120C2D"/>
    <w:rsid w:val="00131B20"/>
    <w:rsid w:val="001424B3"/>
    <w:rsid w:val="00145CED"/>
    <w:rsid w:val="00153D87"/>
    <w:rsid w:val="001913D7"/>
    <w:rsid w:val="001B2E51"/>
    <w:rsid w:val="001F52FA"/>
    <w:rsid w:val="00214A20"/>
    <w:rsid w:val="00217C7A"/>
    <w:rsid w:val="002234AB"/>
    <w:rsid w:val="00251412"/>
    <w:rsid w:val="002558FB"/>
    <w:rsid w:val="002616DE"/>
    <w:rsid w:val="00267DA6"/>
    <w:rsid w:val="0027237A"/>
    <w:rsid w:val="00287A3A"/>
    <w:rsid w:val="002939D3"/>
    <w:rsid w:val="002B4CEF"/>
    <w:rsid w:val="00313BDB"/>
    <w:rsid w:val="003565B3"/>
    <w:rsid w:val="00374A53"/>
    <w:rsid w:val="00392297"/>
    <w:rsid w:val="003B2C1A"/>
    <w:rsid w:val="003D0B7D"/>
    <w:rsid w:val="004268EE"/>
    <w:rsid w:val="004333B9"/>
    <w:rsid w:val="004620D3"/>
    <w:rsid w:val="004A201D"/>
    <w:rsid w:val="004A44BE"/>
    <w:rsid w:val="004E22C3"/>
    <w:rsid w:val="004F20AA"/>
    <w:rsid w:val="00504675"/>
    <w:rsid w:val="00505ABF"/>
    <w:rsid w:val="0050695B"/>
    <w:rsid w:val="00562398"/>
    <w:rsid w:val="005646C8"/>
    <w:rsid w:val="005D147B"/>
    <w:rsid w:val="005E3015"/>
    <w:rsid w:val="00605121"/>
    <w:rsid w:val="00643621"/>
    <w:rsid w:val="00650897"/>
    <w:rsid w:val="00660B8E"/>
    <w:rsid w:val="006730C6"/>
    <w:rsid w:val="006A7683"/>
    <w:rsid w:val="006B0440"/>
    <w:rsid w:val="006D621E"/>
    <w:rsid w:val="006E19E2"/>
    <w:rsid w:val="006E49A1"/>
    <w:rsid w:val="006F485F"/>
    <w:rsid w:val="00724A58"/>
    <w:rsid w:val="0073549C"/>
    <w:rsid w:val="00764B48"/>
    <w:rsid w:val="00770120"/>
    <w:rsid w:val="0077016B"/>
    <w:rsid w:val="00783E03"/>
    <w:rsid w:val="007D34E0"/>
    <w:rsid w:val="00834391"/>
    <w:rsid w:val="00844E28"/>
    <w:rsid w:val="008529EA"/>
    <w:rsid w:val="008748E1"/>
    <w:rsid w:val="0088799E"/>
    <w:rsid w:val="00893CE9"/>
    <w:rsid w:val="008A3BF4"/>
    <w:rsid w:val="008A4700"/>
    <w:rsid w:val="008A631F"/>
    <w:rsid w:val="008A6591"/>
    <w:rsid w:val="008C51C3"/>
    <w:rsid w:val="008D3F1E"/>
    <w:rsid w:val="008F1555"/>
    <w:rsid w:val="0091049A"/>
    <w:rsid w:val="009237A9"/>
    <w:rsid w:val="00923BEE"/>
    <w:rsid w:val="00933952"/>
    <w:rsid w:val="00937F31"/>
    <w:rsid w:val="009468B0"/>
    <w:rsid w:val="00985DE2"/>
    <w:rsid w:val="009D3D71"/>
    <w:rsid w:val="009F0937"/>
    <w:rsid w:val="00A14DAD"/>
    <w:rsid w:val="00A24BC2"/>
    <w:rsid w:val="00A330A9"/>
    <w:rsid w:val="00A4312C"/>
    <w:rsid w:val="00A44134"/>
    <w:rsid w:val="00A45370"/>
    <w:rsid w:val="00A618B3"/>
    <w:rsid w:val="00A7199A"/>
    <w:rsid w:val="00A77BB3"/>
    <w:rsid w:val="00AE2504"/>
    <w:rsid w:val="00AF58ED"/>
    <w:rsid w:val="00B103D9"/>
    <w:rsid w:val="00B143A2"/>
    <w:rsid w:val="00B33DFE"/>
    <w:rsid w:val="00B50EEB"/>
    <w:rsid w:val="00B81753"/>
    <w:rsid w:val="00B93ADE"/>
    <w:rsid w:val="00BA6ECF"/>
    <w:rsid w:val="00BD18BE"/>
    <w:rsid w:val="00BD2065"/>
    <w:rsid w:val="00BD3394"/>
    <w:rsid w:val="00BE6956"/>
    <w:rsid w:val="00C07070"/>
    <w:rsid w:val="00C120CE"/>
    <w:rsid w:val="00C567C0"/>
    <w:rsid w:val="00C60A3B"/>
    <w:rsid w:val="00C63754"/>
    <w:rsid w:val="00C65FCF"/>
    <w:rsid w:val="00C71732"/>
    <w:rsid w:val="00C83EDF"/>
    <w:rsid w:val="00C951B7"/>
    <w:rsid w:val="00CA1F5B"/>
    <w:rsid w:val="00CA4496"/>
    <w:rsid w:val="00CA6C99"/>
    <w:rsid w:val="00CC4222"/>
    <w:rsid w:val="00CD08C4"/>
    <w:rsid w:val="00D16E71"/>
    <w:rsid w:val="00D26C39"/>
    <w:rsid w:val="00D42104"/>
    <w:rsid w:val="00D4607D"/>
    <w:rsid w:val="00D66539"/>
    <w:rsid w:val="00DC1D3C"/>
    <w:rsid w:val="00DC4E31"/>
    <w:rsid w:val="00E07968"/>
    <w:rsid w:val="00E10266"/>
    <w:rsid w:val="00E14847"/>
    <w:rsid w:val="00E2247C"/>
    <w:rsid w:val="00EA39DD"/>
    <w:rsid w:val="00EB2C04"/>
    <w:rsid w:val="00EC0260"/>
    <w:rsid w:val="00F01E5F"/>
    <w:rsid w:val="00F868B6"/>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8A4700"/>
    <w:rPr>
      <w:color w:val="808080"/>
      <w:bdr w:space="0" w:sz="0" w:color="auto" w:val="none"/>
      <w:shd w:fill="auto" w:color="auto" w:val="clear"/>
    </w:rPr>
  </w:style>
  <w:style w:customStyle="true" w:styleId="eSPISCCParagraphDefaultFont" w:type="character">
    <w:name w:val="eSPIS_CC_Paragraph Default Font"/>
    <w:basedOn w:val="Zadanifontodlomka"/>
    <w:rsid w:val="008A47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4700"/>
    <w:rPr>
      <w:bdr w:space="0" w:sz="0" w:color="auto" w:val="none"/>
      <w:shd w:fill="FFFFCC" w:color="auto" w:val="clear"/>
      <w:lang w:val="hr-HR"/>
    </w:rPr>
  </w:style>
  <w:style w:customStyle="true" w:styleId="PozadinaSvijetloCrvena" w:type="character">
    <w:name w:val="Pozadina_SvijetloCrvena"/>
    <w:basedOn w:val="eSPISCCParagraphDefaultFont"/>
    <w:rsid w:val="008A47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47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8A4700"/>
    <w:rPr>
      <w:color w:val="808080"/>
      <w:bdr w:color="auto" w:space="0" w:sz="0" w:val="none"/>
      <w:shd w:color="auto" w:fill="auto" w:val="clear"/>
    </w:rPr>
  </w:style>
  <w:style w:customStyle="1" w:styleId="eSPISCCParagraphDefaultFont" w:type="character">
    <w:name w:val="eSPIS_CC_Paragraph Default Font"/>
    <w:basedOn w:val="Zadanifontodlomka"/>
    <w:rsid w:val="008A47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4700"/>
    <w:rPr>
      <w:bdr w:color="auto" w:space="0" w:sz="0" w:val="none"/>
      <w:shd w:color="auto" w:fill="FFFFCC" w:val="clear"/>
      <w:lang w:val="hr-HR"/>
    </w:rPr>
  </w:style>
  <w:style w:customStyle="1" w:styleId="PozadinaSvijetloCrvena" w:type="character">
    <w:name w:val="Pozadina_SvijetloCrvena"/>
    <w:basedOn w:val="eSPISCCParagraphDefaultFont"/>
    <w:rsid w:val="008A47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47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2015.</izvorni_sadrzaj>
    <derivirana_varijabla naziv="DomainObject.Predmet.DatumOsnivanja_1">23.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St-85/2015</izvorni_sadrzaj>
    <derivirana_varijabla naziv="DomainObject.Predmet.OznakaBroj_1">St-85/2015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IVICA LIPOŠĆAK  Ogulin</izvorni_sadrzaj>
    <derivirana_varijabla naziv="DomainObject.Predmet.ProtustrankaFormated_1">  IVICA LIPOŠĆAK  Ogulin</derivirana_varijabla>
  </DomainObject.Predmet.ProtustrankaFormated>
  <DomainObject.Predmet.ProtustrankaFormatedOIB>
    <izvorni_sadrzaj>  IVICA LIPOŠĆAK  Ogulin, OIB 74616934077</izvorni_sadrzaj>
    <derivirana_varijabla naziv="DomainObject.Predmet.ProtustrankaFormatedOIB_1">  IVICA LIPOŠĆAK  Ogulin, OIB 74616934077</derivirana_varijabla>
  </DomainObject.Predmet.ProtustrankaFormatedOIB>
  <DomainObject.Predmet.ProtustrankaFormatedWithAdress>
    <izvorni_sadrzaj> IVICA LIPOŠĆAK  Ogulin, Ribarići 73a, 47300 Ogulin</izvorni_sadrzaj>
    <derivirana_varijabla naziv="DomainObject.Predmet.ProtustrankaFormatedWithAdress_1"> IVICA LIPOŠĆAK  Ogulin, Ribarići 73a, 47300 Ogulin</derivirana_varijabla>
  </DomainObject.Predmet.ProtustrankaFormatedWithAdress>
  <DomainObject.Predmet.ProtustrankaFormatedWithAdressOIB>
    <izvorni_sadrzaj> IVICA LIPOŠĆAK  Ogulin, OIB 74616934077, Ribarići 73a, 47300 Ogulin</izvorni_sadrzaj>
    <derivirana_varijabla naziv="DomainObject.Predmet.ProtustrankaFormatedWithAdressOIB_1"> IVICA LIPOŠĆAK  Ogulin, OIB 74616934077, Ribarići 73a, 47300 Ogulin</derivirana_varijabla>
  </DomainObject.Predmet.ProtustrankaFormatedWithAdressOIB>
  <DomainObject.Predmet.ProtustrankaWithAdress>
    <izvorni_sadrzaj>IVICA LIPOŠĆAK  Ogulin Ribarići 73a, 47300 Ogulin</izvorni_sadrzaj>
    <derivirana_varijabla naziv="DomainObject.Predmet.ProtustrankaWithAdress_1">IVICA LIPOŠĆAK  Ogulin Ribarići 73a, 47300 Ogulin</derivirana_varijabla>
  </DomainObject.Predmet.ProtustrankaWithAdress>
  <DomainObject.Predmet.ProtustrankaWithAdressOIB>
    <izvorni_sadrzaj>IVICA LIPOŠĆAK  Ogulin, OIB 74616934077, Ribarići 73a, 47300 Ogulin</izvorni_sadrzaj>
    <derivirana_varijabla naziv="DomainObject.Predmet.ProtustrankaWithAdressOIB_1">IVICA LIPOŠĆAK  Ogulin, OIB 74616934077, Ribarići 73a, 47300 Ogulin</derivirana_varijabla>
  </DomainObject.Predmet.ProtustrankaWithAdressOIB>
  <DomainObject.Predmet.ProtustrankaNazivFormated>
    <izvorni_sadrzaj>IVICA LIPOŠĆAK  Ogulin</izvorni_sadrzaj>
    <derivirana_varijabla naziv="DomainObject.Predmet.ProtustrankaNazivFormated_1">IVICA LIPOŠĆAK  Ogulin</derivirana_varijabla>
  </DomainObject.Predmet.ProtustrankaNazivFormated>
  <DomainObject.Predmet.ProtustrankaNazivFormatedOIB>
    <izvorni_sadrzaj>IVICA LIPOŠĆAK  Ogulin, OIB 74616934077</izvorni_sadrzaj>
    <derivirana_varijabla naziv="DomainObject.Predmet.ProtustrankaNazivFormatedOIB_1">IVICA LIPOŠĆAK  Ogulin, OIB 74616934077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MIKULEK  Bračevci</izvorni_sadrzaj>
    <derivirana_varijabla naziv="DomainObject.Predmet.StrankaFormated_1">  IVAN MIKULEK  Bračevci</derivirana_varijabla>
  </DomainObject.Predmet.StrankaFormated>
  <DomainObject.Predmet.StrankaFormatedOIB>
    <izvorni_sadrzaj>  IVAN MIKULEK  Bračevci, OIB 69619216357</izvorni_sadrzaj>
    <derivirana_varijabla naziv="DomainObject.Predmet.StrankaFormatedOIB_1">  IVAN MIKULEK  Bračevci, OIB 69619216357</derivirana_varijabla>
  </DomainObject.Predmet.StrankaFormatedOIB>
  <DomainObject.Predmet.StrankaFormatedWithAdress>
    <izvorni_sadrzaj> IVAN MIKULEK  Bračevci, Paljevina 159, 31418 Paljevina</izvorni_sadrzaj>
    <derivirana_varijabla naziv="DomainObject.Predmet.StrankaFormatedWithAdress_1"> IVAN MIKULEK  Bračevci, Paljevina 159, 31418 Paljevina</derivirana_varijabla>
  </DomainObject.Predmet.StrankaFormatedWithAdress>
  <DomainObject.Predmet.StrankaFormatedWithAdressOIB>
    <izvorni_sadrzaj> IVAN MIKULEK  Bračevci, OIB 69619216357, Paljevina 159, 31418 Paljevina</izvorni_sadrzaj>
    <derivirana_varijabla naziv="DomainObject.Predmet.StrankaFormatedWithAdressOIB_1"> IVAN MIKULEK  Bračevci, OIB 69619216357, Paljevina 159, 31418 Paljevina</derivirana_varijabla>
  </DomainObject.Predmet.StrankaFormatedWithAdressOIB>
  <DomainObject.Predmet.StrankaWithAdress>
    <izvorni_sadrzaj>IVAN MIKULEK  Bračevci Paljevina 159,31418 Paljevina</izvorni_sadrzaj>
    <derivirana_varijabla naziv="DomainObject.Predmet.StrankaWithAdress_1">IVAN MIKULEK  Bračevci Paljevina 159,31418 Paljevina</derivirana_varijabla>
  </DomainObject.Predmet.StrankaWithAdress>
  <DomainObject.Predmet.StrankaWithAdressOIB>
    <izvorni_sadrzaj>IVAN MIKULEK  Bračevci, OIB 69619216357, Paljevina 159,31418 Paljevina</izvorni_sadrzaj>
    <derivirana_varijabla naziv="DomainObject.Predmet.StrankaWithAdressOIB_1">IVAN MIKULEK  Bračevci, OIB 69619216357, Paljevina 159,31418 Paljevina</derivirana_varijabla>
  </DomainObject.Predmet.StrankaWithAdressOIB>
  <DomainObject.Predmet.StrankaNazivFormated>
    <izvorni_sadrzaj>IVAN MIKULEK  Bračevci</izvorni_sadrzaj>
    <derivirana_varijabla naziv="DomainObject.Predmet.StrankaNazivFormated_1">IVAN MIKULEK  Bračevci</derivirana_varijabla>
  </DomainObject.Predmet.StrankaNazivFormated>
  <DomainObject.Predmet.StrankaNazivFormatedOIB>
    <izvorni_sadrzaj>IVAN MIKULEK  Bračevci, OIB 69619216357</izvorni_sadrzaj>
    <derivirana_varijabla naziv="DomainObject.Predmet.StrankaNazivFormatedOIB_1">IVAN MIKULEK  Bračevci, OIB 69619216357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IVAN MIKULEK  Bračevci</item>
    </izvorni_sadrzaj>
    <derivirana_varijabla naziv="DomainObject.Predmet.StrankaListFormated_1">
      <item>IVAN MIKULEK  Bračevci</item>
    </derivirana_varijabla>
  </DomainObject.Predmet.StrankaListFormated>
  <DomainObject.Predmet.StrankaListFormatedOIB>
    <izvorni_sadrzaj>
      <item>IVAN MIKULEK  Bračevci, OIB 69619216357</item>
    </izvorni_sadrzaj>
    <derivirana_varijabla naziv="DomainObject.Predmet.StrankaListFormatedOIB_1">
      <item>IVAN MIKULEK  Bračevci, OIB 69619216357</item>
    </derivirana_varijabla>
  </DomainObject.Predmet.StrankaListFormatedOIB>
  <DomainObject.Predmet.StrankaListFormatedWithAdress>
    <izvorni_sadrzaj>
      <item>IVAN MIKULEK  Bračevci, Paljevina 159, 31418 Paljevina</item>
    </izvorni_sadrzaj>
    <derivirana_varijabla naziv="DomainObject.Predmet.StrankaListFormatedWithAdress_1">
      <item>IVAN MIKULEK  Bračevci, Paljevina 159, 31418 Paljevina</item>
    </derivirana_varijabla>
  </DomainObject.Predmet.StrankaListFormatedWithAdress>
  <DomainObject.Predmet.StrankaListFormatedWithAdressOIB>
    <izvorni_sadrzaj>
      <item>IVAN MIKULEK  Bračevci, OIB 69619216357, Paljevina 159, 31418 Paljevina</item>
    </izvorni_sadrzaj>
    <derivirana_varijabla naziv="DomainObject.Predmet.StrankaListFormatedWithAdressOIB_1">
      <item>IVAN MIKULEK  Bračevci, OIB 69619216357, Paljevina 159, 31418 Paljevina</item>
    </derivirana_varijabla>
  </DomainObject.Predmet.StrankaListFormatedWithAdressOIB>
  <DomainObject.Predmet.StrankaListNazivFormated>
    <izvorni_sadrzaj>
      <item>IVAN MIKULEK  Bračevci</item>
    </izvorni_sadrzaj>
    <derivirana_varijabla naziv="DomainObject.Predmet.StrankaListNazivFormated_1">
      <item>IVAN MIKULEK  Bračevci</item>
    </derivirana_varijabla>
  </DomainObject.Predmet.StrankaListNazivFormated>
  <DomainObject.Predmet.StrankaListNazivFormatedOIB>
    <izvorni_sadrzaj>
      <item>IVAN MIKULEK  Bračevci, OIB 69619216357</item>
    </izvorni_sadrzaj>
    <derivirana_varijabla naziv="DomainObject.Predmet.StrankaListNazivFormatedOIB_1">
      <item>IVAN MIKULEK  Bračevci, OIB 69619216357</item>
    </derivirana_varijabla>
  </DomainObject.Predmet.StrankaListNazivFormatedOIB>
  <DomainObject.Predmet.ProtuStrankaListFormated>
    <izvorni_sadrzaj>
      <item>IVICA LIPOŠĆAK  Ogulin</item>
    </izvorni_sadrzaj>
    <derivirana_varijabla naziv="DomainObject.Predmet.ProtuStrankaListFormated_1">
      <item>IVICA LIPOŠĆAK  Ogulin</item>
    </derivirana_varijabla>
  </DomainObject.Predmet.ProtuStrankaListFormated>
  <DomainObject.Predmet.ProtuStrankaListFormatedOIB>
    <izvorni_sadrzaj>
      <item>IVICA LIPOŠĆAK  Ogulin, OIB 74616934077</item>
    </izvorni_sadrzaj>
    <derivirana_varijabla naziv="DomainObject.Predmet.ProtuStrankaListFormatedOIB_1">
      <item>IVICA LIPOŠĆAK  Ogulin, OIB 74616934077</item>
    </derivirana_varijabla>
  </DomainObject.Predmet.ProtuStrankaListFormatedOIB>
  <DomainObject.Predmet.ProtuStrankaListFormatedWithAdress>
    <izvorni_sadrzaj>
      <item>IVICA LIPOŠĆAK  Ogulin, Ribarići 73a, 47300 Ogulin</item>
    </izvorni_sadrzaj>
    <derivirana_varijabla naziv="DomainObject.Predmet.ProtuStrankaListFormatedWithAdress_1">
      <item>IVICA LIPOŠĆAK  Ogulin, Ribarići 73a, 47300 Ogulin</item>
    </derivirana_varijabla>
  </DomainObject.Predmet.ProtuStrankaListFormatedWithAdress>
  <DomainObject.Predmet.ProtuStrankaListFormatedWithAdressOIB>
    <izvorni_sadrzaj>
      <item>IVICA LIPOŠĆAK  Ogulin, OIB 74616934077, Ribarići 73a, 47300 Ogulin</item>
    </izvorni_sadrzaj>
    <derivirana_varijabla naziv="DomainObject.Predmet.ProtuStrankaListFormatedWithAdressOIB_1">
      <item>IVICA LIPOŠĆAK  Ogulin, OIB 74616934077, Ribarići 73a, 47300 Ogulin</item>
    </derivirana_varijabla>
  </DomainObject.Predmet.ProtuStrankaListFormatedWithAdressOIB>
  <DomainObject.Predmet.ProtuStrankaListNazivFormated>
    <izvorni_sadrzaj>
      <item>IVICA LIPOŠĆAK  Ogulin</item>
    </izvorni_sadrzaj>
    <derivirana_varijabla naziv="DomainObject.Predmet.ProtuStrankaListNazivFormated_1">
      <item>IVICA LIPOŠĆAK  Ogulin</item>
    </derivirana_varijabla>
  </DomainObject.Predmet.ProtuStrankaListNazivFormated>
  <DomainObject.Predmet.ProtuStrankaListNazivFormatedOIB>
    <izvorni_sadrzaj>
      <item>IVICA LIPOŠĆAK  Ogulin, OIB 74616934077</item>
    </izvorni_sadrzaj>
    <derivirana_varijabla naziv="DomainObject.Predmet.ProtuStrankaListNazivFormatedOIB_1">
      <item>IVICA LIPOŠĆAK  Ogulin, OIB 74616934077</item>
    </derivirana_varijabla>
  </DomainObject.Predmet.ProtuStrankaListNazivFormatedOIB>
  <DomainObject.Predmet.OstaliListFormated>
    <izvorni_sadrzaj>
      <item>Jugoslav Puran</item>
      <item>Jozo Brčić</item>
    </izvorni_sadrzaj>
    <derivirana_varijabla naziv="DomainObject.Predmet.OstaliListFormated_1">
      <item>Jugoslav Puran</item>
      <item>Jozo Brčić</item>
    </derivirana_varijabla>
  </DomainObject.Predmet.OstaliListFormated>
  <DomainObject.Predmet.OstaliListFormatedOIB>
    <izvorni_sadrzaj>
      <item>Jugoslav Puran</item>
      <item>Jozo Brčić, OIB 08987900956</item>
    </izvorni_sadrzaj>
    <derivirana_varijabla naziv="DomainObject.Predmet.OstaliListFormatedOIB_1">
      <item>Jugoslav Puran</item>
      <item>Jozo Brčić, OIB 08987900956</item>
    </derivirana_varijabla>
  </DomainObject.Predmet.OstaliListFormatedOIB>
  <DomainObject.Predmet.OstaliListFormatedWithAdress>
    <izvorni_sadrzaj>
      <item>Jugoslav Puran, Josipa Jelačića 12, 43000 Bjelovar</item>
      <item>Jozo Brčić, Horvaćanska Cesta 146 A, Zagreb</item>
    </izvorni_sadrzaj>
    <derivirana_varijabla naziv="DomainObject.Predmet.OstaliListFormatedWithAdress_1">
      <item>Jugoslav Puran, Josipa Jelačića 12, 43000 Bjelovar</item>
      <item>Jozo Brčić, Horvaćanska Cesta 146 A, Zagreb</item>
    </derivirana_varijabla>
  </DomainObject.Predmet.OstaliListFormatedWithAdress>
  <DomainObject.Predmet.OstaliListFormatedWithAdressOIB>
    <izvorni_sadrzaj>
      <item>Jugoslav Puran, Josipa Jelačića 12, 43000 Bjelovar</item>
      <item>Jozo Brčić, OIB 08987900956, Horvaćanska Cesta 146 A, Zagreb</item>
    </izvorni_sadrzaj>
    <derivirana_varijabla naziv="DomainObject.Predmet.OstaliListFormatedWithAdressOIB_1">
      <item>Jugoslav Puran, Josipa Jelačića 12, 43000 Bjelovar</item>
      <item>Jozo Brčić, OIB 08987900956, Horvaćanska Cesta 146 A, Zagreb</item>
    </derivirana_varijabla>
  </DomainObject.Predmet.OstaliListFormatedWithAdressOIB>
  <DomainObject.Predmet.OstaliListNazivFormated>
    <izvorni_sadrzaj>
      <item>Jugoslav Puran</item>
      <item>Jozo Brčić</item>
    </izvorni_sadrzaj>
    <derivirana_varijabla naziv="DomainObject.Predmet.OstaliListNazivFormated_1">
      <item>Jugoslav Puran</item>
      <item>Jozo Brčić</item>
    </derivirana_varijabla>
  </DomainObject.Predmet.OstaliListNazivFormated>
  <DomainObject.Predmet.OstaliListNazivFormatedOIB>
    <izvorni_sadrzaj>
      <item>Jugoslav Puran</item>
      <item>Jozo Brčić, OIB 08987900956</item>
    </izvorni_sadrzaj>
    <derivirana_varijabla naziv="DomainObject.Predmet.OstaliListNazivFormatedOIB_1">
      <item>Jugoslav Puran</item>
      <item>Jozo Brčić, OIB 08987900956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IVAN MIKULEK  Bračevci</izvorni_sadrzaj>
    <derivirana_varijabla naziv="DomainObject.Predmet.StrankaIDrugi_1">IVAN MIKULEK  Bračevci</derivirana_varijabla>
  </DomainObject.Predmet.StrankaIDrugi>
  <DomainObject.Predmet.ProtustrankaIDrugi>
    <izvorni_sadrzaj>IVICA LIPOŠĆAK  Ogulin</izvorni_sadrzaj>
    <derivirana_varijabla naziv="DomainObject.Predmet.ProtustrankaIDrugi_1">IVICA LIPOŠĆAK  Ogulin</derivirana_varijabla>
  </DomainObject.Predmet.ProtustrankaIDrugi>
  <DomainObject.Predmet.StrankaIDrugiAdressOIB>
    <izvorni_sadrzaj>IVAN MIKULEK  Bračevci, OIB 69619216357, Paljevina 159, 31418 Paljevina</izvorni_sadrzaj>
    <derivirana_varijabla naziv="DomainObject.Predmet.StrankaIDrugiAdressOIB_1">IVAN MIKULEK  Bračevci, OIB 69619216357, Paljevina 159, 31418 Paljevina</derivirana_varijabla>
  </DomainObject.Predmet.StrankaIDrugiAdressOIB>
  <DomainObject.Predmet.ProtustrankaIDrugiAdressOIB>
    <izvorni_sadrzaj>IVICA LIPOŠĆAK  Ogulin, OIB 74616934077, Ribarići 73a, 47300 Ogulin</izvorni_sadrzaj>
    <derivirana_varijabla naziv="DomainObject.Predmet.ProtustrankaIDrugiAdressOIB_1">IVICA LIPOŠĆAK  Ogulin, OIB 74616934077, Ribarići 73a,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MIKULEK  Bračevci</item>
      <item>IVICA LIPOŠĆAK  Ogulin</item>
      <item>Jugoslav Puran</item>
      <item>Jozo Brčić</item>
    </izvorni_sadrzaj>
    <derivirana_varijabla naziv="DomainObject.Predmet.SudioniciListNaziv_1">
      <item>IVAN MIKULEK  Bračevci</item>
      <item>IVICA LIPOŠĆAK  Ogulin</item>
      <item>Jugoslav Puran</item>
      <item>Jozo Brčić</item>
    </derivirana_varijabla>
  </DomainObject.Predmet.SudioniciListNaziv>
  <DomainObject.Predmet.SudioniciListAdressOIB>
    <izvorni_sadrzaj>
      <item>IVAN MIKULEK  Bračevci, OIB 69619216357, Paljevina 159,31418 Paljevina</item>
      <item>IVICA LIPOŠĆAK  Ogulin, OIB 74616934077, Ribarići 73a,47300 Ogulin</item>
      <item>Jugoslav Puran, Josipa Jelačića 12,43000 Bjelovar</item>
      <item>Jozo Brčić, OIB 08987900956, Horvaćanska Cesta 146 A,Zagreb</item>
    </izvorni_sadrzaj>
    <derivirana_varijabla naziv="DomainObject.Predmet.SudioniciListAdressOIB_1">
      <item>IVAN MIKULEK  Bračevci, OIB 69619216357, Paljevina 159,31418 Paljevina</item>
      <item>IVICA LIPOŠĆAK  Ogulin, OIB 74616934077, Ribarići 73a,47300 Ogulin</item>
      <item>Jugoslav Puran, Josipa Jelačića 12,43000 Bjelovar</item>
      <item>Jozo Brčić, OIB 08987900956, Horvaćanska Cesta 146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69619216357</item>
      <item>, OIB 74616934077</item>
      <item>, OIB null</item>
      <item>, OIB 08987900956</item>
    </izvorni_sadrzaj>
    <derivirana_varijabla naziv="DomainObject.Predmet.SudioniciListNazivOIB_1">
      <item>, OIB 69619216357</item>
      <item>, OIB 74616934077</item>
      <item>, OIB null</item>
      <item>, OIB 08987900956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415FB9-8950-475D-8327-742A277C94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3180</properties:Words>
  <properties:Characters>18703</properties:Characters>
  <properties:Lines>433</properties:Lines>
  <properties:Paragraphs>178</properties:Paragraphs>
  <properties:TotalTime>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27160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2015-10-14T12:55:00Z</dcterms:created>
  <dc:creator>Korisnik</dc:creator>
  <cp:lastModifiedBy>Goranka Boljkovac</cp:lastModifiedBy>
  <cp:lastPrinted>2015-11-03T13:25:00Z</cp:lastPrinted>
  <dcterms:modified xmlns:xsi="http://www.w3.org/2001/XMLSchema-instance" xsi:type="dcterms:W3CDTF">2015-11-03T13:30:00Z</dcterms:modified>
  <cp:revision>31</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9</vt:i4>
  </prop:property>
</prop:Properties>
</file>