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f174" w14:paraId="988f174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A96B2D" w:rsidRPr="003C62B9">
        <w:rPr>
          <w:rFonts w:hAnsi="Times New Roman" w:ascii="Times New Roman"/>
          <w:szCs w:val="24"/>
          <w:lang w:val="hr-HR"/>
        </w:rPr>
        <w:t>t-16</w:t>
      </w:r>
      <w:r w:rsidR="00997BEA">
        <w:rPr>
          <w:rFonts w:hAnsi="Times New Roman" w:ascii="Times New Roman"/>
          <w:szCs w:val="24"/>
          <w:lang w:val="hr-HR"/>
        </w:rPr>
        <w:t>00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C04E07" w:rsidRPr="00C04E07">
        <w:rPr>
          <w:rFonts w:hAnsi="Times New Roman" w:ascii="Times New Roman"/>
        </w:rPr>
        <w:t xml:space="preserve">SAVEZ ZADRUGA BRANITELJA, Savez za usklađivanje, zastupanje i promicanje gospodarskih, poslovnih i drugih interesa zadruga branitelja, Bregana Đure Basaričeka 4, </w:t>
      </w:r>
      <w:r w:rsidR="00C04E07" w:rsidRPr="00C04E07">
        <w:rPr>
          <w:rFonts w:hAnsi="Times New Roman" w:ascii="Times New Roman"/>
          <w:szCs w:val="24"/>
        </w:rPr>
        <w:t>OIB: 63282646066</w:t>
      </w:r>
      <w:r w:rsidR="006517B1" w:rsidRPr="00C04E07">
        <w:rPr>
          <w:rFonts w:hAnsi="Times New Roman" w:ascii="Times New Roman"/>
          <w:szCs w:val="24"/>
        </w:rPr>
        <w:t>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>dana 30</w:t>
      </w:r>
      <w:r w:rsidR="00995D02" w:rsidRPr="003C62B9">
        <w:rPr>
          <w:rFonts w:hAnsi="Times New Roman" w:ascii="Times New Roman"/>
          <w:szCs w:val="24"/>
        </w:rPr>
        <w:t xml:space="preserve">. </w:t>
      </w:r>
      <w:r w:rsidR="00B00B4E" w:rsidRPr="003C62B9">
        <w:rPr>
          <w:rFonts w:hAnsi="Times New Roman" w:ascii="Times New Roman"/>
          <w:szCs w:val="24"/>
        </w:rPr>
        <w:t xml:space="preserve">studenog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C04E07" w:rsidRPr="00C04E07">
        <w:rPr>
          <w:rFonts w:hAnsi="Times New Roman" w:ascii="Times New Roman"/>
        </w:rPr>
        <w:t xml:space="preserve">SAVEZ ZADRUGA BRANITELJA, Savez za usklađivanje, zastupanje i promicanje gospodarskih, poslovnih i drugih interesa zadruga branitelja, Bregana Đure Basaričeka 4, </w:t>
      </w:r>
      <w:r w:rsidR="00C04E07" w:rsidRPr="00C04E07">
        <w:rPr>
          <w:rFonts w:hAnsi="Times New Roman" w:ascii="Times New Roman"/>
          <w:szCs w:val="24"/>
        </w:rPr>
        <w:t>OIB: 63282646066</w:t>
      </w:r>
      <w:r w:rsidR="00995D02" w:rsidRPr="003C62B9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C04E07" w:rsidRPr="00C04E07">
        <w:rPr>
          <w:rFonts w:hAnsi="Times New Roman" w:ascii="Times New Roman"/>
        </w:rPr>
        <w:t xml:space="preserve">SAVEZ ZADRUGA BRANITELJA, Savez za usklađivanje, zastupanje i promicanje gospodarskih, poslovnih i drugih interesa zadruga branitelja, Bregana Đure Basaričeka 4, </w:t>
      </w:r>
      <w:r w:rsidR="00C04E07" w:rsidRPr="00C04E07">
        <w:rPr>
          <w:rFonts w:hAnsi="Times New Roman" w:ascii="Times New Roman"/>
          <w:szCs w:val="24"/>
        </w:rPr>
        <w:t>OIB: 63282646066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C04E07">
        <w:rPr>
          <w:rFonts w:hAnsi="Times New Roman" w:ascii="Times New Roman"/>
          <w:szCs w:val="24"/>
        </w:rPr>
        <w:t>3057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995D02" w:rsidRPr="003C62B9">
        <w:rPr>
          <w:rFonts w:hAnsi="Times New Roman" w:ascii="Times New Roman"/>
          <w:szCs w:val="24"/>
        </w:rPr>
        <w:t xml:space="preserve"> 20.11.2015.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30</w:t>
      </w:r>
      <w:r w:rsidR="00995D02" w:rsidRPr="003C62B9">
        <w:rPr>
          <w:rFonts w:hAnsi="Times New Roman" w:ascii="Times New Roman"/>
          <w:szCs w:val="24"/>
        </w:rPr>
        <w:t>. studenog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26763" w:rsidRPr="00A2676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7E5E4C">
      <w:rPr>
        <w:rFonts w:hAnsi="Times New Roman" w:ascii="Times New Roman"/>
        <w:szCs w:val="24"/>
      </w:rPr>
      <w:t>St-16</w:t>
    </w:r>
    <w:r w:rsidR="00997BEA">
      <w:rPr>
        <w:rFonts w:hAnsi="Times New Roman" w:ascii="Times New Roman"/>
        <w:szCs w:val="24"/>
      </w:rPr>
      <w:t>00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62B9"/>
    <w:rsid w:val="003D3B21"/>
    <w:rsid w:val="003E2EFA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20843"/>
    <w:rsid w:val="00A26763"/>
    <w:rsid w:val="00A366E5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6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7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7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7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7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6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7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7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7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7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St-1600/2015</izvorni_sadrzaj>
    <derivirana_varijabla naziv="DomainObject.Predmet.OznakaBroj_1">St-1600/2015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ZADRUGA BRANITELJA</izvorni_sadrzaj>
    <derivirana_varijabla naziv="DomainObject.Predmet.ProtustrankaFormated_1">  SAVEZ ZADRUGA BRANITELJA</derivirana_varijabla>
  </DomainObject.Predmet.ProtustrankaFormated>
  <DomainObject.Predmet.ProtustrankaFormatedOIB>
    <izvorni_sadrzaj>  SAVEZ ZADRUGA BRANITELJA, OIB 63282646066</izvorni_sadrzaj>
    <derivirana_varijabla naziv="DomainObject.Predmet.ProtustrankaFormatedOIB_1">  SAVEZ ZADRUGA BRANITELJA, OIB 63282646066</derivirana_varijabla>
  </DomainObject.Predmet.ProtustrankaFormatedOIB>
  <DomainObject.Predmet.ProtustrankaFormatedWithAdress>
    <izvorni_sadrzaj> SAVEZ ZADRUGA BRANITELJA, Đure Basaričeka 4, 10432 Bregana</izvorni_sadrzaj>
    <derivirana_varijabla naziv="DomainObject.Predmet.ProtustrankaFormatedWithAdress_1"> SAVEZ ZADRUGA BRANITELJA, Đure Basaričeka 4, 10432 Bregana</derivirana_varijabla>
  </DomainObject.Predmet.ProtustrankaFormatedWithAdress>
  <DomainObject.Predmet.ProtustrankaFormatedWithAdressOIB>
    <izvorni_sadrzaj> SAVEZ ZADRUGA BRANITELJA, OIB 63282646066, Đure Basaričeka 4, 10432 Bregana</izvorni_sadrzaj>
    <derivirana_varijabla naziv="DomainObject.Predmet.ProtustrankaFormatedWithAdressOIB_1"> SAVEZ ZADRUGA BRANITELJA, OIB 63282646066, Đure Basaričeka 4, 10432 Bregana</derivirana_varijabla>
  </DomainObject.Predmet.ProtustrankaFormatedWithAdressOIB>
  <DomainObject.Predmet.ProtustrankaWithAdress>
    <izvorni_sadrzaj>SAVEZ ZADRUGA BRANITELJA Đure Basaričeka 4, 10432 Bregana</izvorni_sadrzaj>
    <derivirana_varijabla naziv="DomainObject.Predmet.ProtustrankaWithAdress_1">SAVEZ ZADRUGA BRANITELJA Đure Basaričeka 4, 10432 Bregana</derivirana_varijabla>
  </DomainObject.Predmet.ProtustrankaWithAdress>
  <DomainObject.Predmet.ProtustrankaWithAdressOIB>
    <izvorni_sadrzaj>SAVEZ ZADRUGA BRANITELJA, OIB 63282646066, Đure Basaričeka 4, 10432 Bregana</izvorni_sadrzaj>
    <derivirana_varijabla naziv="DomainObject.Predmet.ProtustrankaWithAdressOIB_1">SAVEZ ZADRUGA BRANITELJA, OIB 63282646066, Đure Basaričeka 4, 10432 Bregana</derivirana_varijabla>
  </DomainObject.Predmet.ProtustrankaWithAdressOIB>
  <DomainObject.Predmet.ProtustrankaNazivFormated>
    <izvorni_sadrzaj>SAVEZ ZADRUGA BRANITELJA</izvorni_sadrzaj>
    <derivirana_varijabla naziv="DomainObject.Predmet.ProtustrankaNazivFormated_1">SAVEZ ZADRUGA BRANITELJA</derivirana_varijabla>
  </DomainObject.Predmet.ProtustrankaNazivFormated>
  <DomainObject.Predmet.ProtustrankaNazivFormatedOIB>
    <izvorni_sadrzaj>SAVEZ ZADRUGA BRANITELJA, OIB 63282646066</izvorni_sadrzaj>
    <derivirana_varijabla naziv="DomainObject.Predmet.ProtustrankaNazivFormatedOIB_1">SAVEZ ZADRUGA BRANITELJA, OIB 63282646066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ZADRUGA BRANITELJA</item>
    </izvorni_sadrzaj>
    <derivirana_varijabla naziv="DomainObject.Predmet.ProtuStrankaListFormated_1">
      <item>SAVEZ ZADRUGA BRANITELJA</item>
    </derivirana_varijabla>
  </DomainObject.Predmet.ProtuStrankaListFormated>
  <DomainObject.Predmet.ProtuStrankaListFormatedOIB>
    <izvorni_sadrzaj>
      <item>SAVEZ ZADRUGA BRANITELJA, OIB 63282646066</item>
    </izvorni_sadrzaj>
    <derivirana_varijabla naziv="DomainObject.Predmet.ProtuStrankaListFormatedOIB_1">
      <item>SAVEZ ZADRUGA BRANITELJA, OIB 63282646066</item>
    </derivirana_varijabla>
  </DomainObject.Predmet.ProtuStrankaListFormatedOIB>
  <DomainObject.Predmet.ProtuStrankaListFormatedWithAdress>
    <izvorni_sadrzaj>
      <item>SAVEZ ZADRUGA BRANITELJA, Đure Basaričeka 4, 10432 Bregana</item>
    </izvorni_sadrzaj>
    <derivirana_varijabla naziv="DomainObject.Predmet.ProtuStrankaListFormatedWithAdress_1">
      <item>SAVEZ ZADRUGA BRANITELJA, Đure Basaričeka 4, 10432 Bregana</item>
    </derivirana_varijabla>
  </DomainObject.Predmet.ProtuStrankaListFormatedWithAdress>
  <DomainObject.Predmet.ProtuStrankaListFormatedWithAdressOIB>
    <izvorni_sadrzaj>
      <item>SAVEZ ZADRUGA BRANITELJA, OIB 63282646066, Đure Basaričeka 4, 10432 Bregana</item>
    </izvorni_sadrzaj>
    <derivirana_varijabla naziv="DomainObject.Predmet.ProtuStrankaListFormatedWithAdressOIB_1">
      <item>SAVEZ ZADRUGA BRANITELJA, OIB 63282646066, Đure Basaričeka 4, 10432 Bregana</item>
    </derivirana_varijabla>
  </DomainObject.Predmet.ProtuStrankaListFormatedWithAdressOIB>
  <DomainObject.Predmet.ProtuStrankaListNazivFormated>
    <izvorni_sadrzaj>
      <item>SAVEZ ZADRUGA BRANITELJA</item>
    </izvorni_sadrzaj>
    <derivirana_varijabla naziv="DomainObject.Predmet.ProtuStrankaListNazivFormated_1">
      <item>SAVEZ ZADRUGA BRANITELJA</item>
    </derivirana_varijabla>
  </DomainObject.Predmet.ProtuStrankaListNazivFormated>
  <DomainObject.Predmet.ProtuStrankaListNazivFormatedOIB>
    <izvorni_sadrzaj>
      <item>SAVEZ ZADRUGA BRANITELJA, OIB 63282646066</item>
    </izvorni_sadrzaj>
    <derivirana_varijabla naziv="DomainObject.Predmet.ProtuStrankaListNazivFormatedOIB_1">
      <item>SAVEZ ZADRUGA BRANITELJA, OIB 63282646066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ZADRUGA BRANITELJA</izvorni_sadrzaj>
    <derivirana_varijabla naziv="DomainObject.Predmet.ProtustrankaIDrugi_1">SAVEZ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ZADRUGA BRANITELJA, OIB 63282646066, Đure Basaričeka 4, 10432 Bregana</izvorni_sadrzaj>
    <derivirana_varijabla naziv="DomainObject.Predmet.ProtustrankaIDrugiAdressOIB_1">SAVEZ ZADRUGA BRANITELJA, OIB 63282646066, Đure Basaričeka 4,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ZADRUGA BRANITELJA</item>
    </izvorni_sadrzaj>
    <derivirana_varijabla naziv="DomainObject.Predmet.SudioniciListNaziv_1">
      <item>FINA Regionalni centar Zagreb</item>
      <item>SAVEZ ZADRUGA BRANITELJA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ZADRUGA BRANITELJA, OIB 63282646066, Đure Basaričeka 4,10432 Bregana</item>
    </izvorni_sadrzaj>
    <derivirana_varijabla naziv="DomainObject.Predmet.SudioniciListAdressOIB_1">
      <item>FINA Regionalni centar Zagreb, OIB 85821130368, Trg svibanjskih žrtava 1995. 1,10000 Zagreb</item>
      <item>SAVEZ ZADRUGA BRANITELJA, OIB 63282646066, Đure Basaričeka 4,10432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63282646066</item>
    </izvorni_sadrzaj>
    <derivirana_varijabla naziv="DomainObject.Predmet.SudioniciListNazivOIB_1">
      <item>, OIB 85821130368</item>
      <item>, OIB 63282646066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F7F62-80E4-4C22-9CDD-4BA40137A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527</properties:Words>
  <properties:Characters>2916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2015-11-30T08:18:00Z</dcterms:created>
  <dc:creator>Sudsko vijeæe</dc:creator>
  <cp:lastModifiedBy>Nevenka Furić</cp:lastModifiedBy>
  <cp:lastPrinted>2015-11-30T08:19:00Z</cp:lastPrinted>
  <dcterms:modified xmlns:xsi="http://www.w3.org/2001/XMLSchema-instance" xsi:type="dcterms:W3CDTF">2015-11-30T08:20:00Z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