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40aa" w14:paraId="3dd40aa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/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 xml:space="preserve">Trgovački sud u Zagrebu po sucu tog suda Anti Galiću, kao sucu pojedincu, u predstečajnom postupku nad dužnikom </w:t>
      </w:r>
      <w:r w:rsidR="009A4C90">
        <w:t>INOX OPREMA d.o.o., Novaki, (Grad Sveta Nedelja), Dr. Franje Tuđmana 8., OIB 48566506542</w:t>
      </w:r>
      <w:r w:rsidRPr="00B14F0B">
        <w:rPr>
          <w:sz w:val="24"/>
          <w:szCs w:val="24"/>
        </w:rPr>
        <w:t xml:space="preserve">,  dana </w:t>
      </w:r>
      <w:r w:rsidR="009A4C90">
        <w:rPr>
          <w:sz w:val="24"/>
          <w:szCs w:val="24"/>
        </w:rPr>
        <w:t>14.</w:t>
      </w:r>
      <w:r w:rsidR="00ED35FE">
        <w:rPr>
          <w:sz w:val="24"/>
          <w:szCs w:val="24"/>
        </w:rPr>
        <w:t>siječnja</w:t>
      </w:r>
      <w:r w:rsidRPr="00B14F0B">
        <w:rPr>
          <w:sz w:val="24"/>
          <w:szCs w:val="24"/>
        </w:rPr>
        <w:t xml:space="preserve"> 201</w:t>
      </w:r>
      <w:r w:rsidR="009A4C90">
        <w:rPr>
          <w:sz w:val="24"/>
          <w:szCs w:val="24"/>
        </w:rPr>
        <w:t>9</w:t>
      </w:r>
      <w:r w:rsidRPr="00B14F0B">
        <w:rPr>
          <w:sz w:val="24"/>
          <w:szCs w:val="24"/>
        </w:rPr>
        <w:t>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633640">
      <w:pPr>
        <w:ind w:firstLine="720"/>
        <w:jc w:val="both"/>
        <w:rPr>
          <w:sz w:val="24"/>
          <w:szCs w:val="24"/>
        </w:rPr>
      </w:pPr>
      <w:r w:rsidRPr="00633640">
        <w:rPr>
          <w:sz w:val="24"/>
          <w:szCs w:val="24"/>
        </w:rPr>
        <w:t xml:space="preserve">Odbacuje </w:t>
      </w:r>
      <w:r w:rsidR="00820DC5" w:rsidRPr="00633640">
        <w:rPr>
          <w:sz w:val="24"/>
          <w:szCs w:val="24"/>
        </w:rPr>
        <w:t xml:space="preserve">se kao nedopuštena </w:t>
      </w:r>
      <w:r w:rsidR="003A66A0" w:rsidRPr="00633640">
        <w:rPr>
          <w:sz w:val="24"/>
          <w:szCs w:val="24"/>
        </w:rPr>
        <w:t xml:space="preserve">predmnjeva </w:t>
      </w:r>
      <w:r w:rsidR="006068E8" w:rsidRPr="00633640">
        <w:rPr>
          <w:sz w:val="24"/>
          <w:szCs w:val="24"/>
        </w:rPr>
        <w:t>pri</w:t>
      </w:r>
      <w:r w:rsidRPr="00633640">
        <w:rPr>
          <w:sz w:val="24"/>
          <w:szCs w:val="24"/>
        </w:rPr>
        <w:t>jav</w:t>
      </w:r>
      <w:r w:rsidR="00685B4D" w:rsidRPr="00633640">
        <w:rPr>
          <w:sz w:val="24"/>
          <w:szCs w:val="24"/>
        </w:rPr>
        <w:t>e</w:t>
      </w:r>
      <w:r w:rsidRPr="00633640">
        <w:rPr>
          <w:sz w:val="24"/>
          <w:szCs w:val="24"/>
        </w:rPr>
        <w:t xml:space="preserve"> tražbine</w:t>
      </w:r>
      <w:r w:rsidR="0035239C" w:rsidRPr="00633640">
        <w:rPr>
          <w:sz w:val="24"/>
          <w:szCs w:val="24"/>
        </w:rPr>
        <w:t xml:space="preserve"> </w:t>
      </w:r>
      <w:r w:rsidRPr="00633640">
        <w:rPr>
          <w:sz w:val="24"/>
          <w:szCs w:val="24"/>
        </w:rPr>
        <w:t>vjerovnika</w:t>
      </w:r>
      <w:r w:rsidR="009D4181" w:rsidRPr="00633640">
        <w:rPr>
          <w:sz w:val="24"/>
          <w:szCs w:val="24"/>
        </w:rPr>
        <w:t xml:space="preserve"> </w:t>
      </w:r>
      <w:r w:rsidR="0026191C" w:rsidRPr="00633640">
        <w:rPr>
          <w:sz w:val="24"/>
          <w:szCs w:val="24"/>
        </w:rPr>
        <w:t>DEJAN IVANČIČ Bankovci 7, 34000 Bankovci</w:t>
      </w:r>
      <w:r w:rsidR="007B691F" w:rsidRPr="00633640">
        <w:rPr>
          <w:sz w:val="24"/>
          <w:szCs w:val="24"/>
        </w:rPr>
        <w:t xml:space="preserve">, OIB </w:t>
      </w:r>
      <w:r w:rsidR="0026191C" w:rsidRPr="00633640">
        <w:rPr>
          <w:sz w:val="24"/>
          <w:szCs w:val="24"/>
        </w:rPr>
        <w:t>01358252706</w:t>
      </w:r>
      <w:r w:rsidR="0089658E" w:rsidRPr="00633640">
        <w:rPr>
          <w:sz w:val="24"/>
          <w:szCs w:val="24"/>
        </w:rPr>
        <w:t xml:space="preserve"> iz radnog odnosa </w:t>
      </w:r>
      <w:r w:rsidR="006D105E" w:rsidRPr="00633640">
        <w:rPr>
          <w:sz w:val="24"/>
          <w:szCs w:val="24"/>
        </w:rPr>
        <w:t xml:space="preserve">vjerovnika kod dužnika, </w:t>
      </w:r>
      <w:r w:rsidR="0035239C" w:rsidRPr="00633640">
        <w:rPr>
          <w:sz w:val="24"/>
          <w:szCs w:val="24"/>
        </w:rPr>
        <w:t xml:space="preserve">u iznosa </w:t>
      </w:r>
      <w:r w:rsidR="00633640" w:rsidRPr="00633640">
        <w:rPr>
          <w:sz w:val="24"/>
          <w:szCs w:val="24"/>
        </w:rPr>
        <w:t>8.255,52 kn</w:t>
      </w:r>
      <w:r w:rsidR="00C002ED" w:rsidRPr="00633640">
        <w:rPr>
          <w:sz w:val="24"/>
          <w:szCs w:val="24"/>
        </w:rPr>
        <w:t>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657D1A" w:rsidR="00813C32" w:rsidRPr="00657D1A">
      <w:pPr>
        <w:pStyle w:val="Naslov2"/>
        <w:rPr>
          <w:b w:val="false"/>
        </w:rPr>
      </w:pPr>
      <w:r w:rsidRPr="00657D1A">
        <w:rPr>
          <w:b w:val="false"/>
        </w:rPr>
        <w:t xml:space="preserve">Prema odredbi članka 3. stavak 1. toč.13. </w:t>
      </w:r>
      <w:r w:rsidR="00EB46FC" w:rsidRPr="00657D1A">
        <w:rPr>
          <w:b w:val="false"/>
        </w:rPr>
        <w:t>Z</w:t>
      </w:r>
      <w:r w:rsidRPr="00657D1A">
        <w:rPr>
          <w:b w:val="false"/>
        </w:rPr>
        <w:t xml:space="preserve">akona o financijskom poslovanju i predstečajnoj nagodbi (N.N.br. 108/12 do 81/13) </w:t>
      </w:r>
      <w:r w:rsidR="00EB46FC" w:rsidRPr="00657D1A">
        <w:rPr>
          <w:b w:val="false"/>
        </w:rPr>
        <w:t>„prioritetne tražbine“ jesu tražbine radnika i prijašnjih radnika nastale do dana otvaranja postupka predstečajne nagodbe, iz radnog odn</w:t>
      </w:r>
      <w:r w:rsidR="00657D1A" w:rsidRPr="00657D1A">
        <w:rPr>
          <w:b w:val="false"/>
        </w:rPr>
        <w:t>osa u bruto iznosu, otpremnine iz</w:t>
      </w:r>
      <w:r w:rsidR="00EB46FC" w:rsidRPr="00657D1A">
        <w:rPr>
          <w:b w:val="false"/>
        </w:rPr>
        <w:t xml:space="preserve"> iznosa propisanog zakon</w:t>
      </w:r>
      <w:r w:rsidR="00657D1A" w:rsidRPr="00657D1A">
        <w:rPr>
          <w:b w:val="false"/>
        </w:rPr>
        <w:t>0</w:t>
      </w:r>
      <w:r w:rsidR="00EB46FC" w:rsidRPr="00657D1A">
        <w:rPr>
          <w:b w:val="false"/>
        </w:rPr>
        <w:t xml:space="preserve">m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</w:t>
      </w:r>
      <w:r w:rsidR="00E32E1C">
        <w:rPr>
          <w:sz w:val="24"/>
          <w:szCs w:val="24"/>
        </w:rPr>
        <w:lastRenderedPageBreak/>
        <w:t xml:space="preserve">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C25113" w:rsidP="00820DC5" w:rsidR="00C25113">
      <w:pPr>
        <w:ind w:firstLine="720"/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F16954">
        <w:rPr>
          <w:sz w:val="24"/>
          <w:szCs w:val="24"/>
        </w:rPr>
        <w:t>14.siječnja</w:t>
      </w:r>
      <w:r w:rsidR="002F31A8" w:rsidRPr="00820DC5">
        <w:rPr>
          <w:sz w:val="24"/>
          <w:szCs w:val="24"/>
        </w:rPr>
        <w:t xml:space="preserve"> 201</w:t>
      </w:r>
      <w:r w:rsidR="00F16954">
        <w:rPr>
          <w:sz w:val="24"/>
          <w:szCs w:val="24"/>
        </w:rPr>
        <w:t>9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B7490E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B7490E" w:rsidP="00B7490E" w:rsidR="00B7490E">
      <w:pPr>
        <w:ind w:left="4320"/>
        <w:jc w:val="both"/>
      </w:pPr>
      <w:r>
        <w:t>Za točnost otpravka, ovlašteni službenik:</w:t>
      </w:r>
    </w:p>
    <w:p w:rsidRDefault="00B7490E" w:rsidP="00422EE0" w:rsidR="00B7490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B7490E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D1A" w:rsidP="00E735CD" w:rsidR="001911C1" w:rsidRPr="009F659F">
    <w:pPr>
      <w:pStyle w:val="Zaglavlje"/>
      <w:jc w:val="right"/>
    </w:pPr>
    <w:r>
      <w:t xml:space="preserve">                                                                                                            40. St-1965/18</w:t>
    </w:r>
    <w:r w:rsidR="001827D4">
      <w:tab/>
    </w:r>
    <w:r w:rsidR="001827D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C525A"/>
    <w:rsid w:val="001C7712"/>
    <w:rsid w:val="001E79F7"/>
    <w:rsid w:val="002017C8"/>
    <w:rsid w:val="00232D2B"/>
    <w:rsid w:val="00240CD2"/>
    <w:rsid w:val="0026191C"/>
    <w:rsid w:val="00283BDF"/>
    <w:rsid w:val="00286889"/>
    <w:rsid w:val="00290D8C"/>
    <w:rsid w:val="0029205D"/>
    <w:rsid w:val="002F1C8B"/>
    <w:rsid w:val="002F31A8"/>
    <w:rsid w:val="003039BD"/>
    <w:rsid w:val="00310045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5296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3640"/>
    <w:rsid w:val="00656723"/>
    <w:rsid w:val="00657D1A"/>
    <w:rsid w:val="006749E2"/>
    <w:rsid w:val="00684C84"/>
    <w:rsid w:val="00685B4D"/>
    <w:rsid w:val="006A130A"/>
    <w:rsid w:val="006B60D7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B691F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A4C90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747B9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490E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735CD"/>
    <w:rsid w:val="00E82FB5"/>
    <w:rsid w:val="00E8727D"/>
    <w:rsid w:val="00EA448C"/>
    <w:rsid w:val="00EA6497"/>
    <w:rsid w:val="00EB46FC"/>
    <w:rsid w:val="00ED2BC7"/>
    <w:rsid w:val="00ED35FE"/>
    <w:rsid w:val="00EE39E8"/>
    <w:rsid w:val="00F16136"/>
    <w:rsid w:val="00F16954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90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9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St-1965/2018-19</izvorni_sadrzaj>
    <derivirana_varijabla naziv="DomainObject.PredzadnjaOdlukaIzPredmeta.Oznaka_1">St-1965/2018-19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436</properties:Words>
  <properties:Characters>2410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2019-01-14T13:05:00Z</dcterms:created>
  <dc:creator>Ante</dc:creator>
  <cp:lastModifiedBy>Valentina Delač</cp:lastModifiedBy>
  <cp:lastPrinted>2019-01-14T13:07:00Z</cp:lastPrinted>
  <dcterms:modified xmlns:xsi="http://www.w3.org/2001/XMLSchema-instance" xsi:type="dcterms:W3CDTF">2019-01-14T13:08:00Z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ODBAČAJ prijave radnic Dejan Ivančić.docx)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