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876f" w14:paraId="050876f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FC630D">
        <w:rPr>
          <w:b/>
          <w:sz w:val="22"/>
          <w:szCs w:val="22"/>
        </w:rPr>
        <w:t>589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FC630D">
        <w:rPr>
          <w:b/>
          <w:sz w:val="22"/>
          <w:szCs w:val="22"/>
        </w:rPr>
        <w:t xml:space="preserve">BORDUNAL d.o.o., OIB: 40176018272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FC630D">
        <w:rPr>
          <w:sz w:val="22"/>
          <w:szCs w:val="22"/>
        </w:rPr>
        <w:t>5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FC630D">
        <w:rPr>
          <w:b/>
          <w:sz w:val="22"/>
          <w:szCs w:val="22"/>
        </w:rPr>
        <w:t>BORDUNAL d.o.o., OIB: 40176018272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FC630D">
        <w:rPr>
          <w:b/>
          <w:sz w:val="22"/>
          <w:szCs w:val="22"/>
        </w:rPr>
        <w:t xml:space="preserve">3.184.110,58 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FC630D">
        <w:rPr>
          <w:sz w:val="22"/>
          <w:szCs w:val="22"/>
        </w:rPr>
        <w:t>5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D333B"/>
    <w:rsid w:val="00236574"/>
    <w:rsid w:val="00296023"/>
    <w:rsid w:val="002A516A"/>
    <w:rsid w:val="003F7AB1"/>
    <w:rsid w:val="00447F0F"/>
    <w:rsid w:val="004E2A1F"/>
    <w:rsid w:val="00537AC5"/>
    <w:rsid w:val="00542B2B"/>
    <w:rsid w:val="005D3F65"/>
    <w:rsid w:val="005D4066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E868DC"/>
    <w:rsid w:val="00EC2C1C"/>
    <w:rsid w:val="00F61684"/>
    <w:rsid w:val="00F722FC"/>
    <w:rsid w:val="00F73B18"/>
    <w:rsid w:val="00F851E1"/>
    <w:rsid w:val="00F96579"/>
    <w:rsid w:val="00FA1EDD"/>
    <w:rsid w:val="00FB60E3"/>
    <w:rsid w:val="00FC630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St-589/2015</izvorni_sadrzaj>
    <derivirana_varijabla naziv="DomainObject.Predmet.OznakaBroj_1">St-589/2015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BORDUNAL d.o.o za graditeljstvo, inženjering, turizam i trgovinu</izvorni_sadrzaj>
    <derivirana_varijabla naziv="DomainObject.Predmet.ProtustrankaFormated_1">  BORDUNAL d.o.o za graditeljstvo, inženjering, turizam i trgovinu</derivirana_varijabla>
  </DomainObject.Predmet.ProtustrankaFormated>
  <DomainObject.Predmet.ProtustrankaFormatedOIB>
    <izvorni_sadrzaj>  BORDUNAL d.o.o za graditeljstvo, inženjering, turizam i trgovinu, OIB 40176018272</izvorni_sadrzaj>
    <derivirana_varijabla naziv="DomainObject.Predmet.ProtustrankaFormatedOIB_1">  BORDUNAL d.o.o za graditeljstvo, inženjering, turizam i trgovinu, OIB 40176018272</derivirana_varijabla>
  </DomainObject.Predmet.ProtustrankaFormatedOIB>
  <DomainObject.Predmet.ProtustrankaFormatedWithAdress>
    <izvorni_sadrzaj> BORDUNAL d.o.o za graditeljstvo, inženjering, turizam i trgovinu, Josipa Kosora 11, 20207 Cavtat</izvorni_sadrzaj>
    <derivirana_varijabla naziv="DomainObject.Predmet.ProtustrankaFormatedWithAdress_1"> BORDUNAL d.o.o za graditeljstvo, inženjering, turizam i trgovinu, Josipa Kosora 11, 20207 Cavtat</derivirana_varijabla>
  </DomainObject.Predmet.ProtustrankaFormatedWithAdress>
  <DomainObject.Predmet.ProtustrankaFormatedWithAdressOIB>
    <izvorni_sadrzaj> BORDUNAL d.o.o za graditeljstvo, inženjering, turizam i trgovinu, OIB 40176018272, Josipa Kosora 11, 20207 Cavtat</izvorni_sadrzaj>
    <derivirana_varijabla naziv="DomainObject.Predmet.ProtustrankaFormatedWithAdressOIB_1"> BORDUNAL d.o.o za graditeljstvo, inženjering, turizam i trgovinu, OIB 40176018272, Josipa Kosora 11, 20207 Cavtat</derivirana_varijabla>
  </DomainObject.Predmet.ProtustrankaFormatedWithAdressOIB>
  <DomainObject.Predmet.ProtustrankaWithAdress>
    <izvorni_sadrzaj>BORDUNAL d.o.o za graditeljstvo, inženjering, turizam i trgovinu Josipa Kosora 11, 20207 Cavtat</izvorni_sadrzaj>
    <derivirana_varijabla naziv="DomainObject.Predmet.ProtustrankaWithAdress_1">BORDUNAL d.o.o za graditeljstvo, inženjering, turizam i trgovinu Josipa Kosora 11, 20207 Cavtat</derivirana_varijabla>
  </DomainObject.Predmet.ProtustrankaWithAdress>
  <DomainObject.Predmet.ProtustrankaWithAdressOIB>
    <izvorni_sadrzaj>BORDUNAL d.o.o za graditeljstvo, inženjering, turizam i trgovinu, OIB 40176018272, Josipa Kosora 11, 20207 Cavtat</izvorni_sadrzaj>
    <derivirana_varijabla naziv="DomainObject.Predmet.ProtustrankaWithAdressOIB_1">BORDUNAL d.o.o za graditeljstvo, inženjering, turizam i trgovinu, OIB 40176018272, Josipa Kosora 11, 20207 Cavtat</derivirana_varijabla>
  </DomainObject.Predmet.ProtustrankaWithAdressOIB>
  <DomainObject.Predmet.ProtustrankaNazivFormated>
    <izvorni_sadrzaj>BORDUNAL d.o.o za graditeljstvo, inženjering, turizam i trgovinu</izvorni_sadrzaj>
    <derivirana_varijabla naziv="DomainObject.Predmet.ProtustrankaNazivFormated_1">BORDUNAL d.o.o za graditeljstvo, inženjering, turizam i trgovinu</derivirana_varijabla>
  </DomainObject.Predmet.ProtustrankaNazivFormated>
  <DomainObject.Predmet.ProtustrankaNazivFormatedOIB>
    <izvorni_sadrzaj>BORDUNAL d.o.o za graditeljstvo, inženjering, turizam i trgovinu, OIB 40176018272</izvorni_sadrzaj>
    <derivirana_varijabla naziv="DomainObject.Predmet.ProtustrankaNazivFormatedOIB_1">BORDUNAL d.o.o za graditeljstvo, inženjering, turizam i trgovinu, OIB 40176018272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3184110.58</izvorni_sadrzaj>
    <derivirana_varijabla naziv="DomainObject.Predmet.TrenutnaVrijednost_1">3184110.58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BORDUNAL d.o.o za graditeljstvo, inženjering, turizam i trgovinu</item>
    </izvorni_sadrzaj>
    <derivirana_varijabla naziv="DomainObject.Predmet.ProtuStrankaListFormated_1">
      <item>BORDUNAL d.o.o za graditeljstvo, inženjering, turizam i trgovinu</item>
    </derivirana_varijabla>
  </DomainObject.Predmet.ProtuStrankaListFormated>
  <DomainObject.Predmet.ProtuStrankaListFormatedOIB>
    <izvorni_sadrzaj>
      <item>BORDUNAL d.o.o za graditeljstvo, inženjering, turizam i trgovinu, OIB 40176018272</item>
    </izvorni_sadrzaj>
    <derivirana_varijabla naziv="DomainObject.Predmet.ProtuStrankaListFormatedOIB_1">
      <item>BORDUNAL d.o.o za graditeljstvo, inženjering, turizam i trgovinu, OIB 40176018272</item>
    </derivirana_varijabla>
  </DomainObject.Predmet.ProtuStrankaListFormatedOIB>
  <DomainObject.Predmet.ProtuStrankaListFormatedWithAdress>
    <izvorni_sadrzaj>
      <item>BORDUNAL d.o.o za graditeljstvo, inženjering, turizam i trgovinu, Josipa Kosora 11, 20207 Cavtat</item>
    </izvorni_sadrzaj>
    <derivirana_varijabla naziv="DomainObject.Predmet.ProtuStrankaListFormatedWithAdress_1">
      <item>BORDUNAL d.o.o za graditeljstvo, inženjering, turizam i trgovinu, Josipa Kosora 11, 20207 Cavtat</item>
    </derivirana_varijabla>
  </DomainObject.Predmet.ProtuStrankaListFormatedWithAdress>
  <DomainObject.Predmet.ProtuStrankaListFormatedWithAdressOIB>
    <izvorni_sadrzaj>
      <item>BORDUNAL d.o.o za graditeljstvo, inženjering, turizam i trgovinu, OIB 40176018272, Josipa Kosora 11, 20207 Cavtat</item>
    </izvorni_sadrzaj>
    <derivirana_varijabla naziv="DomainObject.Predmet.ProtuStrankaListFormatedWithAdressOIB_1">
      <item>BORDUNAL d.o.o za graditeljstvo, inženjering, turizam i trgovinu, OIB 40176018272, Josipa Kosora 11, 20207 Cavtat</item>
    </derivirana_varijabla>
  </DomainObject.Predmet.ProtuStrankaListFormatedWithAdressOIB>
  <DomainObject.Predmet.ProtuStrankaListNazivFormated>
    <izvorni_sadrzaj>
      <item>BORDUNAL d.o.o za graditeljstvo, inženjering, turizam i trgovinu</item>
    </izvorni_sadrzaj>
    <derivirana_varijabla naziv="DomainObject.Predmet.ProtuStrankaListNazivFormated_1">
      <item>BORDUNAL d.o.o za graditeljstvo, inženjering, turizam i trgovinu</item>
    </derivirana_varijabla>
  </DomainObject.Predmet.ProtuStrankaListNazivFormated>
  <DomainObject.Predmet.ProtuStrankaListNazivFormatedOIB>
    <izvorni_sadrzaj>
      <item>BORDUNAL d.o.o za graditeljstvo, inženjering, turizam i trgovinu, OIB 40176018272</item>
    </izvorni_sadrzaj>
    <derivirana_varijabla naziv="DomainObject.Predmet.ProtuStrankaListNazivFormatedOIB_1">
      <item>BORDUNAL d.o.o za graditeljstvo, inženjering, turizam i trgovinu, OIB 40176018272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BORDUNAL d.o.o za graditeljstvo, inženjering, turizam i trgovinu</izvorni_sadrzaj>
    <derivirana_varijabla naziv="DomainObject.Predmet.ProtustrankaIDrugi_1">BORDUNAL d.o.o za graditeljstvo, inženjering, turizam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BORDUNAL d.o.o za graditeljstvo, inženjering, turizam i trgovinu, OIB 40176018272, Josipa Kosora 11, 20207 Cavtat</izvorni_sadrzaj>
    <derivirana_varijabla naziv="DomainObject.Predmet.ProtustrankaIDrugiAdressOIB_1">BORDUNAL d.o.o za graditeljstvo, inženjering, turizam i trgovinu, OIB 40176018272, Josipa Kosora 11,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BORDUNAL d.o.o za graditeljstvo, inženjering, turizam i trgovinu</item>
      <item>FINA,RC SPLIT,Podružnica Dubrovnik</item>
    </izvorni_sadrzaj>
    <derivirana_varijabla naziv="DomainObject.Predmet.SudioniciListNaziv_1">
      <item>BORDUNAL d.o.o za graditeljstvo, inženjering, turizam i trgovinu</item>
      <item>FINA,RC SPLIT,Podružnica Dubrovnik</item>
    </derivirana_varijabla>
  </DomainObject.Predmet.SudioniciListNaziv>
  <DomainObject.Predmet.SudioniciListAdressOIB>
    <izvorni_sadrzaj>
      <item>BORDUNAL d.o.o za graditeljstvo, inženjering, turizam i trgovinu, OIB 40176018272, Josipa Kosora 11,20207 Cavtat</item>
      <item>FINA,RC SPLIT,Podružnica Dubrovnik, OIB 85821130368, Vukovarska 2,20000 Dubrovnik</item>
    </izvorni_sadrzaj>
    <derivirana_varijabla naziv="DomainObject.Predmet.SudioniciListAdressOIB_1">
      <item>BORDUNAL d.o.o za graditeljstvo, inženjering, turizam i trgovinu, OIB 40176018272, Josipa Kosora 11,20207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40176018272</item>
    </izvorni_sadrzaj>
    <derivirana_varijabla naziv="DomainObject.Predmet.SudioniciListNazivOIB_1">
      <item>, OIB 85821130368</item>
      <item>, OIB 40176018272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1561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2016-01-25T11:57:00Z</dcterms:created>
  <dc:creator>Mirjana Mihović</dc:creator>
  <cp:lastModifiedBy>Mara Marčinko</cp:lastModifiedBy>
  <cp:lastPrinted>2016-01-21T07:19:00Z</cp:lastPrinted>
  <dcterms:modified xmlns:xsi="http://www.w3.org/2001/XMLSchema-instance" xsi:type="dcterms:W3CDTF">2016-01-25T12:00:00Z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