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d10d" w14:paraId="f0dd10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A1443" w:rsidR="00EA1443" w:rsidRPr="00EA144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443" w:rsidRPr="00EA1443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EA1443" w:rsidRPr="00EA1443">
        <w:rPr>
          <w:rFonts w:cs="Times New Roman" w:eastAsia="Times New Roman"/>
          <w:lang w:eastAsia="hr-HR"/>
        </w:rPr>
        <w:t>Broj: 14. St-1101/2016.</w:t>
      </w:r>
    </w:p>
    <w:p w:rsidRDefault="00EA1443" w:rsidP="00EA1443" w:rsidR="00EA1443" w:rsidRPr="00EA1443">
      <w:pPr>
        <w:spacing w:after="0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A1443" w:rsidP="00EA1443" w:rsidR="00EA1443" w:rsidRPr="00EA1443">
      <w:pPr>
        <w:spacing w:after="0"/>
        <w:rPr>
          <w:rFonts w:cs="Times New Roman" w:eastAsia="Times New Roman"/>
          <w:b/>
          <w:lang w:eastAsia="hr-HR"/>
        </w:rPr>
      </w:pPr>
      <w:r w:rsidRPr="00EA144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A1443">
        <w:rPr>
          <w:rFonts w:cs="Times New Roman" w:eastAsia="Times New Roman"/>
          <w:b/>
          <w:lang w:eastAsia="hr-HR"/>
        </w:rPr>
        <w:t>Sukoišanska</w:t>
      </w:r>
      <w:proofErr w:type="spellEnd"/>
      <w:r w:rsidRPr="00EA144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A144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A1443" w:rsidP="00EA1443" w:rsidR="00EA1443" w:rsidRPr="00EA14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A1443" w:rsidP="00EA1443" w:rsidR="00EA1443" w:rsidRPr="00EA144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A1443">
        <w:rPr>
          <w:rFonts w:cs="Times New Roman" w:eastAsia="Times New Roman"/>
          <w:b/>
          <w:lang w:eastAsia="hr-HR"/>
        </w:rPr>
        <w:t>R J E Š E NJ E</w:t>
      </w:r>
    </w:p>
    <w:p w:rsidRDefault="00EA1443" w:rsidP="00EA1443" w:rsidR="00EA1443" w:rsidRPr="00EA14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b/>
          <w:lang w:eastAsia="hr-HR"/>
        </w:rPr>
        <w:tab/>
      </w:r>
      <w:r w:rsidRPr="00EA1443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GRANČIĆ TRANSPORT društvo s ograničenom odgovornošću za prijevoz i usluge, Glavina Donja, Glavina Donja 0., OIB: 32036229199., MBS: 060266853.,  dana 03. veljače 2017. godine</w:t>
      </w: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center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r i j e š i o  j e</w:t>
      </w:r>
    </w:p>
    <w:p w:rsidRDefault="00EA1443" w:rsidP="00EA1443" w:rsidR="00EA1443" w:rsidRPr="00EA14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Otvara se skraćeni stečajni postupak nad Dužnikom: GRANČIĆ TRANSPORT društvo s ograničenom odgovornošću za prijevoz i usluge, Glavina Donja, Glavina Donja 0., OIB: 32036229199., MBS: 060266853. Skraćeni stečajni postupak je otvoren dana 03. veljače 2017. godine u 12,40 sati, kada je ovo rješenje objavljeno na mrežnoj stranici e-Oglasna ploča sudova.</w:t>
      </w:r>
    </w:p>
    <w:p w:rsidRDefault="00EA1443" w:rsidP="00EA1443" w:rsidR="00EA1443" w:rsidRPr="00EA144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 xml:space="preserve">Za stečajnog upravitelja imenuje se Renato Sabljić, </w:t>
      </w:r>
      <w:proofErr w:type="spellStart"/>
      <w:r w:rsidRPr="00EA1443">
        <w:rPr>
          <w:rFonts w:cs="Times New Roman" w:eastAsia="Times New Roman"/>
          <w:lang w:eastAsia="hr-HR"/>
        </w:rPr>
        <w:t>Zdenači</w:t>
      </w:r>
      <w:proofErr w:type="spellEnd"/>
      <w:r w:rsidRPr="00EA1443">
        <w:rPr>
          <w:rFonts w:cs="Times New Roman" w:eastAsia="Times New Roman"/>
          <w:lang w:eastAsia="hr-HR"/>
        </w:rPr>
        <w:t xml:space="preserve"> zavoj 14., Zagreb, OIB: </w:t>
      </w:r>
      <w:r w:rsidRPr="00EA1443">
        <w:rPr>
          <w:rFonts w:cs="Times New Roman" w:eastAsia="Calibri"/>
        </w:rPr>
        <w:t>4644810692.</w:t>
      </w:r>
    </w:p>
    <w:p w:rsidRDefault="00EA1443" w:rsidP="00EA1443" w:rsidR="00EA1443" w:rsidRPr="00EA144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Zaključuje se skraćeni stečajni postupak nad Dužnikom: GRANČIĆ TRANSPORT društvo s ograničenom odgovornošću za prijevoz i usluge, Glavina Donja, Glavina Donja 0., OIB: 32036229199., MBS: 060266853.</w:t>
      </w:r>
    </w:p>
    <w:p w:rsidRDefault="00EA1443" w:rsidP="00EA1443" w:rsidR="00EA1443" w:rsidRPr="00EA144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A1443" w:rsidP="00EA1443" w:rsidR="00EA1443" w:rsidRPr="00EA144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center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Obrazloženje</w:t>
      </w:r>
    </w:p>
    <w:p w:rsidRDefault="00EA1443" w:rsidP="00EA1443" w:rsidR="00EA1443" w:rsidRPr="00EA14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18. travnja 2016. godine Zahtjev za provedbu skraćenog stečajnog postupka (Zahtjev) nad Dužnikom: GRANČIĆ TRANSPORT društvo s ograničenom odgovornošću za prijevoz i usluge, Glavina Donja, Glavina Donja 0.</w:t>
      </w: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120. dana, u ukupnom iznosu od: 43.912,43 kn, kao i da prema podacima koji su dostavljeni od Hrvatskog zavoda za mirovinskog osiguranje, Dužnik nema zaposlenih.</w:t>
      </w: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A144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A1443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A144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A1443">
        <w:rPr>
          <w:rFonts w:cs="Times New Roman" w:eastAsia="Times New Roman"/>
          <w:b/>
          <w:lang w:eastAsia="hr-HR" w:val="en-AU"/>
        </w:rPr>
        <w:t xml:space="preserve">: 14. </w:t>
      </w:r>
      <w:r w:rsidRPr="00EA1443">
        <w:rPr>
          <w:rFonts w:cs="Times New Roman" w:eastAsia="Times New Roman"/>
          <w:b/>
          <w:lang w:eastAsia="hr-HR"/>
        </w:rPr>
        <w:t>St-1101/2016.</w:t>
      </w: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čime su bile ispunjene pretpostavke iz čl. 428. Stečajnog zakona (</w:t>
      </w:r>
      <w:r w:rsidRPr="00EA1443">
        <w:rPr>
          <w:rFonts w:cs="Times New Roman" w:eastAsia="Times New Roman"/>
          <w:i/>
          <w:lang w:eastAsia="hr-HR"/>
        </w:rPr>
        <w:t>Narodne novine</w:t>
      </w:r>
      <w:r w:rsidRPr="00EA1443">
        <w:rPr>
          <w:rFonts w:cs="Times New Roman" w:eastAsia="Times New Roman"/>
          <w:lang w:eastAsia="hr-HR"/>
        </w:rPr>
        <w:t>, broj: 71/15., dalje: SZ), ovaj Sud je 11. svibnja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ab/>
      </w:r>
    </w:p>
    <w:p w:rsidRDefault="00EA1443" w:rsidP="00EA1443" w:rsidR="00EA1443" w:rsidRPr="00EA14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A1443" w:rsidP="00EA1443" w:rsidR="00EA1443" w:rsidRPr="00EA14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A1443" w:rsidP="00EA1443" w:rsidR="00EA1443" w:rsidRPr="00EA14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A1443" w:rsidP="00EA1443" w:rsidR="00EA1443" w:rsidRPr="00EA14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A1443" w:rsidP="00EA1443" w:rsidR="00EA1443" w:rsidRPr="00EA14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A1443" w:rsidP="00EA1443" w:rsidR="00EA1443" w:rsidRPr="00EA14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U Splitu, 03. veljače 2017. godine</w:t>
      </w:r>
    </w:p>
    <w:p w:rsidRDefault="00EA1443" w:rsidP="00EA1443" w:rsidR="00EA1443" w:rsidRPr="00EA144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S U D A C</w:t>
      </w:r>
    </w:p>
    <w:p w:rsidRDefault="00EA1443" w:rsidP="00EA1443" w:rsidR="00EA1443" w:rsidRPr="00EA144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Jozo Ćaleta</w:t>
      </w:r>
    </w:p>
    <w:p w:rsidRDefault="00EA1443" w:rsidP="00EA1443" w:rsidR="00EA1443" w:rsidRPr="00EA144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A144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A144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A144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A1443">
        <w:rPr>
          <w:rFonts w:cs="Times New Roman" w:eastAsia="Times New Roman"/>
          <w:b/>
          <w:lang w:eastAsia="hr-HR" w:val="en-AU"/>
        </w:rPr>
        <w:t xml:space="preserve">: 14. </w:t>
      </w:r>
      <w:r w:rsidRPr="00EA1443">
        <w:rPr>
          <w:rFonts w:cs="Times New Roman" w:eastAsia="Times New Roman"/>
          <w:b/>
          <w:lang w:eastAsia="hr-HR"/>
        </w:rPr>
        <w:t>St-1101/2016.</w:t>
      </w: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POUKA O PRAVNOM LIJEKU:</w:t>
      </w: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DNA:</w:t>
      </w:r>
    </w:p>
    <w:p w:rsidRDefault="00EA1443" w:rsidP="00EA1443" w:rsidR="00EA1443" w:rsidRPr="00EA14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A1443" w:rsidP="00EA1443" w:rsidR="00EA1443" w:rsidRPr="00EA14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Dužniku,</w:t>
      </w:r>
    </w:p>
    <w:p w:rsidRDefault="00EA1443" w:rsidP="00EA1443" w:rsidR="00EA1443" w:rsidRPr="00EA14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 xml:space="preserve">stečajnom upravitelju   Renato Sabljić, Zdenački zavoj 14., Zagreb, </w:t>
      </w:r>
    </w:p>
    <w:p w:rsidRDefault="00EA1443" w:rsidP="00EA1443" w:rsidR="00EA1443" w:rsidRPr="00EA14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Županijsko državno odvjetništvo Split,</w:t>
      </w:r>
    </w:p>
    <w:p w:rsidRDefault="00EA1443" w:rsidP="00EA1443" w:rsidR="00EA1443" w:rsidRPr="00EA14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 xml:space="preserve">Porezna uprava Split, </w:t>
      </w:r>
    </w:p>
    <w:p w:rsidRDefault="00EA1443" w:rsidP="00EA1443" w:rsidR="00EA1443" w:rsidRPr="00EA14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e-Oglasna ploča Suda – rok 20. dana,</w:t>
      </w:r>
    </w:p>
    <w:p w:rsidRDefault="00EA1443" w:rsidP="00EA1443" w:rsidR="00EA1443" w:rsidRPr="00EA14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sudski registar – nakon pravomoćnosti</w:t>
      </w:r>
    </w:p>
    <w:p w:rsidRDefault="00EA1443" w:rsidP="00EA1443" w:rsidR="00EA1443" w:rsidRPr="00EA14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A1443">
        <w:rPr>
          <w:rFonts w:cs="Times New Roman" w:eastAsia="Times New Roman"/>
          <w:lang w:eastAsia="hr-HR"/>
        </w:rPr>
        <w:t>u spis.</w:t>
      </w: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A1443" w:rsidP="00EA1443" w:rsidR="00EA1443" w:rsidRPr="00EA14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443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15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St-1101/2016-5</izvorni_sadrzaj>
    <derivirana_varijabla naziv="DomainObject.Oznaka_1">St-1101/2016-5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St-1101/2016</izvorni_sadrzaj>
    <derivirana_varijabla naziv="DomainObject.Predmet.OznakaBroj_1">St-1101/2016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GRANČIĆ TRANSPORT društvo s ograničenom odgovornošću za prijevoz i usluge</izvorni_sadrzaj>
    <derivirana_varijabla naziv="DomainObject.Predmet.ProtustrankaFormated_1">  GRANČIĆ TRANSPORT društvo s ograničenom odgovornošću za prijevoz i usluge</derivirana_varijabla>
  </DomainObject.Predmet.ProtustrankaFormated>
  <DomainObject.Predmet.ProtustrankaFormatedOIB>
    <izvorni_sadrzaj>  GRANČIĆ TRANSPORT društvo s ograničenom odgovornošću za prijevoz i usluge, OIB 32036229199</izvorni_sadrzaj>
    <derivirana_varijabla naziv="DomainObject.Predmet.ProtustrankaFormatedOIB_1">  GRANČIĆ TRANSPORT društvo s ograničenom odgovornošću za prijevoz i usluge, OIB 32036229199</derivirana_varijabla>
  </DomainObject.Predmet.ProtustrankaFormatedOIB>
  <DomainObject.Predmet.ProtustrankaFormatedWithAdress>
    <izvorni_sadrzaj> GRANČIĆ TRANSPORT društvo s ograničenom odgovornošću za prijevoz i usluge, Glavina Donja 0, 21260 Glavina Donja</izvorni_sadrzaj>
    <derivirana_varijabla naziv="DomainObject.Predmet.ProtustrankaFormatedWithAdress_1"> GRANČIĆ TRANSPORT društvo s ograničenom odgovornošću za prijevoz i usluge, Glavina Donja 0, 21260 Glavina Donja</derivirana_varijabla>
  </DomainObject.Predmet.ProtustrankaFormatedWithAdress>
  <DomainObject.Predmet.ProtustrankaFormatedWithAdressOIB>
    <izvorni_sadrzaj> GRANČIĆ TRANSPORT društvo s ograničenom odgovornošću za prijevoz i usluge, OIB 32036229199, Glavina Donja 0, 21260 Glavina Donja</izvorni_sadrzaj>
    <derivirana_varijabla naziv="DomainObject.Predmet.ProtustrankaFormatedWithAdressOIB_1"> GRANČIĆ TRANSPORT društvo s ograničenom odgovornošću za prijevoz i usluge, OIB 32036229199, Glavina Donja 0, 21260 Glavina Donja</derivirana_varijabla>
  </DomainObject.Predmet.ProtustrankaFormatedWithAdressOIB>
  <DomainObject.Predmet.ProtustrankaWithAdress>
    <izvorni_sadrzaj>GRANČIĆ TRANSPORT društvo s ograničenom odgovornošću za prijevoz i usluge Glavina Donja 0, 21260 Glavina Donja</izvorni_sadrzaj>
    <derivirana_varijabla naziv="DomainObject.Predmet.ProtustrankaWithAdress_1">GRANČIĆ TRANSPORT društvo s ograničenom odgovornošću za prijevoz i usluge Glavina Donja 0, 21260 Glavina Donja</derivirana_varijabla>
  </DomainObject.Predmet.ProtustrankaWithAdress>
  <DomainObject.Predmet.ProtustrankaWithAdressOIB>
    <izvorni_sadrzaj>GRANČIĆ TRANSPORT društvo s ograničenom odgovornošću za prijevoz i usluge, OIB 32036229199, Glavina Donja 0, 21260 Glavina Donja</izvorni_sadrzaj>
    <derivirana_varijabla naziv="DomainObject.Predmet.ProtustrankaWithAdressOIB_1">GRANČIĆ TRANSPORT društvo s ograničenom odgovornošću za prijevoz i usluge, OIB 32036229199, Glavina Donja 0, 21260 Glavina Donja</derivirana_varijabla>
  </DomainObject.Predmet.ProtustrankaWithAdressOIB>
  <DomainObject.Predmet.ProtustrankaNazivFormated>
    <izvorni_sadrzaj>GRANČIĆ TRANSPORT društvo s ograničenom odgovornošću za prijevoz i usluge</izvorni_sadrzaj>
    <derivirana_varijabla naziv="DomainObject.Predmet.ProtustrankaNazivFormated_1">GRANČIĆ TRANSPORT društvo s ograničenom odgovornošću za prijevoz i usluge</derivirana_varijabla>
  </DomainObject.Predmet.ProtustrankaNazivFormated>
  <DomainObject.Predmet.ProtustrankaNazivFormatedOIB>
    <izvorni_sadrzaj>GRANČIĆ TRANSPORT društvo s ograničenom odgovornošću za prijevoz i usluge, OIB 32036229199</izvorni_sadrzaj>
    <derivirana_varijabla naziv="DomainObject.Predmet.ProtustrankaNazivFormatedOIB_1">GRANČIĆ TRANSPORT društvo s ograničenom odgovornošću za prijevoz i usluge, OIB 32036229199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43912.43</izvorni_sadrzaj>
    <derivirana_varijabla naziv="DomainObject.Predmet.TrenutnaVrijednost_1">43912.43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GRANČIĆ TRANSPORT društvo s ograničenom odgovornošću za prijevoz i usluge</item>
    </izvorni_sadrzaj>
    <derivirana_varijabla naziv="DomainObject.Predmet.ProtuStrankaListFormated_1">
      <item>GRANČIĆ TRANSPORT društvo s ograničenom odgovornošću za prijevoz i usluge</item>
    </derivirana_varijabla>
  </DomainObject.Predmet.ProtuStrankaListFormated>
  <DomainObject.Predmet.ProtuStrankaListFormatedOIB>
    <izvorni_sadrzaj>
      <item>GRANČIĆ TRANSPORT društvo s ograničenom odgovornošću za prijevoz i usluge, OIB 32036229199</item>
    </izvorni_sadrzaj>
    <derivirana_varijabla naziv="DomainObject.Predmet.ProtuStrankaListFormatedOIB_1">
      <item>GRANČIĆ TRANSPORT društvo s ograničenom odgovornošću za prijevoz i usluge, OIB 32036229199</item>
    </derivirana_varijabla>
  </DomainObject.Predmet.ProtuStrankaListFormatedOIB>
  <DomainObject.Predmet.ProtuStrankaListFormatedWithAdress>
    <izvorni_sadrzaj>
      <item>GRANČIĆ TRANSPORT društvo s ograničenom odgovornošću za prijevoz i usluge, Glavina Donja 0, 21260 Glavina Donja</item>
    </izvorni_sadrzaj>
    <derivirana_varijabla naziv="DomainObject.Predmet.ProtuStrankaListFormatedWithAdress_1">
      <item>GRANČIĆ TRANSPORT društvo s ograničenom odgovornošću za prijevoz i usluge, Glavina Donja 0, 21260 Glavina Donja</item>
    </derivirana_varijabla>
  </DomainObject.Predmet.ProtuStrankaListFormatedWithAdress>
  <DomainObject.Predmet.ProtuStrankaListFormatedWithAdressOIB>
    <izvorni_sadrzaj>
      <item>GRANČIĆ TRANSPORT društvo s ograničenom odgovornošću za prijevoz i usluge, OIB 32036229199, Glavina Donja 0, 21260 Glavina Donja</item>
    </izvorni_sadrzaj>
    <derivirana_varijabla naziv="DomainObject.Predmet.ProtuStrankaListFormatedWithAdressOIB_1">
      <item>GRANČIĆ TRANSPORT društvo s ograničenom odgovornošću za prijevoz i usluge, OIB 32036229199, Glavina Donja 0, 21260 Glavina Donja</item>
    </derivirana_varijabla>
  </DomainObject.Predmet.ProtuStrankaListFormatedWithAdressOIB>
  <DomainObject.Predmet.ProtuStrankaListNazivFormated>
    <izvorni_sadrzaj>
      <item>GRANČIĆ TRANSPORT društvo s ograničenom odgovornošću za prijevoz i usluge</item>
    </izvorni_sadrzaj>
    <derivirana_varijabla naziv="DomainObject.Predmet.ProtuStrankaListNazivFormated_1">
      <item>GRANČIĆ TRANSPORT društvo s ograničenom odgovornošću za prijevoz i usluge</item>
    </derivirana_varijabla>
  </DomainObject.Predmet.ProtuStrankaListNazivFormated>
  <DomainObject.Predmet.ProtuStrankaListNazivFormatedOIB>
    <izvorni_sadrzaj>
      <item>GRANČIĆ TRANSPORT društvo s ograničenom odgovornošću za prijevoz i usluge, OIB 32036229199</item>
    </izvorni_sadrzaj>
    <derivirana_varijabla naziv="DomainObject.Predmet.ProtuStrankaListNazivFormatedOIB_1">
      <item>GRANČIĆ TRANSPORT društvo s ograničenom odgovornošću za prijevoz i usluge, OIB 32036229199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St-1101/2016-5</izvorni_sadrzaj>
    <derivirana_varijabla naziv="DomainObject.PoslovniBrojDokumenta_1">St-1101/2016-5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GRANČIĆ TRANSPORT društvo s ograničenom odgovornošću za prijevoz i usluge</izvorni_sadrzaj>
    <derivirana_varijabla naziv="DomainObject.Predmet.ProtustrankaIDrugi_1">GRANČIĆ TRANSPORT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GRANČIĆ TRANSPORT društvo s ograničenom odgovornošću za prijevoz i usluge, OIB 32036229199, Glavina Donja 0, 21260 Glavina Donja</izvorni_sadrzaj>
    <derivirana_varijabla naziv="DomainObject.Predmet.ProtustrankaIDrugiAdressOIB_1">GRANČIĆ TRANSPORT društvo s ograničenom odgovornošću za prijevoz i usluge, OIB 32036229199, Glavina Donja 0,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GRANČIĆ TRANSPORT društvo s ograničenom odgovornošću za prijevoz i usluge</item>
      <item>FINANCIJSKA AGENCIJA, RC SPLIT</item>
    </izvorni_sadrzaj>
    <derivirana_varijabla naziv="DomainObject.Predmet.SudioniciListNaziv_1">
      <item>GRANČIĆ TRANSPORT društvo s ograničenom odgovornošću za prijevoz i usluge</item>
      <item>FINANCIJSKA AGENCIJA, RC SPLIT</item>
    </derivirana_varijabla>
  </DomainObject.Predmet.SudioniciListNaziv>
  <DomainObject.Predmet.SudioniciListAdressOIB>
    <izvorni_sadrzaj>
      <item>GRANČIĆ TRANSPORT društvo s ograničenom odgovornošću za prijevoz i usluge, OIB 32036229199, Glavina Donja 0,21260 Glavina Donja</item>
      <item>FINANCIJSKA AGENCIJA, RC SPLIT, OIB 85821130368, Mažuranićevo šetalište 24 b,21000 Split</item>
    </izvorni_sadrzaj>
    <derivirana_varijabla naziv="DomainObject.Predmet.SudioniciListAdressOIB_1">
      <item>GRANČIĆ TRANSPORT društvo s ograničenom odgovornošću za prijevoz i usluge, OIB 32036229199, Glavina Donja 0,21260 Glavina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0D8C8-50F6-4BB4-BD29-DEE34ED70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813</properties:Words>
  <properties:Characters>4362</properties:Characters>
  <properties:Lines>143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2017-02-03T10:57:00Z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St-1101/2016-5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