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39eeee" w14:paraId="739eee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06D7E">
        <w:rPr>
          <w:rFonts w:cs="Times New Roman" w:hAnsi="Times New Roman" w:ascii="Times New Roman"/>
          <w:sz w:val="24"/>
          <w:szCs w:val="24"/>
        </w:rPr>
        <w:t>4093/16</w:t>
      </w:r>
      <w:r w:rsidR="00B1376C">
        <w:rPr>
          <w:rFonts w:cs="Times New Roman" w:hAnsi="Times New Roman" w:ascii="Times New Roman"/>
          <w:sz w:val="24"/>
          <w:szCs w:val="24"/>
        </w:rPr>
        <w:t>-32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354C8C" w:rsidP="00D17153" w:rsidR="001E47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TABLICA</w:t>
      </w:r>
      <w:r w:rsidR="00D17153">
        <w:rPr>
          <w:rFonts w:hAnsi="Times New Roman" w:ascii="Times New Roman"/>
          <w:sz w:val="24"/>
          <w:szCs w:val="24"/>
        </w:rPr>
        <w:t xml:space="preserve"> ISPITANIH TRAŽBINA</w:t>
      </w:r>
    </w:p>
    <w:p w:rsidRDefault="00D17153" w:rsidP="00D17153" w:rsidR="00354C8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</w:t>
      </w:r>
      <w:r w:rsidR="00354C8C">
        <w:rPr>
          <w:rFonts w:hAnsi="Times New Roman" w:ascii="Times New Roman"/>
          <w:sz w:val="24"/>
          <w:szCs w:val="24"/>
        </w:rPr>
        <w:t>člana</w:t>
      </w:r>
      <w:r>
        <w:rPr>
          <w:rFonts w:hAnsi="Times New Roman" w:ascii="Times New Roman"/>
          <w:sz w:val="24"/>
          <w:szCs w:val="24"/>
        </w:rPr>
        <w:t>k</w:t>
      </w:r>
      <w:r w:rsidR="00354C8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264. Stečajnog zakona)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F4C65" w:rsidP="009903DC" w:rsidR="00D1715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Stečajni dužnik:</w:t>
      </w:r>
      <w:r w:rsidR="00306D7E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306D7E" w:rsidRPr="00306D7E">
        <w:rPr>
          <w:rFonts w:cs="Times New Roman" w:hAnsi="Times New Roman" w:ascii="Times New Roman"/>
          <w:bCs/>
          <w:sz w:val="24"/>
          <w:szCs w:val="24"/>
        </w:rPr>
        <w:t>FILM DISTRIBUCIJA d.o.o. u stečaju, Zagreb, Oporovečka 12, OIB: 07777594834</w:t>
      </w:r>
    </w:p>
    <w:p w:rsidRDefault="00306D7E" w:rsidP="009903DC" w:rsidR="00306D7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06D7E" w:rsidP="009903DC" w:rsidR="00306D7E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06D7E" w:rsidP="00306D7E" w:rsidR="00306D7E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306D7E" w:rsidP="00306D7E" w:rsidR="00306D7E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306D7E" w:rsidP="00306D7E" w:rsidR="00306D7E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306D7E" w:rsidP="00306D7E" w:rsidR="00306D7E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4128F9" w:rsidR="00306D7E" w:rsidRPr="00DB4D74">
        <w:tc>
          <w:tcPr>
            <w:tcW w:type="dxa" w:w="660"/>
          </w:tcPr>
          <w:p w:rsidRDefault="00306D7E" w:rsidP="004128F9" w:rsidR="00306D7E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306D7E" w:rsidP="004128F9" w:rsidR="00306D7E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306D7E" w:rsidP="004128F9" w:rsidR="00306D7E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4128F9" w:rsidR="00306D7E" w:rsidRPr="00DB4D74">
        <w:tc>
          <w:tcPr>
            <w:tcW w:type="dxa" w:w="660"/>
            <w:vAlign w:val="center"/>
          </w:tcPr>
          <w:p w:rsidRDefault="00306D7E" w:rsidP="004128F9" w:rsidR="00306D7E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306D7E" w:rsidP="004128F9" w:rsidR="00306D7E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Zagreb</w:t>
            </w:r>
          </w:p>
        </w:tc>
        <w:tc>
          <w:tcPr>
            <w:tcW w:type="dxa" w:w="1540"/>
            <w:vAlign w:val="center"/>
          </w:tcPr>
          <w:p w:rsidRDefault="00306D7E" w:rsidP="004128F9" w:rsidR="00306D7E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5.073,27</w:t>
            </w:r>
          </w:p>
        </w:tc>
      </w:tr>
      <w:tr w:rsidTr="004128F9" w:rsidR="00306D7E" w:rsidRPr="00DB4D74">
        <w:tc>
          <w:tcPr>
            <w:tcW w:type="dxa" w:w="660"/>
            <w:vAlign w:val="center"/>
          </w:tcPr>
          <w:p w:rsidRDefault="00306D7E" w:rsidP="004128F9" w:rsidR="00306D7E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306D7E" w:rsidP="004128F9" w:rsidR="00306D7E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  <w:vAlign w:val="center"/>
          </w:tcPr>
          <w:p w:rsidRDefault="00306D7E" w:rsidP="004128F9" w:rsidR="00306D7E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1.766.738,53</w:t>
            </w:r>
          </w:p>
        </w:tc>
      </w:tr>
      <w:tr w:rsidTr="004128F9" w:rsidR="00306D7E" w:rsidRPr="00DB4D74">
        <w:tc>
          <w:tcPr>
            <w:tcW w:type="dxa" w:w="660"/>
            <w:vAlign w:val="center"/>
          </w:tcPr>
          <w:p w:rsidRDefault="00306D7E" w:rsidP="004128F9" w:rsidR="00306D7E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306D7E" w:rsidP="004128F9" w:rsidR="00306D7E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Dinka Grubišić, Zagreb, Pantovčak 196B</w:t>
            </w:r>
          </w:p>
        </w:tc>
        <w:tc>
          <w:tcPr>
            <w:tcW w:type="dxa" w:w="1540"/>
            <w:vAlign w:val="center"/>
          </w:tcPr>
          <w:p w:rsidRDefault="00306D7E" w:rsidP="004128F9" w:rsidR="00306D7E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5.902.490,10</w:t>
            </w:r>
          </w:p>
        </w:tc>
      </w:tr>
    </w:tbl>
    <w:p w:rsidRDefault="00306D7E" w:rsidP="00306D7E" w:rsidR="00306D7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7F4C65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306D7E">
        <w:rPr>
          <w:rFonts w:cs="Times New Roman" w:hAnsi="Times New Roman" w:ascii="Times New Roman"/>
          <w:bCs/>
          <w:sz w:val="24"/>
          <w:szCs w:val="24"/>
        </w:rPr>
        <w:t>14. rujna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8A566B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7F4C65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</w:p>
    <w:sectPr w:rsidSect="007C38A1" w:rsidR="007E0BC7" w:rsidRPr="009903DC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9A0" w:rsidR="006379A0">
      <w:r>
        <w:separator/>
      </w:r>
    </w:p>
  </w:endnote>
  <w:endnote w:id="0" w:type="continuationSeparator">
    <w:p w:rsidRDefault="006379A0" w:rsidR="00637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9A0" w:rsidR="006379A0">
      <w:r>
        <w:separator/>
      </w:r>
    </w:p>
  </w:footnote>
  <w:footnote w:id="0" w:type="continuationSeparator">
    <w:p w:rsidRDefault="006379A0" w:rsidR="00637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7F4C65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 w:rsidRPr="007E0BC7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St-3307/16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6B52"/>
    <w:rsid w:val="0026317D"/>
    <w:rsid w:val="00281E63"/>
    <w:rsid w:val="0028293E"/>
    <w:rsid w:val="0029479C"/>
    <w:rsid w:val="002E06D4"/>
    <w:rsid w:val="00306D7E"/>
    <w:rsid w:val="00320107"/>
    <w:rsid w:val="003423A6"/>
    <w:rsid w:val="00354C8C"/>
    <w:rsid w:val="0036341C"/>
    <w:rsid w:val="00364979"/>
    <w:rsid w:val="00366457"/>
    <w:rsid w:val="00385C59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3745"/>
    <w:rsid w:val="005774B3"/>
    <w:rsid w:val="00583A71"/>
    <w:rsid w:val="00593D1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79A0"/>
    <w:rsid w:val="006819D2"/>
    <w:rsid w:val="006824AB"/>
    <w:rsid w:val="006E69A4"/>
    <w:rsid w:val="006F5244"/>
    <w:rsid w:val="00727277"/>
    <w:rsid w:val="007519B3"/>
    <w:rsid w:val="00764AEE"/>
    <w:rsid w:val="00795971"/>
    <w:rsid w:val="0079634F"/>
    <w:rsid w:val="007C0F56"/>
    <w:rsid w:val="007C38A1"/>
    <w:rsid w:val="007C422F"/>
    <w:rsid w:val="007E0BC7"/>
    <w:rsid w:val="007F2918"/>
    <w:rsid w:val="007F4C65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A566B"/>
    <w:rsid w:val="008B2D9B"/>
    <w:rsid w:val="008B71C4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376C"/>
    <w:rsid w:val="00B1532C"/>
    <w:rsid w:val="00B34CEC"/>
    <w:rsid w:val="00B70980"/>
    <w:rsid w:val="00B77767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17153"/>
    <w:rsid w:val="00D2331C"/>
    <w:rsid w:val="00D373D4"/>
    <w:rsid w:val="00D74871"/>
    <w:rsid w:val="00DA0460"/>
    <w:rsid w:val="00DD444D"/>
    <w:rsid w:val="00E107B5"/>
    <w:rsid w:val="00E34D4F"/>
    <w:rsid w:val="00E72119"/>
    <w:rsid w:val="00EC3908"/>
    <w:rsid w:val="00EC6731"/>
    <w:rsid w:val="00ED3C87"/>
    <w:rsid w:val="00EE77FC"/>
    <w:rsid w:val="00F206F2"/>
    <w:rsid w:val="00F65C40"/>
    <w:rsid w:val="00F849E3"/>
    <w:rsid w:val="00FB1FEC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85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C5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85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C5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75</properties:Words>
  <properties:Characters>464</properties:Characters>
  <properties:Lines>37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2017-09-29T09:05:00Z</dcterms:created>
  <dc:creator>Mihael Kovačić</dc:creator>
  <cp:lastModifiedBy>Sonja Pilić</cp:lastModifiedBy>
  <cp:lastPrinted>2017-09-29T09:34:00Z</cp:lastPrinted>
  <dcterms:modified xmlns:xsi="http://www.w3.org/2001/XMLSchema-instance" xsi:type="dcterms:W3CDTF">2017-09-29T09:35:00Z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