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2e1e" w14:paraId="e152e1e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246016">
        <w:rPr>
          <w:bCs/>
        </w:rPr>
        <w:t>396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3703A9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246016">
        <w:rPr>
          <w:color w:themeTint="F2" w:themeColor="text1" w:val="0D0D0D"/>
        </w:rPr>
        <w:t>BIRO TRGOVINA j.</w:t>
      </w:r>
      <w:r w:rsidR="00246016">
        <w:t>d.o.o., Murvica, Ulica Kneza Domagoja 3, OIB: 62049852524</w:t>
      </w:r>
      <w:r w:rsidR="00C947ED">
        <w:t xml:space="preserve">, povodom zahtjeva Financijske agencije, Regionalnog centra Split, Podružnice Zadar, Ivana Danila 4, OIB: 85821130368 od </w:t>
      </w:r>
      <w:r w:rsidR="00246016">
        <w:t>20</w:t>
      </w:r>
      <w:r w:rsidR="00A57491">
        <w:t xml:space="preserve">. </w:t>
      </w:r>
      <w:r w:rsidR="003703A9">
        <w:t>studenog</w:t>
      </w:r>
      <w:r w:rsidR="00757DF3">
        <w:t xml:space="preserve"> 2018</w:t>
      </w:r>
      <w:r w:rsidR="00C947ED">
        <w:t xml:space="preserve">., </w:t>
      </w:r>
      <w:r w:rsidR="00246016">
        <w:t>4</w:t>
      </w:r>
      <w:r w:rsidR="00572FB9">
        <w:t xml:space="preserve">. </w:t>
      </w:r>
      <w:r w:rsidR="00246016">
        <w:t>prosinca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246016">
        <w:rPr>
          <w:color w:themeTint="F2" w:themeColor="text1" w:val="0D0D0D"/>
        </w:rPr>
        <w:t>BIRO TRGOVINA j.</w:t>
      </w:r>
      <w:r w:rsidR="00246016">
        <w:t>d.o.o., Murvica, Ulica Kneza Domagoja 3, OIB: 62049852524</w:t>
      </w:r>
      <w:r w:rsidR="00A57491">
        <w:t>,</w:t>
      </w:r>
      <w:r>
        <w:t xml:space="preserve"> na temelju neizvršenih osnova za plaćanje iznosi </w:t>
      </w:r>
      <w:r w:rsidR="00246016">
        <w:t>2.685.615,70</w:t>
      </w:r>
      <w:r w:rsidR="00D82541">
        <w:t xml:space="preserve"> </w:t>
      </w:r>
      <w:r>
        <w:t xml:space="preserve">kn.  </w:t>
      </w:r>
    </w:p>
    <w:p w:rsidRDefault="00C947ED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2.  Poziva se osoba ovlaštena za zastupanje dužnika po zakonu </w:t>
      </w:r>
      <w:r w:rsidR="00246016" w:rsidRPr="00246016">
        <w:rPr>
          <w:color w:themeColor="text1" w:val="000000"/>
        </w:rPr>
        <w:t>ÉVA BIRÓNÉ SINKA</w:t>
      </w:r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246016">
        <w:t>4</w:t>
      </w:r>
      <w:r w:rsidR="00572FB9">
        <w:t xml:space="preserve">. </w:t>
      </w:r>
      <w:r w:rsidR="00246016">
        <w:t>prosinca</w:t>
      </w:r>
      <w:r>
        <w:t xml:space="preserve"> 2018.</w:t>
      </w:r>
    </w:p>
    <w:p w:rsidRDefault="00E673BA" w:rsidP="00AD11DE" w:rsidR="00C947ED">
      <w:pPr>
        <w:jc w:val="right"/>
      </w:pP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E673BA" w:rsidP="00AD11DE" w:rsidR="00DE51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>
        <w:t xml:space="preserve">     </w:t>
      </w:r>
      <w:r w:rsidR="006E3223">
        <w:t>Anamarija Kovačić Milković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246016">
      <w:rPr>
        <w:bCs/>
      </w:rPr>
      <w:t>396</w:t>
    </w:r>
    <w:r w:rsidR="00994F76">
      <w:rPr>
        <w:bCs/>
      </w:rPr>
      <w:t>/2018-</w:t>
    </w:r>
    <w:r w:rsidR="003703A9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03CED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11DE"/>
    <w:rsid w:val="00AD25BB"/>
    <w:rsid w:val="00AE79BD"/>
    <w:rsid w:val="00B17EFE"/>
    <w:rsid w:val="00B93D8D"/>
    <w:rsid w:val="00B951D5"/>
    <w:rsid w:val="00BD1275"/>
    <w:rsid w:val="00C049D8"/>
    <w:rsid w:val="00C231AF"/>
    <w:rsid w:val="00C55278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81FA4"/>
    <w:rsid w:val="00F87045"/>
    <w:rsid w:val="00F94B7A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St-396/2018</izvorni_sadrzaj>
    <derivirana_varijabla naziv="DomainObject.Predmet.OznakaBroj_1">St-396/2018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 TRGOVINA j.d.o.o. za trgovinu</izvorni_sadrzaj>
    <derivirana_varijabla naziv="DomainObject.Predmet.ProtustrankaFormated_1">  BIRO TRGOVINA j.d.o.o. za trgovinu</derivirana_varijabla>
  </DomainObject.Predmet.ProtustrankaFormated>
  <DomainObject.Predmet.ProtustrankaFormatedOIB>
    <izvorni_sadrzaj>  BIRO TRGOVINA j.d.o.o. za trgovinu, OIB 62049852524</izvorni_sadrzaj>
    <derivirana_varijabla naziv="DomainObject.Predmet.ProtustrankaFormatedOIB_1">  BIRO TRGOVINA j.d.o.o. za trgovinu, OIB 62049852524</derivirana_varijabla>
  </DomainObject.Predmet.ProtustrankaFormatedOIB>
  <DomainObject.Predmet.ProtustrankaFormatedWithAdress>
    <izvorni_sadrzaj> BIRO TRGOVINA j.d.o.o. za trgovinu, Ulica Kneza Domagoja 3, 23000 Murvica</izvorni_sadrzaj>
    <derivirana_varijabla naziv="DomainObject.Predmet.ProtustrankaFormatedWithAdress_1"> BIRO TRGOVINA j.d.o.o. za trgovinu, Ulica Kneza Domagoja 3, 23000 Murvica</derivirana_varijabla>
  </DomainObject.Predmet.ProtustrankaFormatedWithAdress>
  <DomainObject.Predmet.ProtustrankaFormatedWithAdressOIB>
    <izvorni_sadrzaj> BIRO TRGOVINA j.d.o.o. za trgovinu, OIB 62049852524, Ulica Kneza Domagoja 3, 23000 Murvica</izvorni_sadrzaj>
    <derivirana_varijabla naziv="DomainObject.Predmet.ProtustrankaFormatedWithAdressOIB_1"> BIRO TRGOVINA j.d.o.o. za trgovinu, OIB 62049852524, Ulica Kneza Domagoja 3, 23000 Murvica</derivirana_varijabla>
  </DomainObject.Predmet.ProtustrankaFormatedWithAdressOIB>
  <DomainObject.Predmet.ProtustrankaWithAdress>
    <izvorni_sadrzaj>BIRO TRGOVINA j.d.o.o. za trgovinu Ulica Kneza Domagoja 3, 23000 Murvica</izvorni_sadrzaj>
    <derivirana_varijabla naziv="DomainObject.Predmet.ProtustrankaWithAdress_1">BIRO TRGOVINA j.d.o.o. za trgovinu Ulica Kneza Domagoja 3, 23000 Murvica</derivirana_varijabla>
  </DomainObject.Predmet.ProtustrankaWithAdress>
  <DomainObject.Predmet.ProtustrankaWithAdressOIB>
    <izvorni_sadrzaj>BIRO TRGOVINA j.d.o.o. za trgovinu, OIB 62049852524, Ulica Kneza Domagoja 3, 23000 Murvica</izvorni_sadrzaj>
    <derivirana_varijabla naziv="DomainObject.Predmet.ProtustrankaWithAdressOIB_1">BIRO TRGOVINA j.d.o.o. za trgovinu, OIB 62049852524, Ulica Kneza Domagoja 3, 23000 Murvica</derivirana_varijabla>
  </DomainObject.Predmet.ProtustrankaWithAdressOIB>
  <DomainObject.Predmet.ProtustrankaNazivFormated>
    <izvorni_sadrzaj>BIRO TRGOVINA j.d.o.o. za trgovinu</izvorni_sadrzaj>
    <derivirana_varijabla naziv="DomainObject.Predmet.ProtustrankaNazivFormated_1">BIRO TRGOVINA j.d.o.o. za trgovinu</derivirana_varijabla>
  </DomainObject.Predmet.ProtustrankaNazivFormated>
  <DomainObject.Predmet.ProtustrankaNazivFormatedOIB>
    <izvorni_sadrzaj>BIRO TRGOVINA j.d.o.o. za trgovinu, OIB 62049852524</izvorni_sadrzaj>
    <derivirana_varijabla naziv="DomainObject.Predmet.ProtustrankaNazivFormatedOIB_1">BIRO TRGOVINA j.d.o.o. za trgovinu, OIB 62049852524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BIRO TRGOVINA j.d.o.o. za trgovinu</item>
    </izvorni_sadrzaj>
    <derivirana_varijabla naziv="DomainObject.Predmet.ProtuStrankaListFormated_1">
      <item>BIRO TRGOVINA j.d.o.o. za trgovinu</item>
    </derivirana_varijabla>
  </DomainObject.Predmet.ProtuStrankaListFormated>
  <DomainObject.Predmet.ProtuStrankaListFormatedOIB>
    <izvorni_sadrzaj>
      <item>BIRO TRGOVINA j.d.o.o. za trgovinu, OIB 62049852524</item>
    </izvorni_sadrzaj>
    <derivirana_varijabla naziv="DomainObject.Predmet.ProtuStrankaListFormatedOIB_1">
      <item>BIRO TRGOVINA j.d.o.o. za trgovinu, OIB 62049852524</item>
    </derivirana_varijabla>
  </DomainObject.Predmet.ProtuStrankaListFormatedOIB>
  <DomainObject.Predmet.ProtuStrankaListFormatedWithAdress>
    <izvorni_sadrzaj>
      <item>BIRO TRGOVINA j.d.o.o. za trgovinu, Ulica Kneza Domagoja 3, 23000 Murvica</item>
    </izvorni_sadrzaj>
    <derivirana_varijabla naziv="DomainObject.Predmet.ProtuStrankaListFormatedWithAdress_1">
      <item>BIRO TRGOVINA j.d.o.o. za trgovinu, Ulica Kneza Domagoja 3, 23000 Murvica</item>
    </derivirana_varijabla>
  </DomainObject.Predmet.ProtuStrankaListFormatedWithAdress>
  <DomainObject.Predmet.ProtuStrankaListFormatedWithAdressOIB>
    <izvorni_sadrzaj>
      <item>BIRO TRGOVINA j.d.o.o. za trgovinu, OIB 62049852524, Ulica Kneza Domagoja 3, 23000 Murvica</item>
    </izvorni_sadrzaj>
    <derivirana_varijabla naziv="DomainObject.Predmet.ProtuStrankaListFormatedWithAdressOIB_1">
      <item>BIRO TRGOVINA j.d.o.o. za trgovinu, OIB 62049852524, Ulica Kneza Domagoja 3, 23000 Murvica</item>
    </derivirana_varijabla>
  </DomainObject.Predmet.ProtuStrankaListFormatedWithAdressOIB>
  <DomainObject.Predmet.ProtuStrankaListNazivFormated>
    <izvorni_sadrzaj>
      <item>BIRO TRGOVINA j.d.o.o. za trgovinu</item>
    </izvorni_sadrzaj>
    <derivirana_varijabla naziv="DomainObject.Predmet.ProtuStrankaListNazivFormated_1">
      <item>BIRO TRGOVINA j.d.o.o. za trgovinu</item>
    </derivirana_varijabla>
  </DomainObject.Predmet.ProtuStrankaListNazivFormated>
  <DomainObject.Predmet.ProtuStrankaListNazivFormatedOIB>
    <izvorni_sadrzaj>
      <item>BIRO TRGOVINA j.d.o.o. za trgovinu, OIB 62049852524</item>
    </izvorni_sadrzaj>
    <derivirana_varijabla naziv="DomainObject.Predmet.ProtuStrankaListNazivFormatedOIB_1">
      <item>BIRO TRGOVINA j.d.o.o. za trgovinu, OIB 62049852524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BIRO TRGOVINA j.d.o.o. za trgovinu</izvorni_sadrzaj>
    <derivirana_varijabla naziv="DomainObject.Predmet.ProtustrankaIDrugi_1">BIRO TRGOVINA j.d.o.o. za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BIRO TRGOVINA j.d.o.o. za trgovinu, OIB 62049852524, Ulica Kneza Domagoja 3, 23000 Murvica</izvorni_sadrzaj>
    <derivirana_varijabla naziv="DomainObject.Predmet.ProtustrankaIDrugiAdressOIB_1">BIRO TRGOVINA j.d.o.o. za trgovinu, OIB 62049852524, Ulica Kneza Domagoja 3,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BIRO TRGOVINA j.d.o.o. za trgovinu</item>
    </izvorni_sadrzaj>
    <derivirana_varijabla naziv="DomainObject.Predmet.SudioniciListNaziv_1">
      <item>FINA</item>
      <item>BIRO TRGOVINA j.d.o.o. za trgovinu</item>
    </derivirana_varijabla>
  </DomainObject.Predmet.SudioniciListNaziv>
  <DomainObject.Predmet.SudioniciListAdressOIB>
    <izvorni_sadrzaj>
      <item>FINA, OIB 85821130368, Ivana Danila 4,23000 Zadar</item>
      <item>BIRO TRGOVINA j.d.o.o. za trgovinu, OIB 62049852524, Ulica Kneza Domagoja 3,23000 Murvica</item>
    </izvorni_sadrzaj>
    <derivirana_varijabla naziv="DomainObject.Predmet.SudioniciListAdressOIB_1">
      <item>FINA, OIB 85821130368, Ivana Danila 4,23000 Zadar</item>
      <item>BIRO TRGOVINA j.d.o.o. za trgovinu, OIB 62049852524, Ulica Kneza Domagoja 3,23000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62049852524</item>
    </izvorni_sadrzaj>
    <derivirana_varijabla naziv="DomainObject.Predmet.SudioniciListNazivOIB_1">
      <item>, OIB 85821130368</item>
      <item>, OIB 62049852524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2016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2018-12-04T10:53:00Z</dcterms:created>
  <dc:creator>mklismanic</dc:creator>
  <cp:lastModifiedBy>Anita Ivandić</cp:lastModifiedBy>
  <cp:lastPrinted>2018-12-04T10:52:00Z</cp:lastPrinted>
  <dcterms:modified xmlns:xsi="http://www.w3.org/2001/XMLSchema-instance" xsi:type="dcterms:W3CDTF">2018-12-04T12:59:00Z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(St-396-2018.docx)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