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d317" w14:paraId="ac1d317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E611BA" w:rsidRPr="001F660A">
        <w:rPr>
          <w:b/>
        </w:rPr>
        <w:t>Broj: 1/St-</w:t>
      </w:r>
      <w:r w:rsidR="00A82903">
        <w:rPr>
          <w:b/>
        </w:rPr>
        <w:t>1546/2017-20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 xml:space="preserve">TRGOVAČKI SUD U OSIJEKU STALNA SLUŽBA U SLAVONSKOM BRODU, po stečajnoj sutkinji Vesni Vukelić, u prethodnom postupku radi utvrđivanja pretpostavki za otvaranje stečajnog postupka nad dužnikom </w:t>
      </w:r>
      <w:r w:rsidR="00A82903">
        <w:t xml:space="preserve">UNIPROTEKT j.d.o.o. za posredovanje, konzalting, usluge i trgovinu, Bana Jelačića 25, </w:t>
      </w:r>
      <w:proofErr w:type="spellStart"/>
      <w:r w:rsidR="00A82903">
        <w:t>Klokočevik</w:t>
      </w:r>
      <w:proofErr w:type="spellEnd"/>
      <w:r w:rsidR="00A82903">
        <w:t>, OIB 07495022417,odlučujući o nagradi privremenoj</w:t>
      </w:r>
      <w:r w:rsidR="005753D5">
        <w:t xml:space="preserve"> stečajn</w:t>
      </w:r>
      <w:r w:rsidR="00A82903">
        <w:t>oj</w:t>
      </w:r>
      <w:r w:rsidR="006F7E0B">
        <w:t xml:space="preserve"> </w:t>
      </w:r>
      <w:r w:rsidR="00F54269">
        <w:t>upravitelj</w:t>
      </w:r>
      <w:r w:rsidR="00A82903">
        <w:t>ici</w:t>
      </w:r>
      <w:r w:rsidR="005753D5">
        <w:t xml:space="preserve">, dana </w:t>
      </w:r>
      <w:r w:rsidR="00C14931">
        <w:t>07</w:t>
      </w:r>
      <w:r w:rsidR="00A82903">
        <w:t>.svibnja</w:t>
      </w:r>
      <w:r w:rsidR="00351DCF">
        <w:t xml:space="preserve">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A82903">
        <w:t xml:space="preserve"> Privremenoj</w:t>
      </w:r>
      <w:r>
        <w:t xml:space="preserve"> s</w:t>
      </w:r>
      <w:r w:rsidR="00A82903">
        <w:t>tečajnoj</w:t>
      </w:r>
      <w:r w:rsidR="00F54269">
        <w:t xml:space="preserve"> upravitelj</w:t>
      </w:r>
      <w:r w:rsidR="00A82903">
        <w:t>ici</w:t>
      </w:r>
      <w:r w:rsidR="00F54269">
        <w:t xml:space="preserve"> </w:t>
      </w:r>
      <w:r w:rsidR="00A82903">
        <w:rPr>
          <w:b/>
        </w:rPr>
        <w:t xml:space="preserve">SANJI MIŠEVIĆ, </w:t>
      </w:r>
      <w:proofErr w:type="spellStart"/>
      <w:r w:rsidR="00A82903">
        <w:rPr>
          <w:b/>
        </w:rPr>
        <w:t>dipl.pravnici</w:t>
      </w:r>
      <w:proofErr w:type="spellEnd"/>
      <w:r w:rsidR="00A82903">
        <w:rPr>
          <w:b/>
        </w:rPr>
        <w:t xml:space="preserve"> iz Osijeka, L. </w:t>
      </w:r>
      <w:proofErr w:type="spellStart"/>
      <w:r w:rsidR="00A82903">
        <w:rPr>
          <w:b/>
        </w:rPr>
        <w:t>Jagera</w:t>
      </w:r>
      <w:proofErr w:type="spellEnd"/>
      <w:r w:rsidR="00A82903">
        <w:rPr>
          <w:b/>
        </w:rPr>
        <w:t xml:space="preserve"> 24, OIB 17448143522,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A82903">
        <w:t>ti odmjerenu nagradu privremenoj</w:t>
      </w:r>
      <w:r w:rsidR="00F54269">
        <w:t xml:space="preserve"> </w:t>
      </w:r>
      <w:proofErr w:type="spellStart"/>
      <w:r w:rsidR="00857D06">
        <w:t>steč.uprav</w:t>
      </w:r>
      <w:r w:rsidR="00A82903">
        <w:t>iteljici</w:t>
      </w:r>
      <w:proofErr w:type="spellEnd"/>
      <w:r w:rsidR="00F54269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A82903">
        <w:t xml:space="preserve">oslovni račun </w:t>
      </w:r>
      <w:proofErr w:type="spellStart"/>
      <w:r w:rsidR="00A82903">
        <w:t>steč.upraviteljice</w:t>
      </w:r>
      <w:proofErr w:type="spellEnd"/>
      <w:r>
        <w:t xml:space="preserve"> IBAN </w:t>
      </w:r>
      <w:r w:rsidR="00A82903">
        <w:t>HR</w:t>
      </w:r>
      <w:r w:rsidR="00C14931">
        <w:t>2923600003115813090, otvoren kod Zagrebačke banke d.d. Zagreb.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A82903">
      <w:pPr>
        <w:jc w:val="both"/>
      </w:pPr>
      <w:r>
        <w:tab/>
        <w:t xml:space="preserve">Rješenjem </w:t>
      </w:r>
      <w:r w:rsidR="00A82903">
        <w:t>posl.</w:t>
      </w:r>
      <w:r>
        <w:t>br.</w:t>
      </w:r>
      <w:r w:rsidR="00383E62">
        <w:t xml:space="preserve"> </w:t>
      </w:r>
      <w:r w:rsidR="00635DC4">
        <w:t>1/</w:t>
      </w:r>
      <w:r w:rsidR="00383E62">
        <w:t>St-</w:t>
      </w:r>
      <w:r w:rsidR="00A82903">
        <w:t>1546/2017-10</w:t>
      </w:r>
      <w:r w:rsidR="008859BC">
        <w:t xml:space="preserve"> </w:t>
      </w:r>
      <w:r w:rsidR="00D93E6B">
        <w:t xml:space="preserve">od </w:t>
      </w:r>
      <w:r w:rsidR="00A82903">
        <w:t>08.siječnja 2018.g. sud je pokrenuo</w:t>
      </w:r>
      <w:r w:rsidR="00D93E6B">
        <w:t xml:space="preserve"> prethodni postupak radi utvrđivanja pretpostavki za otvaranje stečajnog postupka, te</w:t>
      </w:r>
      <w:r w:rsidR="00A82903">
        <w:t xml:space="preserve"> je</w:t>
      </w:r>
      <w:r w:rsidR="00D93E6B">
        <w:t xml:space="preserve"> isti</w:t>
      </w:r>
      <w:r w:rsidR="00A82903">
        <w:t>m rješenjem imenovao privremenu stečajnu upraviteljicu</w:t>
      </w:r>
      <w:r w:rsidR="00D93E6B">
        <w:t xml:space="preserve"> u osobi </w:t>
      </w:r>
      <w:r w:rsidR="00A82903">
        <w:t xml:space="preserve">Sanje </w:t>
      </w:r>
      <w:proofErr w:type="spellStart"/>
      <w:r w:rsidR="00A82903">
        <w:t>MIšević</w:t>
      </w:r>
      <w:proofErr w:type="spellEnd"/>
      <w:r w:rsidR="00A82903">
        <w:t xml:space="preserve">, </w:t>
      </w:r>
      <w:proofErr w:type="spellStart"/>
      <w:r w:rsidR="00A82903">
        <w:t>dipl.pravnice</w:t>
      </w:r>
      <w:proofErr w:type="spellEnd"/>
      <w:r w:rsidR="00A82903">
        <w:t xml:space="preserve"> iz Osijeka.</w:t>
      </w:r>
    </w:p>
    <w:p w:rsidRDefault="00D846EF" w:rsidP="005753D5" w:rsidR="00D846EF">
      <w:pPr>
        <w:jc w:val="both"/>
      </w:pPr>
    </w:p>
    <w:p w:rsidRDefault="00A619F7" w:rsidP="005753D5" w:rsidR="00931F75">
      <w:pPr>
        <w:jc w:val="both"/>
      </w:pPr>
      <w:r>
        <w:tab/>
        <w:t>Privremen</w:t>
      </w:r>
      <w:r w:rsidR="00A82903">
        <w:t>a</w:t>
      </w:r>
      <w:r w:rsidR="00F54269">
        <w:t xml:space="preserve"> st</w:t>
      </w:r>
      <w:r w:rsidR="00A82903">
        <w:t>ečajna</w:t>
      </w:r>
      <w:r w:rsidR="005753D5">
        <w:t xml:space="preserve"> upravitelj</w:t>
      </w:r>
      <w:r w:rsidR="00A82903">
        <w:t>ica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</w:t>
      </w:r>
      <w:r w:rsidR="00A82903">
        <w:t>la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A82903">
        <w:t>masu,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A82903">
        <w:t>15.ožujka</w:t>
      </w:r>
      <w:r w:rsidR="009839AD">
        <w:t xml:space="preserve"> 201</w:t>
      </w:r>
      <w:r w:rsidR="00E85D09">
        <w:t>8</w:t>
      </w:r>
      <w:r w:rsidR="009839AD">
        <w:t>.g.</w:t>
      </w:r>
      <w:r w:rsidR="00621B7A">
        <w:t xml:space="preserve"> </w:t>
      </w:r>
    </w:p>
    <w:p w:rsidRDefault="00A82903" w:rsidP="005753D5" w:rsidR="00A82903">
      <w:pPr>
        <w:jc w:val="both"/>
      </w:pPr>
    </w:p>
    <w:p w:rsidRDefault="00931F75" w:rsidP="00D41971" w:rsidR="00D846EF">
      <w:pPr>
        <w:jc w:val="both"/>
      </w:pPr>
      <w:r>
        <w:tab/>
      </w:r>
    </w:p>
    <w:p w:rsidRDefault="00D846EF" w:rsidP="00D41971" w:rsidR="00D846EF">
      <w:pPr>
        <w:jc w:val="both"/>
      </w:pPr>
    </w:p>
    <w:p w:rsidRDefault="00D846EF" w:rsidP="00D846EF" w:rsidR="00D846EF">
      <w:pPr>
        <w:jc w:val="right"/>
        <w:rPr>
          <w:b/>
        </w:rPr>
      </w:pPr>
      <w:r w:rsidRPr="001F660A">
        <w:rPr>
          <w:b/>
        </w:rPr>
        <w:t>Broj: 1/St-</w:t>
      </w:r>
      <w:r>
        <w:rPr>
          <w:b/>
        </w:rPr>
        <w:t>1546/2017-20</w:t>
      </w:r>
    </w:p>
    <w:p w:rsidRDefault="00D846EF" w:rsidP="00D846EF" w:rsidR="00D846EF">
      <w:pPr>
        <w:jc w:val="right"/>
        <w:rPr>
          <w:b/>
        </w:rPr>
      </w:pPr>
    </w:p>
    <w:p w:rsidRDefault="00D846EF" w:rsidP="00D846EF" w:rsidR="00D846EF">
      <w:pPr>
        <w:jc w:val="right"/>
      </w:pPr>
    </w:p>
    <w:p w:rsidRDefault="00D846EF" w:rsidP="00D846EF" w:rsidR="00D41971">
      <w:pPr>
        <w:ind w:firstLine="708"/>
        <w:jc w:val="both"/>
      </w:pPr>
      <w:r>
        <w:t>Obzirom da je privremena</w:t>
      </w:r>
      <w:r w:rsidR="00A619F7">
        <w:t xml:space="preserve"> stečajn</w:t>
      </w:r>
      <w:r>
        <w:t>a</w:t>
      </w:r>
      <w:r w:rsidR="00D41971">
        <w:t xml:space="preserve"> upravitelj</w:t>
      </w:r>
      <w:r>
        <w:t>ica time obavila</w:t>
      </w:r>
      <w:r w:rsidR="00D41971">
        <w:t xml:space="preserve"> zadatke koje </w:t>
      </w:r>
      <w:r>
        <w:t>joj</w:t>
      </w:r>
      <w:r w:rsidR="00D41971">
        <w:t xml:space="preserve"> je naložio </w:t>
      </w:r>
      <w:r w:rsidR="00F54269">
        <w:t>stečajni sudac, valjalo je isto</w:t>
      </w:r>
      <w:r>
        <w:t>j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D41971" w:rsidP="00D846EF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C14931" w:rsidP="0053249A" w:rsidR="00C14931">
      <w:pPr>
        <w:jc w:val="both"/>
      </w:pPr>
    </w:p>
    <w:p w:rsidRDefault="00D846EF" w:rsidP="00B438A7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C14931">
        <w:t>07</w:t>
      </w:r>
      <w:r>
        <w:t>.svibnja</w:t>
      </w:r>
      <w:r w:rsidR="00072559">
        <w:t xml:space="preserve"> 2018</w:t>
      </w:r>
      <w:r w:rsidR="00043E83">
        <w:t xml:space="preserve"> </w:t>
      </w:r>
      <w:r w:rsidR="005753D5">
        <w:t>g.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C14931" w:rsidR="007E5958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F45A22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D846EF" w:rsidP="00D14F30" w:rsidR="00A619F7">
      <w:r>
        <w:t>1.privr.steč.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11CC9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278F7"/>
    <w:rsid w:val="00747896"/>
    <w:rsid w:val="00752704"/>
    <w:rsid w:val="00770B6D"/>
    <w:rsid w:val="007A2787"/>
    <w:rsid w:val="007E5958"/>
    <w:rsid w:val="00846817"/>
    <w:rsid w:val="00857D06"/>
    <w:rsid w:val="00863E25"/>
    <w:rsid w:val="008859BC"/>
    <w:rsid w:val="008A13C3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6182D"/>
    <w:rsid w:val="00A619F7"/>
    <w:rsid w:val="00A82903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14931"/>
    <w:rsid w:val="00C436D4"/>
    <w:rsid w:val="00C50D2B"/>
    <w:rsid w:val="00CF086F"/>
    <w:rsid w:val="00D14F30"/>
    <w:rsid w:val="00D31E82"/>
    <w:rsid w:val="00D41971"/>
    <w:rsid w:val="00D67974"/>
    <w:rsid w:val="00D72C89"/>
    <w:rsid w:val="00D846EF"/>
    <w:rsid w:val="00D904E5"/>
    <w:rsid w:val="00D93E6B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85D09"/>
    <w:rsid w:val="00ED422E"/>
    <w:rsid w:val="00EF48E0"/>
    <w:rsid w:val="00F007E0"/>
    <w:rsid w:val="00F0640A"/>
    <w:rsid w:val="00F312BB"/>
    <w:rsid w:val="00F40416"/>
    <w:rsid w:val="00F45A22"/>
    <w:rsid w:val="00F4605A"/>
    <w:rsid w:val="00F4741B"/>
    <w:rsid w:val="00F54269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8459.46</izvorni_sadrzaj>
    <derivirana_varijabla naziv="DomainObject.Predmet.InicijalnaVrijednost_1">8459.46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UNIPROTEKT j.d.o.o. za posredovanje, konzalting, usluge i trgovinu</izvorni_sadrzaj>
    <derivirana_varijabla naziv="DomainObject.Predmet.ProtustrankaFormated_1">  UNIPROTEKT j.d.o.o. za posredovanje, konzalting, usluge i trgovinu</derivirana_varijabla>
  </DomainObject.Predmet.ProtustrankaFormated>
  <DomainObject.Predmet.ProtustrankaFormatedOIB>
    <izvorni_sadrzaj>  UNIPROTEKT j.d.o.o. za posredovanje, konzalting, usluge i trgovinu, OIB 07495022417</izvorni_sadrzaj>
    <derivirana_varijabla naziv="DomainObject.Predmet.ProtustrankaFormatedOIB_1">  UNIPROTEKT j.d.o.o. za posredovanje, konzalting, usluge i trgovinu, OIB 07495022417</derivirana_varijabla>
  </DomainObject.Predmet.ProtustrankaFormatedOIB>
  <DomainObject.Predmet.ProtustrankaFormatedWithAdress>
    <izvorni_sadrzaj> UNIPROTEKT j.d.o.o. za posredovanje, konzalting, usluge i trgovinu, Bana Jelačića 25, 35212 Klokočevik</izvorni_sadrzaj>
    <derivirana_varijabla naziv="DomainObject.Predmet.ProtustrankaFormatedWithAdress_1"> UNIPROTEKT j.d.o.o. za posredovanje, konzalting, usluge i trgovinu, Bana Jelačića 25, 35212 Klokočevik</derivirana_varijabla>
  </DomainObject.Predmet.ProtustrankaFormatedWithAdress>
  <DomainObject.Predmet.ProtustrankaFormatedWithAdressOIB>
    <izvorni_sadrzaj> UNIPROTEKT j.d.o.o. za posredovanje, konzalting, usluge i trgovinu, OIB 07495022417, Bana Jelačića 25, 35212 Klokočevik</izvorni_sadrzaj>
    <derivirana_varijabla naziv="DomainObject.Predmet.ProtustrankaFormatedWithAdressOIB_1"> UNIPROTEKT j.d.o.o. za posredovanje, konzalting, usluge i trgovinu, OIB 07495022417, Bana Jelačića 25, 35212 Klokočevik</derivirana_varijabla>
  </DomainObject.Predmet.ProtustrankaFormatedWithAdressOIB>
  <DomainObject.Predmet.ProtustrankaWithAdress>
    <izvorni_sadrzaj>UNIPROTEKT j.d.o.o. za posredovanje, konzalting, usluge i trgovinu Bana Jelačića 25, 35212 Klokočevik</izvorni_sadrzaj>
    <derivirana_varijabla naziv="DomainObject.Predmet.ProtustrankaWithAdress_1">UNIPROTEKT j.d.o.o. za posredovanje, konzalting, usluge i trgovinu Bana Jelačića 25, 35212 Klokočevik</derivirana_varijabla>
  </DomainObject.Predmet.ProtustrankaWithAdress>
  <DomainObject.Predmet.ProtustrankaWithAdressOIB>
    <izvorni_sadrzaj>UNIPROTEKT j.d.o.o. za posredovanje, konzalting, usluge i trgovinu, OIB 07495022417, Bana Jelačića 25, 35212 Klokočevik</izvorni_sadrzaj>
    <derivirana_varijabla naziv="DomainObject.Predmet.ProtustrankaWithAdressOIB_1">UNIPROTEKT j.d.o.o. za posredovanje, konzalting, usluge i trgovinu, OIB 07495022417, Bana Jelačića 25, 35212 Klokočevik</derivirana_varijabla>
  </DomainObject.Predmet.ProtustrankaWithAdressOIB>
  <DomainObject.Predmet.ProtustrankaNazivFormated>
    <izvorni_sadrzaj>UNIPROTEKT j.d.o.o. za posredovanje, konzalting, usluge i trgovinu</izvorni_sadrzaj>
    <derivirana_varijabla naziv="DomainObject.Predmet.ProtustrankaNazivFormated_1">UNIPROTEKT j.d.o.o. za posredovanje, konzalting, usluge i trgovinu</derivirana_varijabla>
  </DomainObject.Predmet.ProtustrankaNazivFormated>
  <DomainObject.Predmet.ProtustrankaNazivFormatedOIB>
    <izvorni_sadrzaj>UNIPROTEKT j.d.o.o. za posredovanje, konzalting, usluge i trgovinu, OIB 07495022417</izvorni_sadrzaj>
    <derivirana_varijabla naziv="DomainObject.Predmet.ProtustrankaNazivFormatedOIB_1">UNIPROTEKT j.d.o.o. za posredovanje, konzalting, usluge i trgovinu, OIB 07495022417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UNIPROTEKT j.d.o.o. za posredovanje, konzalting, usluge i trgovinu</item>
    </izvorni_sadrzaj>
    <derivirana_varijabla naziv="DomainObject.Predmet.ProtuStrankaListFormated_1">
      <item>UNIPROTEKT j.d.o.o. za posredovanje, konzalting, usluge i trgovinu</item>
    </derivirana_varijabla>
  </DomainObject.Predmet.ProtuStrankaListFormated>
  <DomainObject.Predmet.ProtuStrankaListFormatedOIB>
    <izvorni_sadrzaj>
      <item>UNIPROTEKT j.d.o.o. za posredovanje, konzalting, usluge i trgovinu, OIB 07495022417</item>
    </izvorni_sadrzaj>
    <derivirana_varijabla naziv="DomainObject.Predmet.ProtuStrankaListFormatedOIB_1">
      <item>UNIPROTEKT j.d.o.o. za posredovanje, konzalting, usluge i trgovinu, OIB 07495022417</item>
    </derivirana_varijabla>
  </DomainObject.Predmet.ProtuStrankaListFormatedOIB>
  <DomainObject.Predmet.ProtuStrankaListFormatedWithAdress>
    <izvorni_sadrzaj>
      <item>UNIPROTEKT j.d.o.o. za posredovanje, konzalting, usluge i trgovinu, Bana Jelačića 25, 35212 Klokočevik</item>
    </izvorni_sadrzaj>
    <derivirana_varijabla naziv="DomainObject.Predmet.ProtuStrankaListFormatedWithAdress_1">
      <item>UNIPROTEKT j.d.o.o. za posredovanje, konzalting, usluge i trgovinu, Bana Jelačića 25, 35212 Klokočevik</item>
    </derivirana_varijabla>
  </DomainObject.Predmet.ProtuStrankaListFormatedWithAdress>
  <DomainObject.Predmet.ProtuStrankaListFormatedWithAdressOIB>
    <izvorni_sadrzaj>
      <item>UNIPROTEKT j.d.o.o. za posredovanje, konzalting, usluge i trgovinu, OIB 07495022417, Bana Jelačića 25, 35212 Klokočevik</item>
    </izvorni_sadrzaj>
    <derivirana_varijabla naziv="DomainObject.Predmet.ProtuStrankaListFormatedWithAdressOIB_1">
      <item>UNIPROTEKT j.d.o.o. za posredovanje, konzalting, usluge i trgovinu, OIB 07495022417, Bana Jelačića 25, 35212 Klokočevik</item>
    </derivirana_varijabla>
  </DomainObject.Predmet.ProtuStrankaListFormatedWithAdressOIB>
  <DomainObject.Predmet.ProtuStrankaListNazivFormated>
    <izvorni_sadrzaj>
      <item>UNIPROTEKT j.d.o.o. za posredovanje, konzalting, usluge i trgovinu</item>
    </izvorni_sadrzaj>
    <derivirana_varijabla naziv="DomainObject.Predmet.ProtuStrankaListNazivFormated_1">
      <item>UNIPROTEKT j.d.o.o. za posredovanje, konzalting, usluge i trgovinu</item>
    </derivirana_varijabla>
  </DomainObject.Predmet.ProtuStrankaListNazivFormated>
  <DomainObject.Predmet.ProtuStrankaListNazivFormatedOIB>
    <izvorni_sadrzaj>
      <item>UNIPROTEKT j.d.o.o. za posredovanje, konzalting, usluge i trgovinu, OIB 07495022417</item>
    </izvorni_sadrzaj>
    <derivirana_varijabla naziv="DomainObject.Predmet.ProtuStrankaListNazivFormatedOIB_1">
      <item>UNIPROTEKT j.d.o.o. za posredovanje, konzalting, usluge i trgovinu, OIB 07495022417</item>
    </derivirana_varijabla>
  </DomainObject.Predmet.ProtuStrankaListNazivFormatedOIB>
  <DomainObject.Predmet.OstaliListFormated>
    <izvorni_sadrzaj>
      <item>KREŠIMIR IVIĆ</item>
      <item>Sanja Mišević</item>
      <item>Josip Bitunjac</item>
    </izvorni_sadrzaj>
    <derivirana_varijabla naziv="DomainObject.Predmet.OstaliListFormated_1">
      <item>KREŠIMIR IVIĆ</item>
      <item>Sanja Mišević</item>
      <item>Josip Bitunjac</item>
    </derivirana_varijabla>
  </DomainObject.Predmet.OstaliListFormated>
  <DomainObject.Predmet.OstaliListFormatedOIB>
    <izvorni_sadrzaj>
      <item>KREŠIMIR IVIĆ, OIB 95322916771</item>
      <item>Sanja Mišević, OIB 17448143522</item>
      <item>Josip Bitunjac</item>
    </izvorni_sadrzaj>
    <derivirana_varijabla naziv="DomainObject.Predmet.OstaliListFormatedOIB_1">
      <item>KREŠIMIR IVIĆ, OIB 95322916771</item>
      <item>Sanja Mišević, OIB 17448143522</item>
      <item>Josip Bitunjac</item>
    </derivirana_varijabla>
  </DomainObject.Predmet.OstaliListFormatedOIB>
  <DomainObject.Predmet.OstaliListFormatedWithAdress>
    <izvorni_sadrzaj>
      <item>KREŠIMIR IVIĆ, BANA JELAČIĆA 25, 35212 Klokočevik</item>
      <item>Sanja Mišević, L. Jagera 24, 31000 Osijek</item>
      <item>Josip Bitunjac, Petra Krešimira IV. br. 36, 35000 Slavonski Brod</item>
    </izvorni_sadrzaj>
    <derivirana_varijabla naziv="DomainObject.Predmet.OstaliListFormatedWithAdress_1">
      <item>KREŠIMIR IVIĆ, BANA JELAČIĆA 25, 35212 Klokočevik</item>
      <item>Sanja Mišević, L. Jagera 24, 31000 Osijek</item>
      <item>Josip Bitunjac, Petra Krešimira IV. br. 36, 35000 Slavonski Brod</item>
    </derivirana_varijabla>
  </DomainObject.Predmet.OstaliListFormatedWithAdress>
  <DomainObject.Predmet.OstaliListFormatedWithAdressOIB>
    <izvorni_sadrzaj>
      <item>KREŠIMIR IVIĆ, OIB 95322916771, BANA JELAČIĆA 25, 35212 Klokočevik</item>
      <item>Sanja Mišević, OIB 17448143522, L. Jagera 24, 31000 Osijek</item>
      <item>Josip Bitunjac, Petra Krešimira IV. br. 36, 35000 Slavonski Brod</item>
    </izvorni_sadrzaj>
    <derivirana_varijabla naziv="DomainObject.Predmet.OstaliListFormatedWithAdressOIB_1">
      <item>KREŠIMIR IVIĆ, OIB 95322916771, BANA JELAČIĆA 25, 35212 Klokočevik</item>
      <item>Sanja Mišević, OIB 17448143522, L. Jagera 24, 31000 Osijek</item>
      <item>Josip Bitunjac, Petra Krešimira IV. br. 36, 35000 Slavonski Brod</item>
    </derivirana_varijabla>
  </DomainObject.Predmet.OstaliListFormatedWithAdressOIB>
  <DomainObject.Predmet.OstaliListNazivFormated>
    <izvorni_sadrzaj>
      <item>KREŠIMIR IVIĆ</item>
      <item>Sanja Mišević</item>
      <item>Josip Bitunjac</item>
    </izvorni_sadrzaj>
    <derivirana_varijabla naziv="DomainObject.Predmet.OstaliListNazivFormated_1">
      <item>KREŠIMIR IVIĆ</item>
      <item>Sanja Mišević</item>
      <item>Josip Bitunjac</item>
    </derivirana_varijabla>
  </DomainObject.Predmet.OstaliListNazivFormated>
  <DomainObject.Predmet.OstaliListNazivFormatedOIB>
    <izvorni_sadrzaj>
      <item>KREŠIMIR IVIĆ, OIB 95322916771</item>
      <item>Sanja Mišević, OIB 17448143522</item>
      <item>Josip Bitunjac</item>
    </izvorni_sadrzaj>
    <derivirana_varijabla naziv="DomainObject.Predmet.OstaliListNazivFormatedOIB_1">
      <item>KREŠIMIR IVIĆ, OIB 95322916771</item>
      <item>Sanja Mišević, OIB 17448143522</item>
      <item>Josip Bitunjac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UNIPROTEKT j.d.o.o. za posredovanje, konzalting, usluge i trgovinu</izvorni_sadrzaj>
    <derivirana_varijabla naziv="DomainObject.Predmet.ProtustrankaIDrugi_1">UNIPROTEKT j.d.o.o. za posredovanje, konzalting,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UNIPROTEKT j.d.o.o. za posredovanje, konzalting, usluge i trgovinu, OIB 07495022417, Bana Jelačića 25, 35212 Klokočevik</izvorni_sadrzaj>
    <derivirana_varijabla naziv="DomainObject.Predmet.ProtustrankaIDrugiAdressOIB_1">UNIPROTEKT j.d.o.o. za posredovanje, konzalting, usluge i trgovinu, OIB 07495022417, Bana Jelačića 25,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UNIPROTEKT j.d.o.o. za posredovanje, konzalting, usluge i trgovinu</item>
      <item>KREŠIMIR IVIĆ</item>
      <item>Sanja Mišević</item>
      <item>Josip Bitunjac</item>
    </izvorni_sadrzaj>
    <derivirana_varijabla naziv="DomainObject.Predmet.SudioniciListNaziv_1">
      <item>Financijska agencija</item>
      <item>UNIPROTEKT j.d.o.o. za posredovanje, konzalting, usluge i trgovinu</item>
      <item>KREŠIMIR IVIĆ</item>
      <item>Sanja Mišević</item>
      <item>Josip Bitunjac</item>
    </derivirana_varijabla>
  </DomainObject.Predmet.SudioniciListNaziv>
  <DomainObject.Predmet.SudioniciListAdressOIB>
    <izvorni_sadrzaj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  <item>Sanja Mišević, OIB 17448143522, L. Jagera 24,31000 Osijek</item>
      <item>Josip Bitunjac, Petra Krešimira IV. br. 36,35000 Slavonski Brod</item>
    </izvorni_sadrzaj>
    <derivirana_varijabla naziv="DomainObject.Predmet.SudioniciListAdressOIB_1"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  <item>Sanja Mišević, OIB 17448143522, L. Jagera 24,31000 Osijek</item>
      <item>Josip Bitunjac, Petra Krešimira IV. br. 36,35000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07495022417</item>
      <item>, OIB 95322916771</item>
      <item>, OIB 17448143522</item>
      <item>, OIB null</item>
    </izvorni_sadrzaj>
    <derivirana_varijabla naziv="DomainObject.Predmet.SudioniciListNazivOIB_1">
      <item>, OIB 85821130368</item>
      <item>, OIB 07495022417</item>
      <item>, OIB 95322916771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B615D-159F-468D-A03D-EB18BF1CF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449</properties:Words>
  <properties:Characters>2604</properties:Characters>
  <properties:Lines>81</properties:Lines>
  <properties:Paragraphs>31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2018-05-07T11:08:00Z</cp:lastPrinted>
  <dcterms:modified xmlns:xsi="http://www.w3.org/2001/XMLSchema-instance" xsi:type="dcterms:W3CDTF">2018-05-07T11:08:00Z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