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ea21" w14:paraId="f05ea2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47387C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7387C">
              <w:rPr>
                <w:noProof/>
              </w:rPr>
              <w:t>365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E131FD">
        <w:t xml:space="preserve">DOMOIZGRADNJA d.o.o., OIB: 44608048989, </w:t>
      </w:r>
      <w:proofErr w:type="spellStart"/>
      <w:r w:rsidR="00E131FD">
        <w:t>Hrvace</w:t>
      </w:r>
      <w:proofErr w:type="spellEnd"/>
      <w:r w:rsidR="00E131FD">
        <w:t xml:space="preserve">, </w:t>
      </w:r>
      <w:proofErr w:type="spellStart"/>
      <w:r w:rsidR="00E131FD">
        <w:t>Hrvace</w:t>
      </w:r>
      <w:proofErr w:type="spellEnd"/>
      <w:r w:rsidR="00E131FD">
        <w:t xml:space="preserve"> 140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E131FD" w:rsidRPr="00E131FD">
        <w:t xml:space="preserve">DOMOIZGRADNJA d.o.o., OIB: 44608048989, </w:t>
      </w:r>
      <w:proofErr w:type="spellStart"/>
      <w:r w:rsidR="00E131FD" w:rsidRPr="00E131FD">
        <w:t>Hrvace</w:t>
      </w:r>
      <w:proofErr w:type="spellEnd"/>
      <w:r w:rsidR="00E131FD" w:rsidRPr="00E131FD">
        <w:t xml:space="preserve">, </w:t>
      </w:r>
      <w:proofErr w:type="spellStart"/>
      <w:r w:rsidR="00E131FD" w:rsidRPr="00E131FD">
        <w:t>Hrvace</w:t>
      </w:r>
      <w:proofErr w:type="spellEnd"/>
      <w:r w:rsidR="00E131FD" w:rsidRPr="00E131FD">
        <w:t xml:space="preserve"> 140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E131FD">
        <w:t>9. svibnja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E131FD">
        <w:t>40.345,16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08C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94BC5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St-365/2018</izvorni_sadrzaj>
    <derivirana_varijabla naziv="DomainObject.Predmet.OznakaBroj_1">St-365/2018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DOMOIZGRADNJA društvo s ograničenom odgovornošću za trgovinu, građevinarstvo i usluge</izvorni_sadrzaj>
    <derivirana_varijabla naziv="DomainObject.Predmet.ProtustrankaFormated_1">  DOMOIZGRADNJA društvo s ograničenom odgovornošću za trgovinu, građevinarstvo i usluge</derivirana_varijabla>
  </DomainObject.Predmet.ProtustrankaFormated>
  <DomainObject.Predmet.ProtustrankaFormatedOIB>
    <izvorni_sadrzaj>  DOMOIZGRADNJA društvo s ograničenom odgovornošću za trgovinu, građevinarstvo i usluge, OIB 44608048989</izvorni_sadrzaj>
    <derivirana_varijabla naziv="DomainObject.Predmet.ProtustrankaFormatedOIB_1">  DOMOIZGRADNJA društvo s ograničenom odgovornošću za trgovinu, građevinarstvo i usluge, OIB 44608048989</derivirana_varijabla>
  </DomainObject.Predmet.ProtustrankaFormatedOIB>
  <DomainObject.Predmet.ProtustrankaFormatedWithAdress>
    <izvorni_sadrzaj> DOMOIZGRADNJA društvo s ograničenom odgovornošću za trgovinu, građevinarstvo i usluge, Hrvace 140, 21233 Hrvace</izvorni_sadrzaj>
    <derivirana_varijabla naziv="DomainObject.Predmet.ProtustrankaFormatedWithAdress_1"> DOMOIZGRADNJA društvo s ograničenom odgovornošću za trgovinu, građevinarstvo i usluge, Hrvace 140, 21233 Hrvace</derivirana_varijabla>
  </DomainObject.Predmet.ProtustrankaFormatedWithAdress>
  <DomainObject.Predmet.ProtustrankaFormatedWithAdressOIB>
    <izvorni_sadrzaj> DOMOIZGRADNJA društvo s ograničenom odgovornošću za trgovinu, građevinarstvo i usluge, OIB 44608048989, Hrvace 140, 21233 Hrvace</izvorni_sadrzaj>
    <derivirana_varijabla naziv="DomainObject.Predmet.ProtustrankaFormatedWithAdressOIB_1"> DOMOIZGRADNJA društvo s ograničenom odgovornošću za trgovinu, građevinarstvo i usluge, OIB 44608048989, Hrvace 140, 21233 Hrvace</derivirana_varijabla>
  </DomainObject.Predmet.ProtustrankaFormatedWithAdressOIB>
  <DomainObject.Predmet.ProtustrankaWithAdress>
    <izvorni_sadrzaj>DOMOIZGRADNJA društvo s ograničenom odgovornošću za trgovinu, građevinarstvo i usluge Hrvace 140, 21233 Hrvace</izvorni_sadrzaj>
    <derivirana_varijabla naziv="DomainObject.Predmet.ProtustrankaWithAdress_1">DOMOIZGRADNJA društvo s ograničenom odgovornošću za trgovinu, građevinarstvo i usluge Hrvace 140, 21233 Hrvace</derivirana_varijabla>
  </DomainObject.Predmet.ProtustrankaWithAdress>
  <DomainObject.Predmet.ProtustrankaWithAdressOIB>
    <izvorni_sadrzaj>DOMOIZGRADNJA društvo s ograničenom odgovornošću za trgovinu, građevinarstvo i usluge, OIB 44608048989, Hrvace 140, 21233 Hrvace</izvorni_sadrzaj>
    <derivirana_varijabla naziv="DomainObject.Predmet.ProtustrankaWithAdressOIB_1">DOMOIZGRADNJA društvo s ograničenom odgovornošću za trgovinu, građevinarstvo i usluge, OIB 44608048989, Hrvace 140, 21233 Hrvace</derivirana_varijabla>
  </DomainObject.Predmet.ProtustrankaWithAdressOIB>
  <DomainObject.Predmet.ProtustrankaNazivFormated>
    <izvorni_sadrzaj>DOMOIZGRADNJA društvo s ograničenom odgovornošću za trgovinu, građevinarstvo i usluge</izvorni_sadrzaj>
    <derivirana_varijabla naziv="DomainObject.Predmet.ProtustrankaNazivFormated_1">DOMOIZGRADNJA društvo s ograničenom odgovornošću za trgovinu, građevinarstvo i usluge</derivirana_varijabla>
  </DomainObject.Predmet.ProtustrankaNazivFormated>
  <DomainObject.Predmet.ProtustrankaNazivFormatedOIB>
    <izvorni_sadrzaj>DOMOIZGRADNJA društvo s ograničenom odgovornošću za trgovinu, građevinarstvo i usluge, OIB 44608048989</izvorni_sadrzaj>
    <derivirana_varijabla naziv="DomainObject.Predmet.ProtustrankaNazivFormatedOIB_1">DOMOIZGRADNJA društvo s ograničenom odgovornošću za trgovinu, građevinarstvo i usluge, OIB 44608048989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40345.16</izvorni_sadrzaj>
    <derivirana_varijabla naziv="DomainObject.Predmet.TrenutnaVrijednost_1">40345.16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DOMOIZGRADNJA društvo s ograničenom odgovornošću za trgovinu, građevinarstvo i usluge</item>
    </izvorni_sadrzaj>
    <derivirana_varijabla naziv="DomainObject.Predmet.ProtuStrankaListFormated_1">
      <item>DOMOIZGRADNJA društvo s ograničenom odgovornošću za trgovinu, građevinarstvo i usluge</item>
    </derivirana_varijabla>
  </DomainObject.Predmet.ProtuStrankaListFormated>
  <DomainObject.Predmet.ProtuStrankaListFormatedOIB>
    <izvorni_sadrzaj>
      <item>DOMOIZGRADNJA društvo s ograničenom odgovornošću za trgovinu, građevinarstvo i usluge, OIB 44608048989</item>
    </izvorni_sadrzaj>
    <derivirana_varijabla naziv="DomainObject.Predmet.ProtuStrankaListFormatedOIB_1">
      <item>DOMOIZGRADNJA društvo s ograničenom odgovornošću za trgovinu, građevinarstvo i usluge, OIB 44608048989</item>
    </derivirana_varijabla>
  </DomainObject.Predmet.ProtuStrankaListFormatedOIB>
  <DomainObject.Predmet.ProtuStrankaListFormatedWithAdress>
    <izvorni_sadrzaj>
      <item>DOMOIZGRADNJA društvo s ograničenom odgovornošću za trgovinu, građevinarstvo i usluge, Hrvace 140, 21233 Hrvace</item>
    </izvorni_sadrzaj>
    <derivirana_varijabla naziv="DomainObject.Predmet.ProtuStrankaListFormatedWithAdress_1">
      <item>DOMOIZGRADNJA društvo s ograničenom odgovornošću za trgovinu, građevinarstvo i usluge, Hrvace 140, 21233 Hrvace</item>
    </derivirana_varijabla>
  </DomainObject.Predmet.ProtuStrankaListFormatedWithAdress>
  <DomainObject.Predmet.ProtuStrankaListFormatedWithAdressOIB>
    <izvorni_sadrzaj>
      <item>DOMOIZGRADNJA društvo s ograničenom odgovornošću za trgovinu, građevinarstvo i usluge, OIB 44608048989, Hrvace 140, 21233 Hrvace</item>
    </izvorni_sadrzaj>
    <derivirana_varijabla naziv="DomainObject.Predmet.ProtuStrankaListFormatedWithAdressOIB_1">
      <item>DOMOIZGRADNJA društvo s ograničenom odgovornošću za trgovinu, građevinarstvo i usluge, OIB 44608048989, Hrvace 140, 21233 Hrvace</item>
    </derivirana_varijabla>
  </DomainObject.Predmet.ProtuStrankaListFormatedWithAdressOIB>
  <DomainObject.Predmet.ProtuStrankaListNazivFormated>
    <izvorni_sadrzaj>
      <item>DOMOIZGRADNJA društvo s ograničenom odgovornošću za trgovinu, građevinarstvo i usluge</item>
    </izvorni_sadrzaj>
    <derivirana_varijabla naziv="DomainObject.Predmet.ProtuStrankaListNazivFormated_1">
      <item>DOMOIZGRADNJA društvo s ograničenom odgovornošću za trgovinu, građevinarstvo i usluge</item>
    </derivirana_varijabla>
  </DomainObject.Predmet.ProtuStrankaListNazivFormated>
  <DomainObject.Predmet.ProtuStrankaListNazivFormatedOIB>
    <izvorni_sadrzaj>
      <item>DOMOIZGRADNJA društvo s ograničenom odgovornošću za trgovinu, građevinarstvo i usluge, OIB 44608048989</item>
    </izvorni_sadrzaj>
    <derivirana_varijabla naziv="DomainObject.Predmet.ProtuStrankaListNazivFormatedOIB_1">
      <item>DOMOIZGRADNJA društvo s ograničenom odgovornošću za trgovinu, građevinarstvo i usluge, OIB 44608048989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DOMOIZGRADNJA društvo s ograničenom odgovornošću za trgovinu, građevinarstvo i usluge</izvorni_sadrzaj>
    <derivirana_varijabla naziv="DomainObject.Predmet.ProtustrankaIDrugi_1">DOMOIZGRADNJA društvo s ograničenom odgovornošću za trgovinu, građevinarstvo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DOMOIZGRADNJA društvo s ograničenom odgovornošću za trgovinu, građevinarstvo i usluge, OIB 44608048989, Hrvace 140, 21233 Hrvace</izvorni_sadrzaj>
    <derivirana_varijabla naziv="DomainObject.Predmet.ProtustrankaIDrugiAdressOIB_1">DOMOIZGRADNJA društvo s ograničenom odgovornošću za trgovinu, građevinarstvo i usluge, OIB 44608048989, Hrvace 140, 21233 Hrvace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DOMOIZGRADNJA društvo s ograničenom odgovornošću za trgovinu, građevinarstvo i usluge</item>
      <item>FINANCIJSKA AGENCIJA, RC SPLIT</item>
    </izvorni_sadrzaj>
    <derivirana_varijabla naziv="DomainObject.Predmet.SudioniciListNaziv_1">
      <item>DOMOIZGRADNJA društvo s ograničenom odgovornošću za trgovinu, građevinarstvo i usluge</item>
      <item>FINANCIJSKA AGENCIJA, RC SPLIT</item>
    </derivirana_varijabla>
  </DomainObject.Predmet.SudioniciListNaziv>
  <DomainObject.Predmet.SudioniciListAdressOIB>
    <izvorni_sadrzaj>
      <item>DOMOIZGRADNJA društvo s ograničenom odgovornošću za trgovinu, građevinarstvo i usluge, OIB 44608048989, Hrvace 140,21233 Hrvace</item>
      <item>FINANCIJSKA AGENCIJA, RC SPLIT, OIB 85821130368, Mažuranićevo šetalište 24 b,21000 Split</item>
    </izvorni_sadrzaj>
    <derivirana_varijabla naziv="DomainObject.Predmet.SudioniciListAdressOIB_1">
      <item>DOMOIZGRADNJA društvo s ograničenom odgovornošću za trgovinu, građevinarstvo i usluge, OIB 44608048989, Hrvace 140,21233 Hrvace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44608048989</item>
      <item>, OIB 85821130368</item>
    </izvorni_sadrzaj>
    <derivirana_varijabla naziv="DomainObject.Predmet.SudioniciListNazivOIB_1">
      <item>, OIB 44608048989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2F30CD-F50F-4A32-9C84-3AA8721CB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1828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2018-10-19T10:30:00Z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(365-18.docx)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