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2b12" w14:paraId="09d2b12" w:rsidRDefault="006D64E8" w:rsidP="006D64E8" w:rsidR="006D64E8" w:rsidRPr="00B47D5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4E8" w:rsidP="006D64E8" w:rsidR="006D64E8" w:rsidRPr="00B47D5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47D5E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D64E8" w:rsidP="006D64E8" w:rsidR="006D64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47D5E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D64E8" w:rsidP="006D64E8" w:rsidR="006D64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D64E8" w:rsidP="006D64E8" w:rsidR="006D64E8" w:rsidRPr="00B47D5E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D64E8" w:rsidP="006D64E8" w:rsidR="006D64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D64E8" w:rsidP="006D64E8" w:rsidR="006D64E8" w:rsidRPr="005D578C">
      <w:pPr>
        <w:jc w:val="center"/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 – GRADNJA d. o. o. Tinjan, Muntrilj 1C, OIB 34208510140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040164951,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47D5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 – GRADNJA d. o. o. Tinjan, Muntrilj 1C, OIB 34208510140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040164951,</w:t>
      </w:r>
      <w:r w:rsidRPr="005D578C">
        <w:rPr>
          <w:rFonts w:cs="Times New Roman" w:eastAsia="Times New Roman"/>
          <w:szCs w:val="24"/>
        </w:rPr>
        <w:t xml:space="preserve"> s danom </w:t>
      </w:r>
      <w:r w:rsidR="00B47D5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D64E8" w:rsidP="006D64E8" w:rsidR="006D64E8">
      <w:pPr>
        <w:rPr>
          <w:rFonts w:cs="Times New Roman" w:eastAsia="Times New Roman"/>
          <w:szCs w:val="20"/>
        </w:rPr>
      </w:pPr>
    </w:p>
    <w:p w:rsidRDefault="006D64E8" w:rsidP="006D64E8" w:rsidR="006D64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 – GRADNJA d. o. o. Tinjan, Muntrilj 1C, OIB 34208510140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040164951.</w:t>
      </w:r>
    </w:p>
    <w:p w:rsidRDefault="006D64E8" w:rsidP="006D64E8" w:rsidR="006D64E8">
      <w:pPr>
        <w:ind w:firstLine="709"/>
        <w:rPr>
          <w:rFonts w:cs="Times New Roman" w:eastAsia="Times New Roman"/>
          <w:szCs w:val="24"/>
        </w:rPr>
      </w:pPr>
    </w:p>
    <w:p w:rsidRDefault="006D64E8" w:rsidP="006D64E8" w:rsidR="006D64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 – GRADNJA d. o. o. Tinjan, Muntrilj 1C, OIB 34208510140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040164951.</w:t>
      </w:r>
    </w:p>
    <w:p w:rsidRDefault="006D64E8" w:rsidP="006D64E8" w:rsidR="006D64E8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D64E8" w:rsidP="006D64E8" w:rsidR="006D64E8">
      <w:pPr>
        <w:ind w:firstLine="708"/>
        <w:rPr>
          <w:rFonts w:cs="Times New Roman" w:eastAsia="Times New Roman"/>
          <w:szCs w:val="24"/>
        </w:rPr>
      </w:pPr>
    </w:p>
    <w:p w:rsidRDefault="006D64E8" w:rsidP="006D64E8" w:rsidR="006D64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 – GRADNJA d. o. o. Tinjan.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St-971/2015-3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D64E8" w:rsidP="006D64E8" w:rsidR="006D64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47D5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D64E8" w:rsidP="006D64E8" w:rsidR="006D64E8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D64E8" w:rsidP="006D64E8" w:rsidR="006D64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6522AA">
        <w:rPr>
          <w:rFonts w:cs="Times New Roman" w:eastAsia="Times New Roman"/>
          <w:szCs w:val="24"/>
        </w:rPr>
        <w:t>, v. r.</w:t>
      </w:r>
    </w:p>
    <w:p w:rsidRDefault="006D64E8" w:rsidP="006D64E8" w:rsidR="006D64E8">
      <w:pPr>
        <w:jc w:val="left"/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left"/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D64E8" w:rsidP="006D64E8" w:rsidR="006D64E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D64E8" w:rsidP="006D64E8" w:rsidR="006D64E8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rPr>
          <w:rFonts w:cs="Times New Roman" w:eastAsia="Times New Roman"/>
          <w:szCs w:val="24"/>
        </w:rPr>
      </w:pPr>
    </w:p>
    <w:p w:rsidRDefault="006D64E8" w:rsidP="006D64E8" w:rsidR="006D64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 – GRADNJA d. o. o. Tinjan, Muntrilj 1C,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1F350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Alenka (Rajko) Grubišić, Poreč, Partizanska 2/B, </w:t>
      </w:r>
    </w:p>
    <w:p w:rsidRDefault="006D64E8" w:rsidP="006D64E8" w:rsidR="006D64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D64E8" w:rsidP="006D64E8" w:rsidR="006D64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D64E8" w:rsidP="006D64E8" w:rsidR="006D64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D64E8" w:rsidP="006D64E8" w:rsidR="006D64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D64E8" w:rsidP="006D64E8" w:rsidR="006D64E8"/>
    <w:p w:rsidRDefault="006522A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4E8" w:rsidP="006D64E8" w:rsidR="006D64E8">
      <w:r>
        <w:separator/>
      </w:r>
    </w:p>
  </w:endnote>
  <w:endnote w:id="0" w:type="continuationSeparator">
    <w:p w:rsidRDefault="006D64E8" w:rsidP="006D64E8" w:rsidR="006D6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4E8" w:rsidP="006D64E8" w:rsidR="006D64E8">
      <w:r>
        <w:separator/>
      </w:r>
    </w:p>
  </w:footnote>
  <w:footnote w:id="0" w:type="continuationSeparator">
    <w:p w:rsidRDefault="006D64E8" w:rsidP="006D64E8" w:rsidR="006D6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4E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22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St-971/2015-5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4E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St-971/2015-5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B78"/>
    <w:rsid w:val="001F3506"/>
    <w:rsid w:val="00350B78"/>
    <w:rsid w:val="003B1AFB"/>
    <w:rsid w:val="006522AA"/>
    <w:rsid w:val="006D64E8"/>
    <w:rsid w:val="0075528E"/>
    <w:rsid w:val="0079403F"/>
    <w:rsid w:val="00B4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4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64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D64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4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4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64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4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2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2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2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2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4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64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D64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4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4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64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4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2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2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2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2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- GRADNJA d.o.o. TINJAN</izvorni_sadrzaj>
    <derivirana_varijabla naziv="DomainObject.Predmet.ProtustrankaFormated_1">  G - GRADNJA d.o.o. TINJAN</derivirana_varijabla>
  </DomainObject.Predmet.ProtustrankaFormated>
  <DomainObject.Predmet.ProtustrankaFormatedOIB>
    <izvorni_sadrzaj>  G - GRADNJA d.o.o. TINJAN, OIB 34208510140</izvorni_sadrzaj>
    <derivirana_varijabla naziv="DomainObject.Predmet.ProtustrankaFormatedOIB_1">  G - GRADNJA d.o.o. TINJAN, OIB 34208510140</derivirana_varijabla>
  </DomainObject.Predmet.ProtustrankaFormatedOIB>
  <DomainObject.Predmet.ProtustrankaFormatedWithAdress>
    <izvorni_sadrzaj> G - GRADNJA d.o.o. TINJAN, Muntrilj 1C, 52444 Tinjan</izvorni_sadrzaj>
    <derivirana_varijabla naziv="DomainObject.Predmet.ProtustrankaFormatedWithAdress_1"> G - GRADNJA d.o.o. TINJAN, Muntrilj 1C, 52444 Tinjan</derivirana_varijabla>
  </DomainObject.Predmet.ProtustrankaFormatedWithAdress>
  <DomainObject.Predmet.ProtustrankaFormatedWithAdressOIB>
    <izvorni_sadrzaj> G - GRADNJA d.o.o. TINJAN, OIB 34208510140, Muntrilj 1C, 52444 Tinjan</izvorni_sadrzaj>
    <derivirana_varijabla naziv="DomainObject.Predmet.ProtustrankaFormatedWithAdressOIB_1"> G - GRADNJA d.o.o. TINJAN, OIB 34208510140, Muntrilj 1C, 52444 Tinjan</derivirana_varijabla>
  </DomainObject.Predmet.ProtustrankaFormatedWithAdressOIB>
  <DomainObject.Predmet.ProtustrankaWithAdress>
    <izvorni_sadrzaj>G - GRADNJA d.o.o. TINJAN Muntrilj 1C, 52444 Tinjan</izvorni_sadrzaj>
    <derivirana_varijabla naziv="DomainObject.Predmet.ProtustrankaWithAdress_1">G - GRADNJA d.o.o. TINJAN Muntrilj 1C, 52444 Tinjan</derivirana_varijabla>
  </DomainObject.Predmet.ProtustrankaWithAdress>
  <DomainObject.Predmet.ProtustrankaWithAdressOIB>
    <izvorni_sadrzaj>G - GRADNJA d.o.o. TINJAN, OIB 34208510140, Muntrilj 1C, 52444 Tinjan</izvorni_sadrzaj>
    <derivirana_varijabla naziv="DomainObject.Predmet.ProtustrankaWithAdressOIB_1">G - GRADNJA d.o.o. TINJAN, OIB 34208510140, Muntrilj 1C, 52444 Tinjan</derivirana_varijabla>
  </DomainObject.Predmet.ProtustrankaWithAdressOIB>
  <DomainObject.Predmet.ProtustrankaNazivFormated>
    <izvorni_sadrzaj>G - GRADNJA d.o.o. TINJAN</izvorni_sadrzaj>
    <derivirana_varijabla naziv="DomainObject.Predmet.ProtustrankaNazivFormated_1">G - GRADNJA d.o.o. TINJAN</derivirana_varijabla>
  </DomainObject.Predmet.ProtustrankaNazivFormated>
  <DomainObject.Predmet.ProtustrankaNazivFormatedOIB>
    <izvorni_sadrzaj>G - GRADNJA d.o.o. TINJAN, OIB 34208510140</izvorni_sadrzaj>
    <derivirana_varijabla naziv="DomainObject.Predmet.ProtustrankaNazivFormatedOIB_1">G - GRADNJA d.o.o. TINJAN, OIB 34208510140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431.05</izvorni_sadrzaj>
    <derivirana_varijabla naziv="DomainObject.Predmet.TrenutnaVrijednost_1">431.05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 - GRADNJA d.o.o. TINJAN</item>
    </izvorni_sadrzaj>
    <derivirana_varijabla naziv="DomainObject.Predmet.ProtuStrankaListFormated_1">
      <item>G - GRADNJA d.o.o. TINJAN</item>
    </derivirana_varijabla>
  </DomainObject.Predmet.ProtuStrankaListFormated>
  <DomainObject.Predmet.ProtuStrankaListFormatedOIB>
    <izvorni_sadrzaj>
      <item>G - GRADNJA d.o.o. TINJAN, OIB 34208510140</item>
    </izvorni_sadrzaj>
    <derivirana_varijabla naziv="DomainObject.Predmet.ProtuStrankaListFormatedOIB_1">
      <item>G - GRADNJA d.o.o. TINJAN, OIB 34208510140</item>
    </derivirana_varijabla>
  </DomainObject.Predmet.ProtuStrankaListFormatedOIB>
  <DomainObject.Predmet.ProtuStrankaListFormatedWithAdress>
    <izvorni_sadrzaj>
      <item>G - GRADNJA d.o.o. TINJAN, Muntrilj 1C, 52444 Tinjan</item>
    </izvorni_sadrzaj>
    <derivirana_varijabla naziv="DomainObject.Predmet.ProtuStrankaListFormatedWithAdress_1">
      <item>G - GRADNJA d.o.o. TINJAN, Muntrilj 1C, 52444 Tinjan</item>
    </derivirana_varijabla>
  </DomainObject.Predmet.ProtuStrankaListFormatedWithAdress>
  <DomainObject.Predmet.ProtuStrankaListFormatedWithAdressOIB>
    <izvorni_sadrzaj>
      <item>G - GRADNJA d.o.o. TINJAN, OIB 34208510140, Muntrilj 1C, 52444 Tinjan</item>
    </izvorni_sadrzaj>
    <derivirana_varijabla naziv="DomainObject.Predmet.ProtuStrankaListFormatedWithAdressOIB_1">
      <item>G - GRADNJA d.o.o. TINJAN, OIB 34208510140, Muntrilj 1C, 52444 Tinjan</item>
    </derivirana_varijabla>
  </DomainObject.Predmet.ProtuStrankaListFormatedWithAdressOIB>
  <DomainObject.Predmet.ProtuStrankaListNazivFormated>
    <izvorni_sadrzaj>
      <item>G - GRADNJA d.o.o. TINJAN</item>
    </izvorni_sadrzaj>
    <derivirana_varijabla naziv="DomainObject.Predmet.ProtuStrankaListNazivFormated_1">
      <item>G - GRADNJA d.o.o. TINJAN</item>
    </derivirana_varijabla>
  </DomainObject.Predmet.ProtuStrankaListNazivFormated>
  <DomainObject.Predmet.ProtuStrankaListNazivFormatedOIB>
    <izvorni_sadrzaj>
      <item>G - GRADNJA d.o.o. TINJAN, OIB 34208510140</item>
    </izvorni_sadrzaj>
    <derivirana_varijabla naziv="DomainObject.Predmet.ProtuStrankaListNazivFormatedOIB_1">
      <item>G - GRADNJA d.o.o. TINJAN, OIB 34208510140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 - GRADNJA d.o.o. TINJAN</izvorni_sadrzaj>
    <derivirana_varijabla naziv="DomainObject.Predmet.ProtustrankaIDrugi_1">G - GRADNJA d.o.o. TINJAN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 - GRADNJA d.o.o. TINJAN, OIB 34208510140, Muntrilj 1C, 52444 Tinjan</izvorni_sadrzaj>
    <derivirana_varijabla naziv="DomainObject.Predmet.ProtustrankaIDrugiAdressOIB_1">G - GRADNJA d.o.o. TINJAN, OIB 34208510140, Muntrilj 1C,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 - GRADNJA d.o.o. TINJAN</item>
    </izvorni_sadrzaj>
    <derivirana_varijabla naziv="DomainObject.Predmet.SudioniciListNaziv_1">
      <item>FINANCIJSKA AGENCIJA, RC RIJEKA, PODRUŽNICA PULA, PULA</item>
      <item>G - GRADNJA d.o.o. TINJAN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 - GRADNJA d.o.o. TINJAN, OIB 34208510140, Muntrilj 1C,52444 Tinjan</item>
    </izvorni_sadrzaj>
    <derivirana_varijabla naziv="DomainObject.Predmet.SudioniciListAdressOIB_1">
      <item>FINANCIJSKA AGENCIJA, RC RIJEKA, PODRUŽNICA PULA, PULA, OIB 85821130368, Ulica grada Vukovara 70,Zagreb</item>
      <item>G - GRADNJA d.o.o. TINJAN, OIB 34208510140, Muntrilj 1C,52444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34208510140</item>
    </izvorni_sadrzaj>
    <derivirana_varijabla naziv="DomainObject.Predmet.SudioniciListNazivOIB_1">
      <item>, OIB 85821130368</item>
      <item>, OIB 34208510140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3027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2016-03-17T11:55:00Z</dcterms:created>
  <dc:creator>Mihaela Kaligari</dc:creator>
  <dc:description/>
  <cp:keywords/>
  <cp:lastModifiedBy>Jasmina Matika</cp:lastModifiedBy>
  <cp:lastPrinted>2016-03-23T12:52:00Z</cp:lastPrinted>
  <dcterms:modified xmlns:xsi="http://www.w3.org/2001/XMLSchema-instance" xsi:type="dcterms:W3CDTF">2016-03-23T13:15:00Z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