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3aabf" w14:paraId="9c3aabf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7F56FE">
        <w:t>925</w:t>
      </w:r>
      <w:proofErr w:type="spellEnd"/>
      <w:r w:rsidR="00E473EF">
        <w:t>/</w:t>
      </w:r>
      <w:proofErr w:type="spellStart"/>
      <w:r w:rsidR="00E473EF">
        <w:t>201</w:t>
      </w:r>
      <w:r w:rsidR="00287CE8">
        <w:t>8</w:t>
      </w:r>
      <w:proofErr w:type="spellEnd"/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7F56FE">
        <w:t>925</w:t>
      </w:r>
      <w:proofErr w:type="spellEnd"/>
      <w:r w:rsidR="00E473EF">
        <w:t>/</w:t>
      </w:r>
      <w:proofErr w:type="spellStart"/>
      <w:r w:rsidR="00E473EF">
        <w:t>201</w:t>
      </w:r>
      <w:r w:rsidR="00287CE8">
        <w:t>8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r w:rsidR="007F56FE">
        <w:t xml:space="preserve">DIMNJAK-PLIN j.d.o.o. za trgovinu i usluge, Zagreb, </w:t>
      </w:r>
      <w:proofErr w:type="spellStart"/>
      <w:r w:rsidR="007F56FE">
        <w:t>Barčev</w:t>
      </w:r>
      <w:proofErr w:type="spellEnd"/>
      <w:r w:rsidR="007F56FE">
        <w:t xml:space="preserve"> trg </w:t>
      </w:r>
      <w:proofErr w:type="spellStart"/>
      <w:r w:rsidR="007F56FE">
        <w:t>14</w:t>
      </w:r>
      <w:proofErr w:type="spellEnd"/>
      <w:r w:rsidR="007F56FE">
        <w:t xml:space="preserve">, OIB; </w:t>
      </w:r>
      <w:proofErr w:type="spellStart"/>
      <w:r w:rsidR="007F56FE">
        <w:t>66633581302</w:t>
      </w:r>
      <w:proofErr w:type="spellEnd"/>
      <w:r w:rsidR="00BE2BCD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proofErr w:type="spellStart"/>
      <w:r w:rsidR="007F56FE">
        <w:t>10.450</w:t>
      </w:r>
      <w:proofErr w:type="spellEnd"/>
      <w:r w:rsidR="007F56FE">
        <w:t>,00 k</w:t>
      </w:r>
      <w:r w:rsidR="00EE2862">
        <w:t>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proofErr w:type="spellStart"/>
      <w:r w:rsidR="00287CE8">
        <w:t>45</w:t>
      </w:r>
      <w:proofErr w:type="spellEnd"/>
      <w:r w:rsidR="00287CE8">
        <w:t xml:space="preserve"> (</w:t>
      </w:r>
      <w:r>
        <w:t>četrdeset pet)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DE70FE">
        <w:t>4. lipnja</w:t>
      </w:r>
      <w:r w:rsidR="00125923">
        <w:t xml:space="preserve"> </w:t>
      </w:r>
      <w:proofErr w:type="spellStart"/>
      <w:r w:rsidR="00F812ED">
        <w:t>201</w:t>
      </w:r>
      <w:r w:rsidR="00287CE8">
        <w:t>8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87CE8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150A"/>
    <w:rsid w:val="00766090"/>
    <w:rsid w:val="007B0766"/>
    <w:rsid w:val="007B5AFD"/>
    <w:rsid w:val="007B7C6C"/>
    <w:rsid w:val="007C6FB0"/>
    <w:rsid w:val="007D5A5D"/>
    <w:rsid w:val="007F56FE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91251E"/>
    <w:rsid w:val="00916786"/>
    <w:rsid w:val="00920CA0"/>
    <w:rsid w:val="00925483"/>
    <w:rsid w:val="009418A6"/>
    <w:rsid w:val="009419D8"/>
    <w:rsid w:val="00952160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E70FE"/>
    <w:rsid w:val="00DF485C"/>
    <w:rsid w:val="00E16172"/>
    <w:rsid w:val="00E20AA2"/>
    <w:rsid w:val="00E313F3"/>
    <w:rsid w:val="00E473EF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St-925/2018</izvorni_sadrzaj>
    <derivirana_varijabla naziv="DomainObject.Predmet.OznakaBroj_1">St-925/2018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DIMNJAK-PLIN j.d.o.o. zastupanog po punomoćniku Sendi Rekić</izvorni_sadrzaj>
    <derivirana_varijabla naziv="DomainObject.Predmet.ProtustrankaFormated_1">  DIMNJAK-PLIN j.d.o.o. zastupanog po punomoćniku Sendi Rekić</derivirana_varijabla>
  </DomainObject.Predmet.ProtustrankaFormated>
  <DomainObject.Predmet.ProtustrankaFormatedOIB>
    <izvorni_sadrzaj>  DIMNJAK-PLIN j.d.o.o., OIB 66633581302 zastupanog po punomoćniku Sendi Rekić</izvorni_sadrzaj>
    <derivirana_varijabla naziv="DomainObject.Predmet.ProtustrankaFormatedOIB_1">  DIMNJAK-PLIN j.d.o.o., OIB 66633581302 zastupanog po punomoćniku Sendi Rekić</derivirana_varijabla>
  </DomainObject.Predmet.ProtustrankaFormatedOIB>
  <DomainObject.Predmet.ProtustrankaFormatedWithAdress>
    <izvorni_sadrzaj> DIMNJAK-PLIN j.d.o.o., Barčev trg 14, 10000 Zagreb zastupanog po punomoćniku Sendi Rekić</izvorni_sadrzaj>
    <derivirana_varijabla naziv="DomainObject.Predmet.ProtustrankaFormatedWithAdress_1"> DIMNJAK-PLIN j.d.o.o., Barčev trg 14, 10000 Zagreb zastupanog po punomoćniku Sendi Rekić</derivirana_varijabla>
  </DomainObject.Predmet.ProtustrankaFormatedWithAdress>
  <DomainObject.Predmet.ProtustrankaFormatedWithAdressOIB>
    <izvorni_sadrzaj> DIMNJAK-PLIN j.d.o.o., OIB 66633581302, Barčev trg 14, 10000 Zagreb zastupanog po punomoćniku Sendi Rekić</izvorni_sadrzaj>
    <derivirana_varijabla naziv="DomainObject.Predmet.ProtustrankaFormatedWithAdressOIB_1"> DIMNJAK-PLIN j.d.o.o., OIB 66633581302, Barčev trg 14, 10000 Zagreb zastupanog po punomoćniku Sendi Rekić</derivirana_varijabla>
  </DomainObject.Predmet.ProtustrankaFormatedWithAdressOIB>
  <DomainObject.Predmet.ProtustrankaWithAdress>
    <izvorni_sadrzaj>DIMNJAK-PLIN j.d.o.o. Barčev trg 14, 10000 Zagreb</izvorni_sadrzaj>
    <derivirana_varijabla naziv="DomainObject.Predmet.ProtustrankaWithAdress_1">DIMNJAK-PLIN j.d.o.o. Barčev trg 14, 10000 Zagreb</derivirana_varijabla>
  </DomainObject.Predmet.ProtustrankaWithAdress>
  <DomainObject.Predmet.ProtustrankaWithAdressOIB>
    <izvorni_sadrzaj>DIMNJAK-PLIN j.d.o.o., OIB 66633581302, Barčev trg 14, 10000 Zagreb</izvorni_sadrzaj>
    <derivirana_varijabla naziv="DomainObject.Predmet.ProtustrankaWithAdressOIB_1">DIMNJAK-PLIN j.d.o.o., OIB 66633581302, Barčev trg 14, 10000 Zagreb</derivirana_varijabla>
  </DomainObject.Predmet.ProtustrankaWithAdressOIB>
  <DomainObject.Predmet.ProtustrankaNazivFormated>
    <izvorni_sadrzaj>DIMNJAK-PLIN j.d.o.o.</izvorni_sadrzaj>
    <derivirana_varijabla naziv="DomainObject.Predmet.ProtustrankaNazivFormated_1">DIMNJAK-PLIN j.d.o.o.</derivirana_varijabla>
  </DomainObject.Predmet.ProtustrankaNazivFormated>
  <DomainObject.Predmet.ProtustrankaNazivFormatedOIB>
    <izvorni_sadrzaj>DIMNJAK-PLIN j.d.o.o., OIB 66633581302</izvorni_sadrzaj>
    <derivirana_varijabla naziv="DomainObject.Predmet.ProtustrankaNazivFormatedOIB_1">DIMNJAK-PLIN j.d.o.o., OIB 66633581302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DIMNJAK-PLIN j.d.o.o. zastupanog po punomoćniku Sendi Rekić</item>
    </izvorni_sadrzaj>
    <derivirana_varijabla naziv="DomainObject.Predmet.ProtuStrankaListFormated_1">
      <item>DIMNJAK-PLIN j.d.o.o. zastupanog po punomoćniku Sendi Rekić</item>
    </derivirana_varijabla>
  </DomainObject.Predmet.ProtuStrankaListFormated>
  <DomainObject.Predmet.ProtuStrankaListFormatedOIB>
    <izvorni_sadrzaj>
      <item>DIMNJAK-PLIN j.d.o.o., OIB 66633581302 zastupanog po punomoćniku Sendi Rekić</item>
    </izvorni_sadrzaj>
    <derivirana_varijabla naziv="DomainObject.Predmet.ProtuStrankaListFormatedOIB_1">
      <item>DIMNJAK-PLIN j.d.o.o., OIB 66633581302 zastupanog po punomoćniku Sendi Rekić</item>
    </derivirana_varijabla>
  </DomainObject.Predmet.ProtuStrankaListFormatedOIB>
  <DomainObject.Predmet.ProtuStrankaListFormatedWithAdress>
    <izvorni_sadrzaj>
      <item>DIMNJAK-PLIN j.d.o.o., Barčev trg 14, 10000 Zagreb zastupanog po punomoćniku Sendi Rekić</item>
    </izvorni_sadrzaj>
    <derivirana_varijabla naziv="DomainObject.Predmet.ProtuStrankaListFormatedWithAdress_1">
      <item>DIMNJAK-PLIN j.d.o.o., Barčev trg 14, 10000 Zagreb zastupanog po punomoćniku Sendi Rekić</item>
    </derivirana_varijabla>
  </DomainObject.Predmet.ProtuStrankaListFormatedWithAdress>
  <DomainObject.Predmet.ProtuStrankaListFormatedWithAdressOIB>
    <izvorni_sadrzaj>
      <item>DIMNJAK-PLIN j.d.o.o., OIB 66633581302, Barčev trg 14, 10000 Zagreb zastupanog po punomoćniku Sendi Rekić</item>
    </izvorni_sadrzaj>
    <derivirana_varijabla naziv="DomainObject.Predmet.ProtuStrankaListFormatedWithAdressOIB_1">
      <item>DIMNJAK-PLIN j.d.o.o., OIB 66633581302, Barčev trg 14, 10000 Zagreb zastupanog po punomoćniku Sendi Rekić</item>
    </derivirana_varijabla>
  </DomainObject.Predmet.ProtuStrankaListFormatedWithAdressOIB>
  <DomainObject.Predmet.ProtuStrankaListNazivFormated>
    <izvorni_sadrzaj>
      <item>DIMNJAK-PLIN j.d.o.o.</item>
    </izvorni_sadrzaj>
    <derivirana_varijabla naziv="DomainObject.Predmet.ProtuStrankaListNazivFormated_1">
      <item>DIMNJAK-PLIN j.d.o.o.</item>
    </derivirana_varijabla>
  </DomainObject.Predmet.ProtuStrankaListNazivFormated>
  <DomainObject.Predmet.ProtuStrankaListNazivFormatedOIB>
    <izvorni_sadrzaj>
      <item>DIMNJAK-PLIN j.d.o.o., OIB 66633581302</item>
    </izvorni_sadrzaj>
    <derivirana_varijabla naziv="DomainObject.Predmet.ProtuStrankaListNazivFormatedOIB_1">
      <item>DIMNJAK-PLIN j.d.o.o., OIB 66633581302</item>
    </derivirana_varijabla>
  </DomainObject.Predmet.ProtuStrankaListNazivFormatedOIB>
  <DomainObject.Predmet.OstaliListFormated>
    <izvorni_sadrzaj>
      <item>Sendi Rekić punomoćnik sudionika u postupku DIMNJAK-PLIN j.d.o.o.</item>
    </izvorni_sadrzaj>
    <derivirana_varijabla naziv="DomainObject.Predmet.OstaliListFormated_1">
      <item>Sendi Rekić punomoćnik sudionika u postupku DIMNJAK-PLIN j.d.o.o.</item>
    </derivirana_varijabla>
  </DomainObject.Predmet.OstaliListFormated>
  <DomainObject.Predmet.OstaliListFormatedOIB>
    <izvorni_sadrzaj>
      <item>Sendi Rekić, OIB 13712960557 punomoćnik sudionika u postupku DIMNJAK-PLIN j.d.o.o.</item>
    </izvorni_sadrzaj>
    <derivirana_varijabla naziv="DomainObject.Predmet.OstaliListFormatedOIB_1">
      <item>Sendi Rekić, OIB 13712960557 punomoćnik sudionika u postupku DIMNJAK-PLIN j.d.o.o.</item>
    </derivirana_varijabla>
  </DomainObject.Predmet.OstaliListFormatedOIB>
  <DomainObject.Predmet.OstaliListFormatedWithAdress>
    <izvorni_sadrzaj>
      <item>Sendi Rekić, Faranski Progon 15, 51262 Kraljevica punomoćnik sudionika u postupku DIMNJAK-PLIN j.d.o.o.</item>
    </izvorni_sadrzaj>
    <derivirana_varijabla naziv="DomainObject.Predmet.OstaliListFormatedWithAdress_1">
      <item>Sendi Rekić, Faranski Progon 15, 51262 Kraljevica punomoćnik sudionika u postupku DIMNJAK-PLIN j.d.o.o.</item>
    </derivirana_varijabla>
  </DomainObject.Predmet.OstaliListFormatedWithAdress>
  <DomainObject.Predmet.OstaliListFormatedWithAdressOIB>
    <izvorni_sadrzaj>
      <item>Sendi Rekić, OIB 13712960557, Faranski Progon 15, 51262 Kraljevica punomoćnik sudionika u postupku DIMNJAK-PLIN j.d.o.o.</item>
    </izvorni_sadrzaj>
    <derivirana_varijabla naziv="DomainObject.Predmet.OstaliListFormatedWithAdressOIB_1">
      <item>Sendi Rekić, OIB 13712960557, Faranski Progon 15, 51262 Kraljevica punomoćnik sudionika u postupku DIMNJAK-PLIN j.d.o.o.</item>
    </derivirana_varijabla>
  </DomainObject.Predmet.OstaliListFormatedWithAdressOIB>
  <DomainObject.Predmet.OstaliListNazivFormated>
    <izvorni_sadrzaj>
      <item>Sendi Rekić</item>
    </izvorni_sadrzaj>
    <derivirana_varijabla naziv="DomainObject.Predmet.OstaliListNazivFormated_1">
      <item>Sendi Rekić</item>
    </derivirana_varijabla>
  </DomainObject.Predmet.OstaliListNazivFormated>
  <DomainObject.Predmet.OstaliListNazivFormatedOIB>
    <izvorni_sadrzaj>
      <item>Sendi Rekić, OIB 13712960557</item>
    </izvorni_sadrzaj>
    <derivirana_varijabla naziv="DomainObject.Predmet.OstaliListNazivFormatedOIB_1">
      <item>Sendi Rekić, OIB 13712960557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DIMNJAK-PLIN j.d.o.o.</izvorni_sadrzaj>
    <derivirana_varijabla naziv="DomainObject.Predmet.ProtustrankaIDrugi_1">DIMNJAK-PLIN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DIMNJAK-PLIN j.d.o.o., OIB 66633581302, Barčev trg 14, 10000 Zagreb</izvorni_sadrzaj>
    <derivirana_varijabla naziv="DomainObject.Predmet.ProtustrankaIDrugiAdressOIB_1">DIMNJAK-PLIN j.d.o.o., OIB 66633581302, Barčev trg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DIMNJAK-PLIN j.d.o.o.</item>
      <item>Sendi Rekić</item>
    </izvorni_sadrzaj>
    <derivirana_varijabla naziv="DomainObject.Predmet.SudioniciListNaziv_1">
      <item>FINA Regionalni centar Zagreb</item>
      <item>DIMNJAK-PLIN j.d.o.o.</item>
      <item>Sendi Rekić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DIMNJAK-PLIN j.d.o.o., OIB 66633581302, Barčev trg 14,10000 Zagreb</item>
      <item>Sendi Rekić, OIB 13712960557, Faranski Progon 15,51262 Kraljevica</item>
    </izvorni_sadrzaj>
    <derivirana_varijabla naziv="DomainObject.Predmet.SudioniciListAdressOIB_1">
      <item>FINA Regionalni centar Zagreb, OIB 85821130368, Trg svibanjskih žrtava 1995. 1,10000 Zagreb</item>
      <item>DIMNJAK-PLIN j.d.o.o., OIB 66633581302, Barčev trg 14,10000 Zagreb</item>
      <item>Sendi Rekić, OIB 13712960557, Faranski Progon 15,51262 Kraljevica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66633581302</item>
      <item>, OIB 13712960557</item>
    </izvorni_sadrzaj>
    <derivirana_varijabla naziv="DomainObject.Predmet.SudioniciListNazivOIB_1">
      <item>, OIB 85821130368</item>
      <item>, OIB 66633581302</item>
      <item>, OIB 13712960557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276</properties:Words>
  <properties:Characters>1462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2018-05-17T07:40:00Z</dcterms:created>
  <dc:creator>ilukac</dc:creator>
  <cp:lastModifiedBy>Katarina Babić</cp:lastModifiedBy>
  <cp:lastPrinted>2018-06-04T07:43:00Z</cp:lastPrinted>
  <dcterms:modified xmlns:xsi="http://www.w3.org/2001/XMLSchema-instance" xsi:type="dcterms:W3CDTF">2018-06-04T07:44:00Z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(925-18 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