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5e5b" w14:paraId="8ef5e5b" w:rsidRDefault="003F3BEC" w:rsidR="003F3BEC">
      <w:pPr>
        <w15:collapsed w:val="false"/>
      </w:pPr>
      <w:bookmarkStart w:name="_GoBack" w:id="0"/>
      <w:bookmarkEnd w:id="0"/>
    </w:p>
    <w:p w:rsidRDefault="0089262B" w:rsidR="0089262B"/>
    <w:p w:rsidRDefault="00F73E5A" w:rsidP="00C742D2" w:rsidR="00F73E5A">
      <w:pPr>
        <w:tabs>
          <w:tab w:pos="5040" w:val="left"/>
        </w:tabs>
      </w:pPr>
    </w:p>
    <w:p w:rsidRDefault="00FE0F1A" w:rsidP="00C742D2" w:rsidR="00FE0F1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>Privremeni  stečajni  upravitelj</w:t>
      </w:r>
    </w:p>
    <w:p w:rsidRDefault="00FE0F1A" w:rsidP="00C742D2" w:rsidR="00F73E5A">
      <w:pPr>
        <w:tabs>
          <w:tab w:pos="5040" w:val="left"/>
        </w:tabs>
      </w:pPr>
      <w:r>
        <w:t>ANA  ŠAKIĆ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                                  </w:t>
      </w:r>
      <w:r w:rsidR="00DC6B1F">
        <w:t xml:space="preserve">         </w:t>
      </w:r>
      <w:r w:rsidR="005E0AB2">
        <w:t>St – 1570</w:t>
      </w:r>
      <w:r w:rsidR="00896291">
        <w:t>/</w:t>
      </w:r>
      <w:r w:rsidR="00FE0F1A">
        <w:t>20</w:t>
      </w:r>
      <w:r w:rsidR="005E0AB2">
        <w:t>18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                  </w:t>
      </w:r>
      <w:r w:rsidR="00896291">
        <w:t xml:space="preserve">         </w:t>
      </w:r>
      <w:r>
        <w:t xml:space="preserve"> REPUBLIKA  HRVATSKA</w:t>
      </w: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</w:t>
      </w:r>
      <w:r w:rsidR="00896291">
        <w:t xml:space="preserve">                            </w:t>
      </w:r>
      <w:r>
        <w:t>TRGOVAČKI  SUD  U  ZAGREBU</w:t>
      </w:r>
    </w:p>
    <w:p w:rsidRDefault="00896291" w:rsidP="00C742D2" w:rsidR="00896291">
      <w:pPr>
        <w:tabs>
          <w:tab w:pos="5040" w:val="left"/>
        </w:tabs>
      </w:pPr>
      <w:r>
        <w:t xml:space="preserve">                                                                            </w:t>
      </w:r>
      <w:r w:rsidR="00FE0F1A">
        <w:t xml:space="preserve">        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     </w:t>
      </w:r>
      <w:r w:rsidR="00896291">
        <w:t xml:space="preserve">                       </w:t>
      </w:r>
    </w:p>
    <w:p w:rsidRDefault="00A07571" w:rsidP="00C742D2" w:rsidR="00A07571">
      <w:pPr>
        <w:tabs>
          <w:tab w:pos="5040" w:val="left"/>
        </w:tabs>
      </w:pPr>
    </w:p>
    <w:p w:rsidRDefault="00A07571" w:rsidP="00C742D2" w:rsidR="00A07571">
      <w:pPr>
        <w:tabs>
          <w:tab w:pos="5040" w:val="left"/>
        </w:tabs>
      </w:pPr>
    </w:p>
    <w:p w:rsidRDefault="00A07571" w:rsidP="00C742D2" w:rsidR="00A07571">
      <w:pPr>
        <w:tabs>
          <w:tab w:pos="5040" w:val="left"/>
        </w:tabs>
      </w:pPr>
    </w:p>
    <w:p w:rsidRDefault="005E0AB2" w:rsidP="00C742D2" w:rsidR="00A07571">
      <w:pPr>
        <w:tabs>
          <w:tab w:pos="5040" w:val="left"/>
        </w:tabs>
      </w:pPr>
      <w:r>
        <w:t>Dužnik: FIRENA - USLUGE</w:t>
      </w:r>
      <w:r w:rsidR="0056499C">
        <w:t xml:space="preserve"> </w:t>
      </w:r>
      <w:r w:rsidR="00A07571">
        <w:t xml:space="preserve"> d.o.o.</w:t>
      </w:r>
    </w:p>
    <w:p w:rsidRDefault="00A07571" w:rsidP="00C742D2" w:rsidR="00A07571">
      <w:pPr>
        <w:tabs>
          <w:tab w:pos="5040" w:val="left"/>
        </w:tabs>
      </w:pPr>
      <w:r>
        <w:t xml:space="preserve">      </w:t>
      </w:r>
      <w:r w:rsidR="005E0AB2">
        <w:t xml:space="preserve">        Konjšćina, Odvojak  M. Gupca  6</w:t>
      </w:r>
    </w:p>
    <w:p w:rsidRDefault="005E0AB2" w:rsidP="00C742D2" w:rsidR="00A07571">
      <w:pPr>
        <w:tabs>
          <w:tab w:pos="5040" w:val="left"/>
        </w:tabs>
      </w:pPr>
      <w:r>
        <w:t xml:space="preserve">              OIB: 69465248776</w:t>
      </w:r>
    </w:p>
    <w:p w:rsidRDefault="00A07571" w:rsidP="00C742D2" w:rsidR="00A0757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  <w:rPr>
          <w:b/>
          <w:sz w:val="32"/>
          <w:szCs w:val="32"/>
        </w:rPr>
      </w:pPr>
      <w:r w:rsidRPr="00F73E5A">
        <w:rPr>
          <w:b/>
        </w:rPr>
        <w:t xml:space="preserve">                                          </w:t>
      </w:r>
      <w:r w:rsidR="006636D1">
        <w:rPr>
          <w:b/>
        </w:rPr>
        <w:t xml:space="preserve">  </w:t>
      </w:r>
      <w:r w:rsidRPr="00F73E5A">
        <w:rPr>
          <w:b/>
        </w:rPr>
        <w:t xml:space="preserve">   </w:t>
      </w:r>
      <w:r w:rsidRPr="00F73E5A">
        <w:rPr>
          <w:b/>
          <w:sz w:val="32"/>
          <w:szCs w:val="32"/>
        </w:rPr>
        <w:t>I  Z  V  J  E  Š  Ć  E</w:t>
      </w:r>
    </w:p>
    <w:p w:rsidRDefault="00F73E5A" w:rsidP="00C742D2" w:rsidR="00F73E5A">
      <w:pPr>
        <w:tabs>
          <w:tab w:pos="5040" w:val="left"/>
        </w:tabs>
        <w:rPr>
          <w:b/>
          <w:sz w:val="32"/>
          <w:szCs w:val="32"/>
        </w:rPr>
      </w:pPr>
    </w:p>
    <w:p w:rsidRDefault="00F73E5A" w:rsidP="00C742D2" w:rsidR="00F73E5A">
      <w:pPr>
        <w:tabs>
          <w:tab w:pos="5040" w:val="left"/>
        </w:tabs>
      </w:pPr>
      <w:r>
        <w:rPr>
          <w:b/>
        </w:rPr>
        <w:t xml:space="preserve">                            </w:t>
      </w:r>
      <w:r w:rsidRPr="00F73E5A">
        <w:t xml:space="preserve"> PRIVREMENOG  STEČAJNOG  UPRAVITELJA</w:t>
      </w:r>
    </w:p>
    <w:p w:rsidRDefault="00F57BA7" w:rsidP="00C742D2" w:rsidR="00F57BA7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</w:t>
      </w:r>
      <w:r w:rsidR="00896291">
        <w:t xml:space="preserve">        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  <w:r>
        <w:t xml:space="preserve">                                      </w:t>
      </w:r>
      <w:r w:rsidR="00896291">
        <w:t xml:space="preserve"> </w:t>
      </w:r>
      <w:r w:rsidR="000B7B9D">
        <w:t xml:space="preserve">        Zagreb, 1</w:t>
      </w:r>
      <w:r w:rsidR="00F24B36">
        <w:t>5</w:t>
      </w:r>
      <w:r w:rsidR="00FE0F1A">
        <w:t>. travnja 2019</w:t>
      </w:r>
      <w:r>
        <w:t>.g.</w:t>
      </w:r>
    </w:p>
    <w:p w:rsidRDefault="00EC47D7" w:rsidP="00C742D2" w:rsidR="00EC47D7">
      <w:pPr>
        <w:tabs>
          <w:tab w:pos="5040" w:val="left"/>
        </w:tabs>
      </w:pPr>
    </w:p>
    <w:p w:rsidRDefault="00EC47D7" w:rsidP="00C742D2" w:rsidR="00EC47D7">
      <w:pPr>
        <w:tabs>
          <w:tab w:pos="5040" w:val="left"/>
        </w:tabs>
      </w:pPr>
    </w:p>
    <w:p w:rsidRDefault="00EC47D7" w:rsidP="00C742D2" w:rsidR="00EC47D7">
      <w:pPr>
        <w:tabs>
          <w:tab w:pos="5040" w:val="left"/>
        </w:tabs>
      </w:pPr>
    </w:p>
    <w:p w:rsidRDefault="00851A06" w:rsidP="00C742D2" w:rsidR="00EC47D7">
      <w:pPr>
        <w:tabs>
          <w:tab w:pos="5040" w:val="left"/>
        </w:tabs>
      </w:pPr>
      <w:r>
        <w:t xml:space="preserve">                                                                    1.</w:t>
      </w:r>
    </w:p>
    <w:p w:rsidRDefault="002C5244" w:rsidP="00C742D2" w:rsidR="002C5244">
      <w:pPr>
        <w:tabs>
          <w:tab w:pos="5040" w:val="left"/>
        </w:tabs>
      </w:pPr>
    </w:p>
    <w:p w:rsidRDefault="003776B5" w:rsidP="003776B5" w:rsidR="003776B5">
      <w:r>
        <w:t xml:space="preserve">Rješenjem </w:t>
      </w:r>
      <w:r w:rsidR="009B7212">
        <w:t>Trgovačkog suda u Zagrebu,</w:t>
      </w:r>
      <w:r w:rsidR="00D15470">
        <w:t xml:space="preserve"> br. St –</w:t>
      </w:r>
      <w:r w:rsidR="005E76DB">
        <w:t xml:space="preserve"> 1570/18 od  6. srpnja</w:t>
      </w:r>
      <w:r w:rsidR="00F66FDE">
        <w:t xml:space="preserve"> </w:t>
      </w:r>
      <w:r w:rsidR="009B7212">
        <w:t>2018</w:t>
      </w:r>
      <w:r>
        <w:t>.g.</w:t>
      </w:r>
      <w:r w:rsidR="00F66FDE">
        <w:t xml:space="preserve"> </w:t>
      </w:r>
      <w:r>
        <w:t xml:space="preserve"> pokrenut je prethodni </w:t>
      </w:r>
      <w:r w:rsidR="009B7212">
        <w:t>postupak radi utvrđivanja pretpostavki</w:t>
      </w:r>
      <w:r>
        <w:t xml:space="preserve"> za otvaranje stečajnog pos</w:t>
      </w:r>
      <w:r w:rsidR="002C679E">
        <w:t>tupka nad dužnikom FIRENA</w:t>
      </w:r>
      <w:r w:rsidR="005E76DB">
        <w:t xml:space="preserve"> - USLUGE  d.</w:t>
      </w:r>
      <w:r w:rsidR="007170B5">
        <w:t>o.o., Konjšč</w:t>
      </w:r>
      <w:r w:rsidR="005E76DB">
        <w:t>ina,</w:t>
      </w:r>
      <w:r w:rsidR="007170B5">
        <w:t xml:space="preserve"> Odvojak  M. Gupca  6</w:t>
      </w:r>
      <w:r w:rsidR="005E76DB">
        <w:t xml:space="preserve"> </w:t>
      </w:r>
      <w:r w:rsidR="007170B5">
        <w:t>, OIB: 69465248776</w:t>
      </w:r>
      <w:r>
        <w:t xml:space="preserve">. </w:t>
      </w:r>
    </w:p>
    <w:p w:rsidRDefault="007170B5" w:rsidP="003776B5" w:rsidR="009B7212">
      <w:r>
        <w:t>Rješenjem istog broja  od 28.02</w:t>
      </w:r>
      <w:r w:rsidR="009B7212">
        <w:t>.2019</w:t>
      </w:r>
      <w:r w:rsidR="003776B5">
        <w:t>.g.  imenovana sam privremenim stečajnim upraviteljem</w:t>
      </w:r>
      <w:r w:rsidR="009B7212">
        <w:t>.</w:t>
      </w:r>
    </w:p>
    <w:p w:rsidRDefault="009B7212" w:rsidP="003776B5" w:rsidR="00FF2D90">
      <w:r>
        <w:t xml:space="preserve">Dužnost mi je da </w:t>
      </w:r>
      <w:r w:rsidR="007170B5">
        <w:t xml:space="preserve"> pregledam poslovne knjige i poslovnu dokumentaciju dužnika, pribavim podatke od nadležnih institucija i podnesem izvješće  o tome</w:t>
      </w:r>
      <w:r w:rsidR="00FF2D90">
        <w:t xml:space="preserve"> da li kod dužnika postoji i nadalje stečajni razlog, utvrdim imovinu dužnika i njenu vrijednost, stanje dužnikovih obveza, koliki su predvidivi troškovi prethodnog i stečajnog postupka te da li je imovina dužnika dovoljna za namirenje troškova stečajnog postupka.</w:t>
      </w:r>
    </w:p>
    <w:p w:rsidRDefault="003776B5" w:rsidP="003776B5" w:rsidR="003776B5">
      <w:r>
        <w:t>Sukladno tome podnosim slijedeće</w:t>
      </w:r>
    </w:p>
    <w:p w:rsidRDefault="003776B5" w:rsidP="003776B5" w:rsidR="003776B5"/>
    <w:p w:rsidRDefault="003776B5" w:rsidP="003776B5" w:rsidR="003776B5"/>
    <w:p w:rsidRDefault="003776B5" w:rsidP="003776B5" w:rsidR="003776B5">
      <w:pPr>
        <w:rPr>
          <w:b/>
        </w:rPr>
      </w:pPr>
      <w:r>
        <w:rPr>
          <w:b/>
        </w:rPr>
        <w:t xml:space="preserve">                                                      I  Z  V  J  E  Š  Ć  E</w:t>
      </w:r>
    </w:p>
    <w:p w:rsidRDefault="003776B5" w:rsidP="003776B5" w:rsidR="003776B5">
      <w:pPr>
        <w:rPr>
          <w:b/>
        </w:rPr>
      </w:pPr>
    </w:p>
    <w:p w:rsidRDefault="003776B5" w:rsidP="003776B5" w:rsidR="003776B5">
      <w:pPr>
        <w:rPr>
          <w:b/>
        </w:rPr>
      </w:pPr>
    </w:p>
    <w:p w:rsidRDefault="003776B5" w:rsidP="003776B5" w:rsidR="003776B5">
      <w:r>
        <w:t>Prijedlog za otvaranje  stečajnog po</w:t>
      </w:r>
      <w:r w:rsidR="00F66FDE">
        <w:t>s</w:t>
      </w:r>
      <w:r w:rsidR="006A3C11">
        <w:t>tupka nad dužnikom  FIRENA - USLUGE   d.o.o., Konjščina, Odvojak M. Gupca 6, OIB: 69465248776</w:t>
      </w:r>
      <w:r>
        <w:t>, podnijela  j</w:t>
      </w:r>
      <w:r w:rsidR="004A5A89">
        <w:t>e F</w:t>
      </w:r>
      <w:r w:rsidR="006A3C11">
        <w:t>inancijska agencija  sukladno odredbi čl. 110. st. 1.</w:t>
      </w:r>
      <w:r w:rsidR="004A5A89">
        <w:t xml:space="preserve"> Steča</w:t>
      </w:r>
      <w:r w:rsidR="00A91A56">
        <w:t>jnog zakona</w:t>
      </w:r>
      <w:r w:rsidR="006A3C11">
        <w:t xml:space="preserve"> ( NN  br. 71/15, 104/17 ).</w:t>
      </w:r>
    </w:p>
    <w:p w:rsidRDefault="003776B5" w:rsidP="003776B5" w:rsidR="003776B5">
      <w:r>
        <w:t xml:space="preserve"> </w:t>
      </w:r>
    </w:p>
    <w:p w:rsidRDefault="003776B5" w:rsidP="003776B5" w:rsidR="003776B5">
      <w:pPr>
        <w:rPr>
          <w:b/>
        </w:rPr>
      </w:pPr>
      <w:r>
        <w:rPr>
          <w:b/>
        </w:rPr>
        <w:t>STANJE  UPISA -  IZVADAK  IZ  SUDSKOG  REGISTRA</w:t>
      </w:r>
    </w:p>
    <w:p w:rsidRDefault="003776B5" w:rsidP="003776B5" w:rsidR="003776B5"/>
    <w:p w:rsidRDefault="003776B5" w:rsidP="003776B5" w:rsidR="003776B5">
      <w:r>
        <w:t>Uvidom u  izvadak  iz  sudskog  registra</w:t>
      </w:r>
      <w:r w:rsidR="00027936">
        <w:t xml:space="preserve"> </w:t>
      </w:r>
      <w:r w:rsidR="00DD7E15">
        <w:t>vidljivo je da je FIRENA - USLUGE  d.o.o.</w:t>
      </w:r>
      <w:r w:rsidR="0018439E">
        <w:t xml:space="preserve">, </w:t>
      </w:r>
      <w:r>
        <w:t>društvo sa ograničenom odgovornošću,</w:t>
      </w:r>
      <w:r w:rsidR="00DD7E15">
        <w:t xml:space="preserve"> koje je 2008.g. osnovao Renzo Fiorencis. U početku je sjedište bilo u Zagrebu, Njegoševa 14, a kasnije je premješteno u Konjščinu, Odvojak M. Gupca  6.  </w:t>
      </w:r>
      <w:r>
        <w:t xml:space="preserve">Temeljni kapital tvrtke  je  </w:t>
      </w:r>
      <w:r w:rsidR="00447CBE">
        <w:t>20.00</w:t>
      </w:r>
      <w:r w:rsidR="00DD7E15">
        <w:t>0,00 kn. D</w:t>
      </w:r>
      <w:r w:rsidR="00D55802">
        <w:t>ire</w:t>
      </w:r>
      <w:r w:rsidR="003B23B4">
        <w:t>k</w:t>
      </w:r>
      <w:r w:rsidR="00841DC4">
        <w:t>tor društva</w:t>
      </w:r>
      <w:r w:rsidR="00DD7E15">
        <w:t xml:space="preserve">  je Renzo Fiorencis</w:t>
      </w:r>
      <w:r w:rsidR="00841DC4">
        <w:t>.</w:t>
      </w:r>
    </w:p>
    <w:p w:rsidRDefault="003776B5" w:rsidP="003776B5" w:rsidR="003776B5"/>
    <w:p w:rsidRDefault="003776B5" w:rsidP="003776B5" w:rsidR="003776B5">
      <w:pPr>
        <w:rPr>
          <w:b/>
        </w:rPr>
      </w:pPr>
      <w:r>
        <w:rPr>
          <w:b/>
        </w:rPr>
        <w:t>PODUZETE   RADNJE</w:t>
      </w:r>
    </w:p>
    <w:p w:rsidRDefault="003776B5" w:rsidP="003776B5" w:rsidR="003776B5"/>
    <w:p w:rsidRDefault="003776B5" w:rsidP="003776B5" w:rsidR="00413CD2">
      <w:r>
        <w:t xml:space="preserve">O dužniku, njegovom poslovanju, imovini i </w:t>
      </w:r>
      <w:r w:rsidR="008B3E94">
        <w:t xml:space="preserve">obvezama, saznala sam </w:t>
      </w:r>
      <w:r>
        <w:t xml:space="preserve"> na temelju podataka koje sam priku</w:t>
      </w:r>
      <w:r w:rsidR="008B3E94">
        <w:t>pila od nadležnih organa i ureda.  Direktor</w:t>
      </w:r>
      <w:r w:rsidR="00FC12A4">
        <w:t xml:space="preserve"> društva se na moj dopis javio telefonom, a zatim je došao i u ured te obećao da će mi dostaviti poslovnu dokumentaciju. </w:t>
      </w:r>
    </w:p>
    <w:p w:rsidRDefault="003776B5" w:rsidP="003776B5" w:rsidR="003776B5">
      <w:r>
        <w:t>Pribavila sam</w:t>
      </w:r>
    </w:p>
    <w:p w:rsidRDefault="003776B5" w:rsidP="003776B5" w:rsidR="003776B5">
      <w:r>
        <w:t>-  Uvjere</w:t>
      </w:r>
      <w:r w:rsidR="00E607E9">
        <w:t>nje Središnjeg ureda Državne geo</w:t>
      </w:r>
      <w:r w:rsidR="00841DC4">
        <w:t>detske uprave</w:t>
      </w:r>
    </w:p>
    <w:p w:rsidRDefault="00841DC4" w:rsidP="003776B5" w:rsidR="003776B5">
      <w:r>
        <w:t>-  Uvjerenje Stanice za tehnički pregled voila Autoklub „ Siget „ Zagreb</w:t>
      </w:r>
    </w:p>
    <w:p w:rsidRDefault="003776B5" w:rsidP="003776B5" w:rsidR="003776B5">
      <w:r>
        <w:t>-  podatak  HZMO-a o broju zaposlenih</w:t>
      </w:r>
    </w:p>
    <w:p w:rsidRDefault="003776B5" w:rsidP="003776B5" w:rsidR="003776B5">
      <w:r>
        <w:t>-  podatak Središnjeg depozitarnog klirinškog društva ( putem telefona )</w:t>
      </w:r>
    </w:p>
    <w:p w:rsidRDefault="00841DC4" w:rsidP="003776B5" w:rsidR="00841DC4">
      <w:r>
        <w:t>-  podatak iz Hrvatskog registra civilnih zrakoplova</w:t>
      </w:r>
    </w:p>
    <w:p w:rsidRDefault="00841DC4" w:rsidP="003776B5" w:rsidR="003776B5">
      <w:r>
        <w:t>-  podatak od Ministarstva mora, prometa i infrastrukture</w:t>
      </w:r>
    </w:p>
    <w:p w:rsidRDefault="003776B5" w:rsidP="003776B5" w:rsidR="003776B5">
      <w:r>
        <w:t>-  GFI koja</w:t>
      </w:r>
      <w:r w:rsidR="00FC12A4">
        <w:t xml:space="preserve"> su predana FINI, zadnja za 2017</w:t>
      </w:r>
      <w:r>
        <w:t xml:space="preserve">.g. -  iz sudskog registra </w:t>
      </w:r>
    </w:p>
    <w:p w:rsidRDefault="003776B5" w:rsidP="003776B5" w:rsidR="003776B5"/>
    <w:p w:rsidRDefault="007A796A" w:rsidP="003776B5" w:rsidR="003776B5">
      <w:pPr>
        <w:ind w:firstLine="708"/>
      </w:pPr>
      <w:r>
        <w:t>-i</w:t>
      </w:r>
      <w:r w:rsidR="00A627A7">
        <w:t xml:space="preserve">z  Uvjerenja Državne geodetske uprave </w:t>
      </w:r>
      <w:r w:rsidR="003776B5">
        <w:t xml:space="preserve"> proizlazi da dužnik nema u posjedu nekretnine,</w:t>
      </w:r>
    </w:p>
    <w:p w:rsidRDefault="007A796A" w:rsidP="003776B5" w:rsidR="005C6576">
      <w:pPr>
        <w:ind w:firstLine="708"/>
      </w:pPr>
      <w:r>
        <w:t>-i</w:t>
      </w:r>
      <w:r w:rsidR="003776B5">
        <w:t>z U</w:t>
      </w:r>
      <w:r w:rsidR="003E55C4">
        <w:t xml:space="preserve">vjerenja stanice za tehnički pregled vozila </w:t>
      </w:r>
      <w:r w:rsidR="003776B5">
        <w:t xml:space="preserve"> dužnik nema u vlasništvu motornih </w:t>
      </w:r>
    </w:p>
    <w:p w:rsidRDefault="003776B5" w:rsidP="003776B5" w:rsidR="003776B5">
      <w:pPr>
        <w:ind w:firstLine="708"/>
      </w:pPr>
      <w:r>
        <w:t>vozila.</w:t>
      </w:r>
    </w:p>
    <w:p w:rsidRDefault="00C8114C" w:rsidP="003776B5" w:rsidR="00C8114C">
      <w:pPr>
        <w:ind w:firstLine="708"/>
      </w:pPr>
    </w:p>
    <w:p w:rsidRDefault="00C8114C" w:rsidP="003776B5" w:rsidR="00C8114C">
      <w:pPr>
        <w:ind w:firstLine="708"/>
      </w:pPr>
    </w:p>
    <w:p w:rsidRDefault="005C6576" w:rsidP="003776B5" w:rsidR="005C6576">
      <w:pPr>
        <w:ind w:firstLine="708"/>
      </w:pPr>
    </w:p>
    <w:p w:rsidRDefault="005C6576" w:rsidP="003776B5" w:rsidR="005C6576">
      <w:pPr>
        <w:ind w:firstLine="708"/>
      </w:pPr>
    </w:p>
    <w:p w:rsidRDefault="005C6576" w:rsidP="003776B5" w:rsidR="005C6576">
      <w:pPr>
        <w:ind w:firstLine="708"/>
      </w:pPr>
      <w:r>
        <w:t xml:space="preserve">                                                   2.</w:t>
      </w:r>
    </w:p>
    <w:p w:rsidRDefault="005C6576" w:rsidP="003776B5" w:rsidR="005C6576">
      <w:pPr>
        <w:ind w:firstLine="708"/>
      </w:pPr>
    </w:p>
    <w:p w:rsidRDefault="007A796A" w:rsidP="003776B5" w:rsidR="003776B5">
      <w:pPr>
        <w:ind w:firstLine="708"/>
      </w:pPr>
      <w:r>
        <w:t>- p</w:t>
      </w:r>
      <w:r w:rsidR="003776B5">
        <w:t>re</w:t>
      </w:r>
      <w:r w:rsidR="003E55C4">
        <w:t>ma podacima iz HZMO-a, na dan 19.03.2019</w:t>
      </w:r>
      <w:r>
        <w:t>. prijavljen je jedan djelatnik</w:t>
      </w:r>
      <w:r w:rsidR="00BA35BC">
        <w:t>.</w:t>
      </w:r>
    </w:p>
    <w:p w:rsidRDefault="007A796A" w:rsidP="003776B5" w:rsidR="003776B5">
      <w:pPr>
        <w:ind w:firstLine="708"/>
      </w:pPr>
      <w:r>
        <w:t>- p</w:t>
      </w:r>
      <w:r w:rsidR="003776B5">
        <w:t>rema evidenciji SKDD-a, dužnik nije vlasnik vrijednosnih papira.</w:t>
      </w:r>
    </w:p>
    <w:p w:rsidRDefault="003E55C4" w:rsidP="003776B5" w:rsidR="003E55C4">
      <w:pPr>
        <w:ind w:firstLine="708"/>
      </w:pPr>
      <w:r>
        <w:t>- prema podacima iz Hrvatskog registra civilnih zrakoplova, dužnik nema u svom vlasništvu zrakoplov</w:t>
      </w:r>
    </w:p>
    <w:p w:rsidRDefault="003E55C4" w:rsidP="003776B5" w:rsidR="003E55C4">
      <w:pPr>
        <w:ind w:firstLine="708"/>
      </w:pPr>
      <w:r>
        <w:t>- prema podacima Ministarstva mora, prometa i infrastrukture, dužnik nije upisan kao vlasnik niti jednog broda, brodice, jahte, čamca, plutajućeg objekta, nepomičnog odobalnog objekta, broda u gradnji, plutajućeg objekta u gradnji, niti nepomičnog odobalnog objekta u gradnji</w:t>
      </w:r>
      <w:r w:rsidR="005C6576">
        <w:t>.</w:t>
      </w:r>
    </w:p>
    <w:p w:rsidRDefault="005C6576" w:rsidP="003776B5" w:rsidR="005C6576">
      <w:pPr>
        <w:ind w:firstLine="708"/>
      </w:pPr>
    </w:p>
    <w:p w:rsidRDefault="003776B5" w:rsidP="003776B5" w:rsidR="003776B5">
      <w:r>
        <w:t xml:space="preserve">   </w:t>
      </w:r>
    </w:p>
    <w:p w:rsidRDefault="005C6576" w:rsidP="00FC6133" w:rsidR="005C6576">
      <w:pPr>
        <w:rPr>
          <w:b/>
        </w:rPr>
      </w:pPr>
      <w:r w:rsidRPr="005C6576">
        <w:rPr>
          <w:b/>
        </w:rPr>
        <w:t>POSLOVANJE  DUŽNIKA</w:t>
      </w:r>
    </w:p>
    <w:p w:rsidRDefault="00914FE9" w:rsidP="00FC6133" w:rsidR="00914FE9">
      <w:pPr>
        <w:rPr>
          <w:b/>
        </w:rPr>
      </w:pPr>
    </w:p>
    <w:p w:rsidRDefault="00914FE9" w:rsidP="00FC6133" w:rsidR="00914FE9" w:rsidRPr="00914FE9">
      <w:r w:rsidRPr="00914FE9">
        <w:t>Dužn</w:t>
      </w:r>
      <w:r>
        <w:t>ikova djelatnost bila je prodaja dioptrijskih okvira</w:t>
      </w:r>
    </w:p>
    <w:p w:rsidRDefault="005C6576" w:rsidP="00FC6133" w:rsidR="005C6576" w:rsidRPr="005C6576">
      <w:pPr>
        <w:rPr>
          <w:b/>
        </w:rPr>
      </w:pPr>
    </w:p>
    <w:p w:rsidRDefault="003776B5" w:rsidP="003776B5" w:rsidR="003776B5"/>
    <w:p w:rsidRDefault="003776B5" w:rsidP="003776B5" w:rsidR="003776B5" w:rsidRPr="00B3482F">
      <w:r w:rsidRPr="00B3482F">
        <w:t>IMOVINA  I  OBVEZE  DUŽNIKA</w:t>
      </w:r>
    </w:p>
    <w:p w:rsidRDefault="003776B5" w:rsidP="003776B5" w:rsidR="003776B5">
      <w:pPr>
        <w:rPr>
          <w:b/>
        </w:rPr>
      </w:pPr>
    </w:p>
    <w:p w:rsidRDefault="004605EE" w:rsidP="003776B5" w:rsidR="003776B5">
      <w:r>
        <w:t>Poslovne knjige i knjigovodstvenu  dokumentaciju nisam dobila pa su i</w:t>
      </w:r>
      <w:r w:rsidR="003776B5">
        <w:t xml:space="preserve">movina i obveze dužnika sačinjeni </w:t>
      </w:r>
      <w:r w:rsidR="005C6576">
        <w:t xml:space="preserve"> temeljem GFI za 2017</w:t>
      </w:r>
      <w:r w:rsidR="00D126FD">
        <w:t>. g</w:t>
      </w:r>
      <w:r w:rsidR="007A796A">
        <w:t>odinu u kojima je iskazan</w:t>
      </w:r>
      <w:r w:rsidR="00D126FD">
        <w:t>a:</w:t>
      </w:r>
    </w:p>
    <w:p w:rsidRDefault="007A796A" w:rsidP="00D126FD" w:rsidR="003776B5" w:rsidRPr="00D126FD">
      <w:pPr>
        <w:tabs>
          <w:tab w:pos="1425" w:val="left"/>
        </w:tabs>
      </w:pPr>
      <w:r>
        <w:tab/>
      </w:r>
    </w:p>
    <w:p w:rsidRDefault="003776B5" w:rsidP="003776B5" w:rsidR="003776B5">
      <w:r w:rsidRPr="00CF7069">
        <w:rPr>
          <w:u w:val="single"/>
        </w:rPr>
        <w:t>Imovin</w:t>
      </w:r>
      <w:r w:rsidR="00EF534E">
        <w:rPr>
          <w:u w:val="single"/>
        </w:rPr>
        <w:t>a</w:t>
      </w:r>
      <w:r w:rsidR="003E006C">
        <w:t xml:space="preserve">  </w:t>
      </w:r>
      <w:r>
        <w:t xml:space="preserve"> </w:t>
      </w:r>
    </w:p>
    <w:p w:rsidRDefault="00965CEF" w:rsidP="003776B5" w:rsidR="00965CEF"/>
    <w:p w:rsidRDefault="003E006C" w:rsidP="00965CEF" w:rsidR="00965CEF">
      <w:r>
        <w:t>- dugotrajna materijalna imovina u iznosu                                     55.068</w:t>
      </w:r>
      <w:r w:rsidR="00965CEF">
        <w:t>,00 kn</w:t>
      </w:r>
    </w:p>
    <w:p w:rsidRDefault="003E006C" w:rsidP="00965CEF" w:rsidR="00965CEF">
      <w:r>
        <w:t>- kratkotrajna materijalna imovina                                               324.03</w:t>
      </w:r>
      <w:r w:rsidR="00965CEF">
        <w:t>6,00 kn</w:t>
      </w:r>
    </w:p>
    <w:p w:rsidRDefault="00965CEF" w:rsidP="003776B5" w:rsidR="003776B5">
      <w:r>
        <w:t xml:space="preserve">               koju čine :  - </w:t>
      </w:r>
      <w:r w:rsidR="009E6451">
        <w:t>z</w:t>
      </w:r>
      <w:r>
        <w:t>alih</w:t>
      </w:r>
      <w:r w:rsidR="00B930F2">
        <w:t xml:space="preserve">e  u iznosu od        </w:t>
      </w:r>
      <w:r w:rsidR="003E006C">
        <w:t xml:space="preserve"> </w:t>
      </w:r>
      <w:r w:rsidR="00B930F2">
        <w:t>173.328</w:t>
      </w:r>
      <w:r w:rsidR="003776B5">
        <w:t>,00</w:t>
      </w:r>
      <w:r>
        <w:t xml:space="preserve"> </w:t>
      </w:r>
      <w:r w:rsidR="003776B5">
        <w:t>kn</w:t>
      </w:r>
    </w:p>
    <w:p w:rsidRDefault="00965CEF" w:rsidP="003776B5" w:rsidR="006A39B4">
      <w:r>
        <w:t xml:space="preserve">                                   - </w:t>
      </w:r>
      <w:r w:rsidR="006A39B4">
        <w:t xml:space="preserve">potraživanja            </w:t>
      </w:r>
      <w:r w:rsidR="00B930F2">
        <w:t xml:space="preserve">       </w:t>
      </w:r>
      <w:r w:rsidR="003E006C">
        <w:t xml:space="preserve"> </w:t>
      </w:r>
      <w:r w:rsidR="00B930F2">
        <w:t>38.513</w:t>
      </w:r>
      <w:r w:rsidR="006A39B4">
        <w:t>,00 kn</w:t>
      </w:r>
    </w:p>
    <w:p w:rsidRDefault="00B930F2" w:rsidP="003776B5" w:rsidR="00B930F2">
      <w:r>
        <w:t xml:space="preserve">                     </w:t>
      </w:r>
      <w:r w:rsidR="004605EE">
        <w:t xml:space="preserve">              - pozajmica odg. o</w:t>
      </w:r>
      <w:r>
        <w:t xml:space="preserve">sobi     </w:t>
      </w:r>
      <w:r w:rsidR="00B3482F">
        <w:t xml:space="preserve"> </w:t>
      </w:r>
      <w:r w:rsidR="003E006C">
        <w:t>10.000,00 kn</w:t>
      </w:r>
      <w:r>
        <w:t xml:space="preserve">                           </w:t>
      </w:r>
    </w:p>
    <w:p w:rsidRDefault="00965CEF" w:rsidP="003776B5" w:rsidR="006A39B4">
      <w:r>
        <w:t xml:space="preserve">                                   - </w:t>
      </w:r>
      <w:r w:rsidR="003E006C">
        <w:t>ostala potraživanja            3.29</w:t>
      </w:r>
      <w:r>
        <w:t>6</w:t>
      </w:r>
      <w:r w:rsidR="006A39B4">
        <w:t>,00 kn</w:t>
      </w:r>
    </w:p>
    <w:p w:rsidRDefault="003E006C" w:rsidP="003776B5" w:rsidR="003E006C">
      <w:r>
        <w:t xml:space="preserve">                    </w:t>
      </w:r>
      <w:r w:rsidR="004605EE">
        <w:t xml:space="preserve">              </w:t>
      </w:r>
      <w:r w:rsidR="00B3482F">
        <w:t xml:space="preserve"> -</w:t>
      </w:r>
      <w:r w:rsidR="004605EE">
        <w:t xml:space="preserve"> kratkotr.  financ. i</w:t>
      </w:r>
      <w:r>
        <w:t>mov.   98.892,00 kn</w:t>
      </w:r>
    </w:p>
    <w:p w:rsidRDefault="00676906" w:rsidP="003776B5" w:rsidR="00676906"/>
    <w:p w:rsidRDefault="00042CA2" w:rsidP="003776B5" w:rsidR="003776B5">
      <w:r>
        <w:t xml:space="preserve">             </w:t>
      </w:r>
      <w:r w:rsidR="003776B5" w:rsidRPr="004D4F49">
        <w:t xml:space="preserve">     </w:t>
      </w:r>
      <w:r>
        <w:t xml:space="preserve">                    </w:t>
      </w:r>
      <w:r w:rsidR="003776B5">
        <w:t xml:space="preserve"> </w:t>
      </w:r>
    </w:p>
    <w:p w:rsidRDefault="003776B5" w:rsidP="003776B5" w:rsidR="003776B5">
      <w:r w:rsidRPr="00CF7069">
        <w:rPr>
          <w:u w:val="single"/>
        </w:rPr>
        <w:t xml:space="preserve">Obveze </w:t>
      </w:r>
      <w:r>
        <w:t>dužnik</w:t>
      </w:r>
      <w:r w:rsidR="00D126FD">
        <w:t>a u</w:t>
      </w:r>
      <w:r w:rsidR="00042CA2">
        <w:t xml:space="preserve"> </w:t>
      </w:r>
      <w:r>
        <w:t xml:space="preserve"> iznos</w:t>
      </w:r>
      <w:r w:rsidR="00B930F2">
        <w:t xml:space="preserve">u  od </w:t>
      </w:r>
      <w:r w:rsidR="004605EE">
        <w:t>206.290,00</w:t>
      </w:r>
      <w:r w:rsidR="00D126FD">
        <w:t xml:space="preserve"> kn, a sastoje se od:</w:t>
      </w:r>
    </w:p>
    <w:p w:rsidRDefault="00D126FD" w:rsidP="003776B5" w:rsidR="00D126FD">
      <w:r>
        <w:t xml:space="preserve">                               </w:t>
      </w:r>
      <w:r w:rsidR="00AE7D45">
        <w:t xml:space="preserve"> </w:t>
      </w:r>
      <w:r w:rsidR="00B930F2">
        <w:t xml:space="preserve"> - obveza prema bankama</w:t>
      </w:r>
      <w:r>
        <w:t xml:space="preserve">        </w:t>
      </w:r>
      <w:r w:rsidR="00713C82">
        <w:t xml:space="preserve">    </w:t>
      </w:r>
      <w:r w:rsidR="00B930F2">
        <w:t xml:space="preserve"> 113.905</w:t>
      </w:r>
      <w:r>
        <w:t>,00 kn</w:t>
      </w:r>
    </w:p>
    <w:p w:rsidRDefault="00D126FD" w:rsidP="003776B5" w:rsidR="00A91A03">
      <w:r>
        <w:t xml:space="preserve">                              </w:t>
      </w:r>
      <w:r w:rsidR="00AE7D45">
        <w:t xml:space="preserve"> </w:t>
      </w:r>
      <w:r>
        <w:t xml:space="preserve">  - obveze prema dobavljačima</w:t>
      </w:r>
      <w:r w:rsidR="00AE7D45">
        <w:t xml:space="preserve">      </w:t>
      </w:r>
      <w:r w:rsidR="00713C82">
        <w:t xml:space="preserve"> </w:t>
      </w:r>
      <w:r w:rsidR="00B930F2">
        <w:t xml:space="preserve"> 92.38</w:t>
      </w:r>
      <w:r w:rsidR="00AE7D45">
        <w:t>5,00 k</w:t>
      </w:r>
      <w:r w:rsidR="00713C82">
        <w:t>n</w:t>
      </w:r>
    </w:p>
    <w:p w:rsidRDefault="00A91A03" w:rsidP="003776B5" w:rsidR="00A91A03"/>
    <w:p w:rsidRDefault="00400C52" w:rsidP="003776B5" w:rsidR="00400C52"/>
    <w:p w:rsidRDefault="00B3482F" w:rsidP="003776B5" w:rsidR="004605EE">
      <w:r>
        <w:t xml:space="preserve">S obzirom da </w:t>
      </w:r>
      <w:r w:rsidR="00413CD2">
        <w:t xml:space="preserve"> nisam dobila poslovne knjige ( bruto bilancu i analitičke evidencije imovine i obveza), ne mogu utvrditi u kojem bi se iznosu iskazana imovina u GFI –u za 2017.g. mogla unovčiti.</w:t>
      </w:r>
    </w:p>
    <w:p w:rsidRDefault="00413CD2" w:rsidP="003776B5" w:rsidR="00413CD2"/>
    <w:p w:rsidRDefault="00413CD2" w:rsidP="003776B5" w:rsidR="00413CD2">
      <w:r>
        <w:t>Dana 15.04.2019.g., putem e-maila, primila sam od direktora društva „ kratke natuknice o poslovanju u 2018.g.“:</w:t>
      </w:r>
    </w:p>
    <w:p w:rsidRDefault="00413CD2" w:rsidP="003776B5" w:rsidR="00413CD2">
      <w:r>
        <w:t xml:space="preserve">      </w:t>
      </w:r>
      <w:r w:rsidR="007D4CFC">
        <w:t xml:space="preserve">    - prijavu o prestanku osiguranja HZMO –a iz koje proizlazi da se </w:t>
      </w:r>
      <w:r w:rsidR="00C8114C">
        <w:t>Fiorencis Renzo odjavio sa danom 28.02.2019.</w:t>
      </w:r>
    </w:p>
    <w:p w:rsidRDefault="00A91A03" w:rsidP="003776B5" w:rsidR="00A91A03"/>
    <w:p w:rsidRDefault="00A91A03" w:rsidP="003776B5" w:rsidR="00A91A03"/>
    <w:p w:rsidRDefault="00A91A03" w:rsidP="003776B5" w:rsidR="00A91A03"/>
    <w:p w:rsidRDefault="00C8114C" w:rsidP="003776B5" w:rsidR="00C8114C"/>
    <w:p w:rsidRDefault="00C8114C" w:rsidP="003776B5" w:rsidR="00C8114C">
      <w:r>
        <w:t xml:space="preserve">                                                                   </w:t>
      </w:r>
      <w:r w:rsidR="00082E80">
        <w:t xml:space="preserve">  </w:t>
      </w:r>
      <w:r>
        <w:t xml:space="preserve">  3.</w:t>
      </w:r>
    </w:p>
    <w:p w:rsidRDefault="00C8114C" w:rsidP="003776B5" w:rsidR="00C8114C">
      <w:r>
        <w:t xml:space="preserve">                                                              </w:t>
      </w:r>
    </w:p>
    <w:p w:rsidRDefault="00C8114C" w:rsidP="003776B5" w:rsidR="00C8114C">
      <w:r>
        <w:t xml:space="preserve">           - zalihe robe</w:t>
      </w:r>
      <w:r w:rsidR="00B3482F">
        <w:t xml:space="preserve"> </w:t>
      </w:r>
      <w:r>
        <w:t xml:space="preserve"> rasprodane su u tijeku poslovanja</w:t>
      </w:r>
      <w:r w:rsidR="00E731D2">
        <w:t xml:space="preserve"> do blokade računa</w:t>
      </w:r>
      <w:r>
        <w:t>,</w:t>
      </w:r>
      <w:r w:rsidR="00E731D2">
        <w:t>a</w:t>
      </w:r>
      <w:r>
        <w:t xml:space="preserve"> nakon blokade računa</w:t>
      </w:r>
      <w:r w:rsidR="00E731D2">
        <w:t xml:space="preserve"> zalihe su prodavane</w:t>
      </w:r>
      <w:r>
        <w:t xml:space="preserve"> ( totalna rasprodaja ) i</w:t>
      </w:r>
      <w:r w:rsidR="00E731D2">
        <w:t xml:space="preserve"> podmirene su ovrhe</w:t>
      </w:r>
      <w:r w:rsidR="00B3482F">
        <w:t>.  O</w:t>
      </w:r>
      <w:r>
        <w:t xml:space="preserve">stalo je 40-50 dioptrijskih okvira, mahom loše kvalitete. </w:t>
      </w:r>
    </w:p>
    <w:p w:rsidRDefault="007D4CFC" w:rsidP="003776B5" w:rsidR="007D4CFC">
      <w:r>
        <w:t xml:space="preserve">         </w:t>
      </w:r>
      <w:r w:rsidR="00C8114C">
        <w:t xml:space="preserve"> </w:t>
      </w:r>
      <w:r>
        <w:t xml:space="preserve"> - otvorene stavke kupaca iz kojih je vidljivo da su potraživanja zastarila ( potraživnja su nastala 2009.g., 2010.g.  i  2011.g.).</w:t>
      </w:r>
    </w:p>
    <w:p w:rsidRDefault="0039736C" w:rsidP="003776B5" w:rsidR="00EB7052">
      <w:r>
        <w:t xml:space="preserve">           – </w:t>
      </w:r>
      <w:r w:rsidR="003C6D81">
        <w:t xml:space="preserve"> za </w:t>
      </w:r>
      <w:r>
        <w:t xml:space="preserve">kratkotr.  financ. </w:t>
      </w:r>
      <w:r w:rsidR="003C6D81">
        <w:t>i</w:t>
      </w:r>
      <w:r>
        <w:t>mov</w:t>
      </w:r>
      <w:r w:rsidR="003C6D81">
        <w:t xml:space="preserve">inu </w:t>
      </w:r>
      <w:r w:rsidR="002C679E">
        <w:t>i</w:t>
      </w:r>
      <w:r w:rsidR="003C6D81">
        <w:t>skazanu u GFI za 2018. u iznosu od</w:t>
      </w:r>
      <w:r>
        <w:t xml:space="preserve">  98.892,00 kn</w:t>
      </w:r>
      <w:r w:rsidR="003C6D81">
        <w:t xml:space="preserve"> ,</w:t>
      </w:r>
      <w:r w:rsidR="00B3482F">
        <w:t xml:space="preserve"> dužnik</w:t>
      </w:r>
      <w:r w:rsidR="00EB7052">
        <w:t xml:space="preserve"> nije dostavio nikakvu dokumentaciju iz koje bi bilo vidljivo na što se odnosi.</w:t>
      </w:r>
    </w:p>
    <w:p w:rsidRDefault="009713ED" w:rsidP="003776B5" w:rsidR="00B62FFF">
      <w:r>
        <w:t xml:space="preserve">U </w:t>
      </w:r>
      <w:r w:rsidR="00EB7052">
        <w:t xml:space="preserve"> natuknicama</w:t>
      </w:r>
      <w:r>
        <w:t>,</w:t>
      </w:r>
      <w:r w:rsidR="00EB7052">
        <w:t xml:space="preserve"> </w:t>
      </w:r>
      <w:r w:rsidR="003C6D81">
        <w:t xml:space="preserve"> izjavljuje</w:t>
      </w:r>
      <w:r w:rsidR="00B3482F">
        <w:t xml:space="preserve"> </w:t>
      </w:r>
      <w:r w:rsidR="003C6D81">
        <w:t>da je</w:t>
      </w:r>
      <w:r w:rsidR="00DD5F76">
        <w:t xml:space="preserve"> „</w:t>
      </w:r>
      <w:r w:rsidR="003C6D81">
        <w:t xml:space="preserve"> oko 58.000,00 kn nevraćene pozajmice vlasniku tj meni</w:t>
      </w:r>
      <w:r>
        <w:t xml:space="preserve">            </w:t>
      </w:r>
      <w:r w:rsidR="003C6D81">
        <w:t xml:space="preserve"> ( privatni račun mi je u blokadi zbog osobnog jamstva bankama za kredite poduzeća ),rok povrata pozajmice je kraj 2020.g</w:t>
      </w:r>
      <w:r w:rsidR="00040B4E">
        <w:t xml:space="preserve"> </w:t>
      </w:r>
      <w:r w:rsidR="00DD5F76">
        <w:t>„,</w:t>
      </w:r>
      <w:r w:rsidR="00EB7052">
        <w:t xml:space="preserve"> a što nije iskazano u  GFI za 2018.</w:t>
      </w:r>
      <w:r w:rsidR="003C6D81">
        <w:t>. i dostavlja</w:t>
      </w:r>
    </w:p>
    <w:p w:rsidRDefault="0039736C" w:rsidP="003776B5" w:rsidR="00B62FFF">
      <w:r>
        <w:t xml:space="preserve">Ugovor </w:t>
      </w:r>
      <w:r w:rsidR="00082E80">
        <w:t xml:space="preserve"> o pozajmici</w:t>
      </w:r>
      <w:r w:rsidR="008302BA">
        <w:t xml:space="preserve"> 01-01-2017.</w:t>
      </w:r>
      <w:r w:rsidR="00082E80">
        <w:t xml:space="preserve"> sačinjen dana 10.01.2017.g. između</w:t>
      </w:r>
    </w:p>
    <w:p w:rsidRDefault="00B62FFF" w:rsidP="00B62FFF" w:rsidR="00B62FFF">
      <w:pPr>
        <w:ind w:firstLine="708"/>
      </w:pPr>
      <w:r>
        <w:t xml:space="preserve">davatelja pozajmice </w:t>
      </w:r>
      <w:r w:rsidR="00082E80">
        <w:t>FIRENA – USLUGE d.o.o.</w:t>
      </w:r>
      <w:r>
        <w:t xml:space="preserve"> </w:t>
      </w:r>
      <w:r w:rsidR="00082E80">
        <w:t xml:space="preserve"> i </w:t>
      </w:r>
    </w:p>
    <w:p w:rsidRDefault="00082E80" w:rsidP="00B62FFF" w:rsidR="0039736C">
      <w:pPr>
        <w:ind w:firstLine="708"/>
      </w:pPr>
      <w:r>
        <w:t xml:space="preserve"> </w:t>
      </w:r>
      <w:r w:rsidR="00B62FFF">
        <w:t xml:space="preserve">korisnika pozajmice </w:t>
      </w:r>
      <w:r>
        <w:t>Renza  Fiorenc</w:t>
      </w:r>
      <w:r w:rsidR="008302BA">
        <w:t>isa</w:t>
      </w:r>
      <w:r>
        <w:t xml:space="preserve"> </w:t>
      </w:r>
      <w:r w:rsidR="008302BA">
        <w:t xml:space="preserve"> na iznos od 120.000,00 kn</w:t>
      </w:r>
    </w:p>
    <w:p w:rsidRDefault="008302BA" w:rsidP="0039736C" w:rsidR="00EB7052">
      <w:pPr>
        <w:ind w:firstLine="708"/>
      </w:pPr>
      <w:r>
        <w:t xml:space="preserve"> s rokom povrata 31.12.2020.</w:t>
      </w:r>
      <w:r w:rsidR="00B62FFF">
        <w:t xml:space="preserve"> uz godišnju kamatnu stopu od 4%</w:t>
      </w:r>
      <w:r w:rsidR="003C6D81">
        <w:t xml:space="preserve"> </w:t>
      </w:r>
    </w:p>
    <w:p w:rsidRDefault="008302BA" w:rsidP="00185813" w:rsidR="00B62FFF">
      <w:pPr>
        <w:ind w:firstLine="708"/>
      </w:pPr>
      <w:r>
        <w:t xml:space="preserve">              </w:t>
      </w:r>
    </w:p>
    <w:p w:rsidRDefault="00B62FFF" w:rsidP="003776B5" w:rsidR="00B62FFF">
      <w:r>
        <w:t>Iz dokumentacije koju je direktor dostavio putem e-maila, proizlazi da društvo FIRENA – USLUGE d.o.o. nije dužno Renzu Fiorencisu oko 58.000,00 kn nego da je Renzo Fiorencis dužan društvu FIRENA – USLUGE d.o.o.</w:t>
      </w:r>
      <w:r w:rsidR="00BE7C49">
        <w:t xml:space="preserve"> 98.892</w:t>
      </w:r>
      <w:r w:rsidR="003C6D81">
        <w:t>,00</w:t>
      </w:r>
      <w:r w:rsidR="00BE7C49">
        <w:t xml:space="preserve"> kn</w:t>
      </w:r>
      <w:r>
        <w:t xml:space="preserve"> </w:t>
      </w:r>
    </w:p>
    <w:p w:rsidRDefault="003776B5" w:rsidP="003776B5" w:rsidR="003776B5"/>
    <w:p w:rsidRDefault="00A84291" w:rsidP="003776B5" w:rsidR="00914FE9">
      <w:r>
        <w:t>Prema navodima direktora, jedina imovina društva je stroj za brušenje naočalnih leća</w:t>
      </w:r>
      <w:r w:rsidR="00914FE9">
        <w:t xml:space="preserve"> koji se nalazi kod dr</w:t>
      </w:r>
      <w:r w:rsidR="00DD5F76">
        <w:t>u</w:t>
      </w:r>
      <w:r w:rsidR="00914FE9">
        <w:t>štva Sretno oko j.d.o.o.</w:t>
      </w:r>
      <w:r>
        <w:t xml:space="preserve">         </w:t>
      </w:r>
      <w:r w:rsidR="00914FE9">
        <w:t xml:space="preserve">                                     </w:t>
      </w:r>
      <w:r w:rsidR="00C8114C">
        <w:t xml:space="preserve">                        </w:t>
      </w:r>
    </w:p>
    <w:p w:rsidRDefault="00914FE9" w:rsidP="003776B5" w:rsidR="00914FE9">
      <w:r>
        <w:t xml:space="preserve">Direktoricu </w:t>
      </w:r>
      <w:r w:rsidR="000D0F1B">
        <w:t>društva Sretno oko j.d.o.o.,</w:t>
      </w:r>
      <w:r w:rsidR="00DD5F76">
        <w:t xml:space="preserve"> Karačić Ivanu, </w:t>
      </w:r>
      <w:r w:rsidR="000D0F1B">
        <w:t xml:space="preserve"> zatekla sam u optičarskoj radnji</w:t>
      </w:r>
      <w:r w:rsidR="00DD5F76">
        <w:t xml:space="preserve">         </w:t>
      </w:r>
      <w:r w:rsidR="000D0F1B">
        <w:t xml:space="preserve"> „ Sretno oko „ koja se nalazi na Jarunskom placu. Na moje pitanje o stroju za brušenje naočalnih leća </w:t>
      </w:r>
      <w:r w:rsidR="00A91A03">
        <w:t>ESSILOR, 5822 DELTA  AUTOMAT + PHI  TRACER,</w:t>
      </w:r>
      <w:r w:rsidR="000D0F1B">
        <w:t xml:space="preserve">  koje je u vlasništvu društva FIRENA – USLUGE d.o.o. ,a prema tvrdnji</w:t>
      </w:r>
      <w:r w:rsidR="00A91A03">
        <w:t xml:space="preserve">  Fiorencis Renza </w:t>
      </w:r>
      <w:r w:rsidR="000D0F1B">
        <w:t xml:space="preserve"> se nalazi kod nje, odgovorila je da o tom ništa ne zna, tj. da se taj st</w:t>
      </w:r>
      <w:r w:rsidR="00A91A03">
        <w:t xml:space="preserve">roj nikad nije  nalazio kod nje, te   da je </w:t>
      </w:r>
      <w:r w:rsidR="000D0F1B">
        <w:t xml:space="preserve"> ima</w:t>
      </w:r>
      <w:r w:rsidR="00A91A03">
        <w:t xml:space="preserve">la svoj stroj za brušenje ali </w:t>
      </w:r>
      <w:r w:rsidR="000D0F1B">
        <w:t xml:space="preserve"> ga  više nema. </w:t>
      </w:r>
    </w:p>
    <w:p w:rsidRDefault="000D0F1B" w:rsidP="003776B5" w:rsidR="000D0F1B"/>
    <w:p w:rsidRDefault="000D0F1B" w:rsidP="003776B5" w:rsidR="0016645F">
      <w:r>
        <w:t>S obzirom na opisano, zatražila sam mišljenje</w:t>
      </w:r>
      <w:r w:rsidR="00A91A03">
        <w:t xml:space="preserve"> ESSILOR  OPTIKE d.o.o. iz Zagreba, Horvatova 82</w:t>
      </w:r>
      <w:r>
        <w:t xml:space="preserve"> </w:t>
      </w:r>
      <w:r w:rsidR="00A91A03">
        <w:t>od koje je i</w:t>
      </w:r>
      <w:r>
        <w:t xml:space="preserve"> kupljen navedeni stroj</w:t>
      </w:r>
      <w:r w:rsidR="0016645F">
        <w:t xml:space="preserve">  o sadašnjoj vrijednosti takvog stroja pod uvjetom da je od kupovine do danas korišten na uobičajen način i da je danas u ispravnom stanju.</w:t>
      </w:r>
    </w:p>
    <w:p w:rsidRDefault="0016645F" w:rsidP="004530CE" w:rsidR="004530CE">
      <w:r>
        <w:t>Prema njihovom mišljenju, takav stroj bi sada vrijedio</w:t>
      </w:r>
      <w:r w:rsidR="00A91A03">
        <w:t xml:space="preserve"> 8.226,56 kn</w:t>
      </w:r>
      <w:r>
        <w:t xml:space="preserve"> + PDV. </w:t>
      </w:r>
    </w:p>
    <w:p w:rsidRDefault="00A91A03" w:rsidP="004530CE" w:rsidR="00A91A03"/>
    <w:p w:rsidRDefault="00C17C14" w:rsidP="00C17C14" w:rsidR="00C17C14">
      <w:pPr>
        <w:tabs>
          <w:tab w:pos="5040" w:val="left"/>
        </w:tabs>
        <w:rPr>
          <w:b/>
        </w:rPr>
      </w:pPr>
      <w:r w:rsidRPr="008E3ADC">
        <w:rPr>
          <w:b/>
        </w:rPr>
        <w:t>PROCJENA  TROŠKOVA  STEČAJNOG  POSTUPKA</w:t>
      </w:r>
      <w:r>
        <w:rPr>
          <w:b/>
        </w:rPr>
        <w:t xml:space="preserve"> /  za 6 mjeseci /</w:t>
      </w:r>
      <w:r w:rsidRPr="008E3ADC">
        <w:rPr>
          <w:b/>
        </w:rPr>
        <w:t xml:space="preserve">   </w:t>
      </w:r>
    </w:p>
    <w:p w:rsidRDefault="00C17C14" w:rsidP="00C17C14" w:rsidR="00C17C14" w:rsidRPr="007A01B7">
      <w:pPr>
        <w:tabs>
          <w:tab w:pos="5040" w:val="left"/>
        </w:tabs>
        <w:rPr>
          <w:b/>
        </w:rPr>
      </w:pPr>
      <w:r w:rsidRPr="008E3ADC">
        <w:rPr>
          <w:b/>
        </w:rPr>
        <w:t xml:space="preserve"> </w:t>
      </w:r>
    </w:p>
    <w:p w:rsidRDefault="00C17C14" w:rsidP="00C17C14" w:rsidR="00C17C14">
      <w:pPr>
        <w:tabs>
          <w:tab w:pos="5040" w:val="left"/>
        </w:tabs>
      </w:pPr>
      <w:r>
        <w:t xml:space="preserve">                                                                                   </w:t>
      </w:r>
    </w:p>
    <w:p w:rsidRDefault="00C17C14" w:rsidP="00C17C14" w:rsidR="00C17C14" w:rsidRPr="00821CB4">
      <w:pPr>
        <w:tabs>
          <w:tab w:pos="5040" w:val="left"/>
        </w:tabs>
        <w:rPr>
          <w:u w:val="single"/>
        </w:rPr>
      </w:pPr>
      <w:r w:rsidRPr="00821CB4">
        <w:rPr>
          <w:u w:val="single"/>
        </w:rPr>
        <w:t xml:space="preserve">1.nagrada privremenoj stečajnoj upraviteljici              </w:t>
      </w:r>
      <w:r>
        <w:rPr>
          <w:u w:val="single"/>
        </w:rPr>
        <w:t xml:space="preserve">                           </w:t>
      </w:r>
      <w:r w:rsidRPr="00821CB4">
        <w:rPr>
          <w:u w:val="single"/>
        </w:rPr>
        <w:t xml:space="preserve">3.000,00 </w:t>
      </w:r>
      <w:r>
        <w:rPr>
          <w:u w:val="single"/>
        </w:rPr>
        <w:t>kn</w:t>
      </w:r>
    </w:p>
    <w:p w:rsidRDefault="00C17C14" w:rsidP="00C17C14" w:rsidR="00C17C14">
      <w:pPr>
        <w:tabs>
          <w:tab w:pos="5040" w:val="left"/>
        </w:tabs>
      </w:pPr>
      <w:r>
        <w:t xml:space="preserve">1. izrada pečata                                                                                           200,00 kn                                                                                                                                                 </w:t>
      </w:r>
    </w:p>
    <w:p w:rsidRDefault="005D0C83" w:rsidP="00C17C14" w:rsidR="00C17C14">
      <w:pPr>
        <w:tabs>
          <w:tab w:pos="5040" w:val="left"/>
        </w:tabs>
      </w:pPr>
      <w:r>
        <w:t>2</w:t>
      </w:r>
      <w:r w:rsidR="00C17C14">
        <w:t>. materijalni troškovi ( biljezi,telef.,pošta,cert.,</w:t>
      </w:r>
      <w:r w:rsidR="00D93D52">
        <w:t>.</w:t>
      </w:r>
      <w:r w:rsidR="00C17C14">
        <w:t xml:space="preserve"> 6 x 400,00 kn )          </w:t>
      </w:r>
      <w:r w:rsidR="00D93D52">
        <w:t xml:space="preserve"> </w:t>
      </w:r>
      <w:r w:rsidR="00C17C14">
        <w:t>2.400,00 kn</w:t>
      </w:r>
      <w:r>
        <w:t xml:space="preserve"> </w:t>
      </w:r>
    </w:p>
    <w:p w:rsidRDefault="005D0C83" w:rsidP="00C17C14" w:rsidR="00C17C14">
      <w:pPr>
        <w:tabs>
          <w:tab w:pos="5040" w:val="left"/>
        </w:tabs>
      </w:pPr>
      <w:r>
        <w:t>3</w:t>
      </w:r>
      <w:r w:rsidR="00A84291">
        <w:t>.troškovi računovodstva ( 6 x 2</w:t>
      </w:r>
      <w:r w:rsidR="00C17C14">
        <w:t xml:space="preserve">00,00 kn )                </w:t>
      </w:r>
      <w:r w:rsidR="00A84291">
        <w:t xml:space="preserve">                             1.2</w:t>
      </w:r>
      <w:r w:rsidR="00C17C14">
        <w:t xml:space="preserve">00,00 kn             </w:t>
      </w:r>
    </w:p>
    <w:p w:rsidRDefault="005D0C83" w:rsidP="00C17C14" w:rsidR="00C17C14">
      <w:pPr>
        <w:tabs>
          <w:tab w:pos="5040" w:val="left"/>
        </w:tabs>
      </w:pPr>
      <w:r>
        <w:t>4</w:t>
      </w:r>
      <w:r w:rsidR="00A84291">
        <w:t>.bankarski troškovi ( 6 x 5</w:t>
      </w:r>
      <w:r w:rsidR="00C17C14">
        <w:t xml:space="preserve">0,00 kn )                        </w:t>
      </w:r>
      <w:r w:rsidR="00A84291">
        <w:t xml:space="preserve">                                  3</w:t>
      </w:r>
      <w:r w:rsidR="00C17C14">
        <w:t>00,00 kn</w:t>
      </w:r>
    </w:p>
    <w:p w:rsidRDefault="005D0C83" w:rsidP="00C17C14" w:rsidR="00C17C14">
      <w:pPr>
        <w:tabs>
          <w:tab w:pos="5040" w:val="left"/>
        </w:tabs>
      </w:pPr>
      <w:r>
        <w:t>5</w:t>
      </w:r>
      <w:r w:rsidR="00C17C14">
        <w:t xml:space="preserve">. izrada završnog računa i GFI                                                      </w:t>
      </w:r>
      <w:r w:rsidR="0081010A">
        <w:t xml:space="preserve">         1.8</w:t>
      </w:r>
      <w:r w:rsidR="00C17C14">
        <w:t xml:space="preserve">00,00 kn            </w:t>
      </w:r>
    </w:p>
    <w:p w:rsidRDefault="005D0C83" w:rsidP="00C17C14" w:rsidR="00C17C14">
      <w:pPr>
        <w:tabs>
          <w:tab w:pos="5040" w:val="left"/>
        </w:tabs>
        <w:rPr>
          <w:u w:val="single"/>
        </w:rPr>
      </w:pPr>
      <w:r>
        <w:rPr>
          <w:u w:val="single"/>
        </w:rPr>
        <w:t>6</w:t>
      </w:r>
      <w:r w:rsidR="00C17C14">
        <w:rPr>
          <w:u w:val="single"/>
        </w:rPr>
        <w:t>.nagrada  stečajne</w:t>
      </w:r>
      <w:r w:rsidR="00C17C14" w:rsidRPr="001931D2">
        <w:rPr>
          <w:u w:val="single"/>
        </w:rPr>
        <w:t xml:space="preserve">  upravitelj</w:t>
      </w:r>
      <w:r w:rsidR="00C17C14">
        <w:rPr>
          <w:u w:val="single"/>
        </w:rPr>
        <w:t xml:space="preserve">ice </w:t>
      </w:r>
      <w:r w:rsidR="00C17C14" w:rsidRPr="001931D2">
        <w:rPr>
          <w:u w:val="single"/>
        </w:rPr>
        <w:t xml:space="preserve">  </w:t>
      </w:r>
      <w:r w:rsidR="00C17C14">
        <w:rPr>
          <w:u w:val="single"/>
        </w:rPr>
        <w:t xml:space="preserve">                           </w:t>
      </w:r>
      <w:r w:rsidR="00A84291">
        <w:rPr>
          <w:u w:val="single"/>
        </w:rPr>
        <w:t xml:space="preserve">                               3</w:t>
      </w:r>
      <w:r w:rsidR="00C17C14">
        <w:rPr>
          <w:u w:val="single"/>
        </w:rPr>
        <w:t>.000</w:t>
      </w:r>
      <w:r w:rsidR="00C17C14" w:rsidRPr="001931D2">
        <w:rPr>
          <w:u w:val="single"/>
        </w:rPr>
        <w:t>,00</w:t>
      </w:r>
      <w:r w:rsidR="00C17C14">
        <w:rPr>
          <w:u w:val="single"/>
        </w:rPr>
        <w:t xml:space="preserve"> kn </w:t>
      </w:r>
    </w:p>
    <w:p w:rsidRDefault="00C17C14" w:rsidP="00C17C14" w:rsidR="00C17C14">
      <w:pPr>
        <w:tabs>
          <w:tab w:pos="5040" w:val="left"/>
        </w:tabs>
      </w:pPr>
      <w:r w:rsidRPr="001931D2">
        <w:t xml:space="preserve">                          </w:t>
      </w:r>
      <w:r>
        <w:t xml:space="preserve">                                       Ukupno                             </w:t>
      </w:r>
      <w:r w:rsidR="005D0C83">
        <w:t xml:space="preserve">    11</w:t>
      </w:r>
      <w:r w:rsidR="00A84291">
        <w:t xml:space="preserve"> </w:t>
      </w:r>
      <w:r w:rsidR="005D0C83">
        <w:t>.</w:t>
      </w:r>
      <w:r w:rsidR="0081010A">
        <w:t>9</w:t>
      </w:r>
      <w:r w:rsidR="008C288C">
        <w:t>00</w:t>
      </w:r>
      <w:r>
        <w:t xml:space="preserve">,00 kn  </w:t>
      </w:r>
    </w:p>
    <w:p w:rsidRDefault="00C17C14" w:rsidP="00A91A03" w:rsidR="00C17C14">
      <w:pPr>
        <w:tabs>
          <w:tab w:pos="5040" w:val="left"/>
        </w:tabs>
        <w:jc w:val="both"/>
      </w:pPr>
    </w:p>
    <w:p w:rsidRDefault="00C17C14" w:rsidP="00C17C14" w:rsidR="00C17C14">
      <w:pPr>
        <w:tabs>
          <w:tab w:pos="5040" w:val="left"/>
        </w:tabs>
      </w:pPr>
    </w:p>
    <w:p w:rsidRDefault="00A91A03" w:rsidP="00A91A03" w:rsidR="003776B5">
      <w:pPr>
        <w:tabs>
          <w:tab w:pos="5040" w:val="left"/>
        </w:tabs>
        <w:jc w:val="center"/>
      </w:pPr>
      <w:r>
        <w:t>4.</w:t>
      </w:r>
    </w:p>
    <w:p w:rsidRDefault="003776B5" w:rsidP="00A91A03" w:rsidR="003776B5">
      <w:pPr>
        <w:tabs>
          <w:tab w:pos="5040" w:val="left"/>
        </w:tabs>
        <w:jc w:val="center"/>
      </w:pPr>
    </w:p>
    <w:p w:rsidRDefault="003776B5" w:rsidP="00A91A03" w:rsidR="003776B5">
      <w:pPr>
        <w:tabs>
          <w:tab w:pos="5040" w:val="left"/>
        </w:tabs>
        <w:jc w:val="center"/>
      </w:pPr>
    </w:p>
    <w:p w:rsidRDefault="003776B5" w:rsidP="00A91A03" w:rsidR="003776B5" w:rsidRPr="007402C4">
      <w:pPr>
        <w:tabs>
          <w:tab w:pos="5040" w:val="left"/>
        </w:tabs>
        <w:jc w:val="center"/>
        <w:rPr>
          <w:b/>
        </w:rPr>
      </w:pPr>
      <w:r w:rsidRPr="007402C4">
        <w:rPr>
          <w:b/>
        </w:rPr>
        <w:t>Z A K LJ U Č A K</w:t>
      </w:r>
    </w:p>
    <w:p w:rsidRDefault="003776B5" w:rsidP="00A91A03" w:rsidR="003776B5">
      <w:pPr>
        <w:tabs>
          <w:tab w:pos="5040" w:val="left"/>
        </w:tabs>
        <w:jc w:val="center"/>
      </w:pPr>
    </w:p>
    <w:p w:rsidRDefault="003776B5" w:rsidP="003776B5" w:rsidR="003776B5">
      <w:pPr>
        <w:tabs>
          <w:tab w:pos="5040" w:val="left"/>
        </w:tabs>
      </w:pPr>
    </w:p>
    <w:p w:rsidRDefault="007B40C4" w:rsidP="003776B5" w:rsidR="00216E0C">
      <w:pPr>
        <w:tabs>
          <w:tab w:pos="5040" w:val="left"/>
        </w:tabs>
      </w:pPr>
      <w:r>
        <w:t xml:space="preserve">Analizom prikupljenih podataka </w:t>
      </w:r>
      <w:r w:rsidR="003776B5">
        <w:t xml:space="preserve"> </w:t>
      </w:r>
      <w:r w:rsidR="001A481E">
        <w:t xml:space="preserve">proizlazi da se </w:t>
      </w:r>
      <w:r w:rsidR="001A481E" w:rsidRPr="00216E0C">
        <w:rPr>
          <w:u w:val="single"/>
        </w:rPr>
        <w:t>imovina</w:t>
      </w:r>
      <w:r w:rsidR="001A481E">
        <w:t xml:space="preserve"> društva  </w:t>
      </w:r>
      <w:r w:rsidR="00DC6F50">
        <w:t xml:space="preserve"> FIRENA</w:t>
      </w:r>
      <w:r w:rsidR="00234CF7">
        <w:t xml:space="preserve"> - USLUGE</w:t>
      </w:r>
      <w:r w:rsidR="00DA5E00">
        <w:t xml:space="preserve"> </w:t>
      </w:r>
      <w:r w:rsidR="00234CF7">
        <w:t xml:space="preserve"> d.o.o.,</w:t>
      </w:r>
      <w:r w:rsidR="00DC6F50">
        <w:t xml:space="preserve"> Konjščina, Odvojak M. Gupca  6</w:t>
      </w:r>
      <w:r w:rsidR="00234CF7">
        <w:t>, OIB :</w:t>
      </w:r>
      <w:r w:rsidR="00DC6F50">
        <w:t>69465248776</w:t>
      </w:r>
      <w:r w:rsidR="00234CF7">
        <w:t xml:space="preserve"> </w:t>
      </w:r>
      <w:r w:rsidR="003776B5">
        <w:t>,</w:t>
      </w:r>
      <w:r w:rsidR="001A481E">
        <w:t xml:space="preserve"> sastoji od potraživanja  prema odgovornoj osobi i st</w:t>
      </w:r>
      <w:r w:rsidR="00216E0C">
        <w:t xml:space="preserve">roja za brušenje naočalnih leća, a </w:t>
      </w:r>
      <w:r w:rsidR="00216E0C" w:rsidRPr="008A4873">
        <w:rPr>
          <w:u w:val="single"/>
        </w:rPr>
        <w:t>obveze</w:t>
      </w:r>
      <w:r w:rsidR="00216E0C">
        <w:t xml:space="preserve">  iznose 206.290,00 kn.</w:t>
      </w:r>
    </w:p>
    <w:p w:rsidRDefault="001A481E" w:rsidP="003776B5" w:rsidR="007B40C4">
      <w:pPr>
        <w:tabs>
          <w:tab w:pos="5040" w:val="left"/>
        </w:tabs>
      </w:pPr>
      <w:r>
        <w:t xml:space="preserve"> Za navedeni stroj je upitno da li bi ga se moglo pronaći,a kada bi se i pronašao njegovim unovčenjem se ne bi mogli namiriti niti troškovi stečajnog postupka. U pogledu potraživanja prema odgovornoj osobi</w:t>
      </w:r>
      <w:r w:rsidR="00DC6F50">
        <w:t>, neizvjesno je da li bi se mogla realizirati s obzirom na izjave direktora da je i njegov račun kao fizičke osobe – blokiran.</w:t>
      </w:r>
      <w:r w:rsidR="007B40C4">
        <w:t xml:space="preserve"> </w:t>
      </w:r>
    </w:p>
    <w:p w:rsidRDefault="007B40C4" w:rsidP="003776B5" w:rsidR="003776B5">
      <w:pPr>
        <w:tabs>
          <w:tab w:pos="5040" w:val="left"/>
        </w:tabs>
      </w:pPr>
      <w:r>
        <w:t xml:space="preserve"> D</w:t>
      </w:r>
      <w:r w:rsidR="003776B5">
        <w:t>užnik ne posluje</w:t>
      </w:r>
      <w:r w:rsidR="000A0484">
        <w:t>,</w:t>
      </w:r>
      <w:r w:rsidR="00D93D52">
        <w:t xml:space="preserve"> niti ima uvjeta za nastavak </w:t>
      </w:r>
      <w:r w:rsidR="003776B5">
        <w:t>poslovanja, pa tako i nadalje postoje stečajni razlozi predviđeni  čl. 5  st. 2  SZ-a (Narodne novine br. 71/15)  za otvaranje stečajnog postupka: nesposobnost za plaćanje i  prezaduženost.</w:t>
      </w: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  <w:r>
        <w:t xml:space="preserve">Stoga predlažem </w:t>
      </w:r>
      <w:r w:rsidR="000A0484">
        <w:t xml:space="preserve"> da</w:t>
      </w:r>
      <w:r w:rsidR="00D93D52">
        <w:t xml:space="preserve"> sud  za dužnika </w:t>
      </w:r>
      <w:r w:rsidR="007B40C4">
        <w:t>FIRENA</w:t>
      </w:r>
      <w:r w:rsidR="00234CF7">
        <w:t xml:space="preserve"> - USLUGE d.o.o, </w:t>
      </w:r>
      <w:r w:rsidR="007B40C4">
        <w:t xml:space="preserve"> Konjščina, Odvojak M. Gupca  6, </w:t>
      </w:r>
      <w:r w:rsidR="00234CF7">
        <w:t xml:space="preserve">OIB: </w:t>
      </w:r>
      <w:r w:rsidR="007B40C4">
        <w:t>69465248776</w:t>
      </w:r>
      <w:r>
        <w:t xml:space="preserve">, sukladno </w:t>
      </w:r>
      <w:r w:rsidR="00D93D52">
        <w:t>čl. 132 SZ –a  pozove osobe koje imaju pravni interes za provedbom stečajnog postupka  da uplate  predujam  za namirenje</w:t>
      </w:r>
      <w:r>
        <w:t xml:space="preserve"> troškova</w:t>
      </w:r>
      <w:r w:rsidR="00D93D52">
        <w:t xml:space="preserve"> prethodnog i</w:t>
      </w:r>
      <w:r>
        <w:t xml:space="preserve"> stečajnog postupka.</w:t>
      </w:r>
    </w:p>
    <w:p w:rsidRDefault="004530CE" w:rsidP="003776B5" w:rsidR="004530CE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  <w:r>
        <w:t xml:space="preserve">                                                                   </w:t>
      </w:r>
      <w:r w:rsidR="006353EF">
        <w:t xml:space="preserve">                      privremena  stečajna  upraviteljica</w:t>
      </w:r>
    </w:p>
    <w:p w:rsidRDefault="003776B5" w:rsidP="003776B5" w:rsidR="003776B5">
      <w:pPr>
        <w:tabs>
          <w:tab w:pos="5040" w:val="left"/>
        </w:tabs>
      </w:pPr>
      <w:r>
        <w:t xml:space="preserve">                                                                                        </w:t>
      </w:r>
      <w:r w:rsidR="004530CE">
        <w:t xml:space="preserve">            </w:t>
      </w:r>
      <w:r w:rsidR="006353EF">
        <w:t xml:space="preserve">       </w:t>
      </w:r>
      <w:r w:rsidR="004530CE">
        <w:t>Ana Šakić</w:t>
      </w:r>
    </w:p>
    <w:p w:rsidRDefault="002C5244" w:rsidP="00C742D2" w:rsidR="002C5244">
      <w:pPr>
        <w:tabs>
          <w:tab w:pos="5040" w:val="left"/>
        </w:tabs>
      </w:pPr>
    </w:p>
    <w:p w:rsidRDefault="002C5244" w:rsidP="00C742D2" w:rsidR="002C5244">
      <w:pPr>
        <w:tabs>
          <w:tab w:pos="5040" w:val="left"/>
        </w:tabs>
      </w:pPr>
    </w:p>
    <w:p w:rsidRDefault="004530CE" w:rsidP="00C742D2" w:rsidR="004530CE">
      <w:pPr>
        <w:tabs>
          <w:tab w:pos="5040" w:val="left"/>
        </w:tabs>
      </w:pPr>
    </w:p>
    <w:p w:rsidRDefault="004530CE" w:rsidP="00C742D2" w:rsidR="004530CE">
      <w:pPr>
        <w:tabs>
          <w:tab w:pos="5040" w:val="left"/>
        </w:tabs>
      </w:pPr>
    </w:p>
    <w:p w:rsidRDefault="004530CE" w:rsidP="00C742D2" w:rsidR="004530CE">
      <w:pPr>
        <w:tabs>
          <w:tab w:pos="5040" w:val="left"/>
        </w:tabs>
      </w:pPr>
    </w:p>
    <w:p w:rsidRDefault="004530CE" w:rsidP="00C742D2" w:rsidR="004530CE">
      <w:pPr>
        <w:tabs>
          <w:tab w:pos="5040" w:val="left"/>
        </w:tabs>
      </w:pPr>
    </w:p>
    <w:p w:rsidRDefault="004530CE" w:rsidP="00C742D2" w:rsidR="004530CE">
      <w:pPr>
        <w:tabs>
          <w:tab w:pos="5040" w:val="left"/>
        </w:tabs>
      </w:pPr>
    </w:p>
    <w:sectPr w:rsidR="004530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45FB4"/>
    <w:multiLevelType w:val="hybridMultilevel"/>
    <w:tmpl w:val="936AD4D4"/>
    <w:lvl w:tplc="0B809E62" w:ilvl="0">
      <w:start w:val="4"/>
      <w:numFmt w:val="bullet"/>
      <w:lvlText w:val="–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30B54CAC"/>
    <w:multiLevelType w:val="hybridMultilevel"/>
    <w:tmpl w:val="10480222"/>
    <w:lvl w:tplc="8E5E25F2" w:ilvl="0"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377D71B0"/>
    <w:multiLevelType w:val="hybridMultilevel"/>
    <w:tmpl w:val="1390F95E"/>
    <w:lvl w:tplc="E79023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62B"/>
    <w:rsid w:val="000109D4"/>
    <w:rsid w:val="00011A0C"/>
    <w:rsid w:val="00013A9E"/>
    <w:rsid w:val="00016F94"/>
    <w:rsid w:val="00027936"/>
    <w:rsid w:val="00040B4E"/>
    <w:rsid w:val="00042CA2"/>
    <w:rsid w:val="0005659F"/>
    <w:rsid w:val="000708E4"/>
    <w:rsid w:val="000757D0"/>
    <w:rsid w:val="00082E80"/>
    <w:rsid w:val="000A0484"/>
    <w:rsid w:val="000B55A2"/>
    <w:rsid w:val="000B7B9D"/>
    <w:rsid w:val="000D0F1B"/>
    <w:rsid w:val="000E0FA7"/>
    <w:rsid w:val="000E38F6"/>
    <w:rsid w:val="000F25B3"/>
    <w:rsid w:val="00111888"/>
    <w:rsid w:val="00121487"/>
    <w:rsid w:val="00127A41"/>
    <w:rsid w:val="00142205"/>
    <w:rsid w:val="00143ED6"/>
    <w:rsid w:val="00160D21"/>
    <w:rsid w:val="001618E8"/>
    <w:rsid w:val="0016645F"/>
    <w:rsid w:val="00167CCC"/>
    <w:rsid w:val="0017181A"/>
    <w:rsid w:val="00175444"/>
    <w:rsid w:val="0018439E"/>
    <w:rsid w:val="00185813"/>
    <w:rsid w:val="001931D2"/>
    <w:rsid w:val="001A12AA"/>
    <w:rsid w:val="001A3DE8"/>
    <w:rsid w:val="001A481E"/>
    <w:rsid w:val="001D7053"/>
    <w:rsid w:val="001F1471"/>
    <w:rsid w:val="002025DB"/>
    <w:rsid w:val="00202B5E"/>
    <w:rsid w:val="00204E0F"/>
    <w:rsid w:val="00216E0C"/>
    <w:rsid w:val="002176D1"/>
    <w:rsid w:val="002264CA"/>
    <w:rsid w:val="00234CF7"/>
    <w:rsid w:val="00244709"/>
    <w:rsid w:val="00256847"/>
    <w:rsid w:val="002B7196"/>
    <w:rsid w:val="002C5244"/>
    <w:rsid w:val="002C679E"/>
    <w:rsid w:val="00314634"/>
    <w:rsid w:val="00315426"/>
    <w:rsid w:val="00344941"/>
    <w:rsid w:val="00355C21"/>
    <w:rsid w:val="003614BC"/>
    <w:rsid w:val="00364E07"/>
    <w:rsid w:val="00373EC4"/>
    <w:rsid w:val="003776B5"/>
    <w:rsid w:val="00391FBF"/>
    <w:rsid w:val="0039736C"/>
    <w:rsid w:val="003A6EC2"/>
    <w:rsid w:val="003B23B4"/>
    <w:rsid w:val="003B7EA6"/>
    <w:rsid w:val="003C107A"/>
    <w:rsid w:val="003C6D81"/>
    <w:rsid w:val="003E006C"/>
    <w:rsid w:val="003E55C4"/>
    <w:rsid w:val="003F3BEC"/>
    <w:rsid w:val="00400C52"/>
    <w:rsid w:val="00400EC6"/>
    <w:rsid w:val="00404C3E"/>
    <w:rsid w:val="00404CC7"/>
    <w:rsid w:val="004079BD"/>
    <w:rsid w:val="00413CD2"/>
    <w:rsid w:val="00421EAC"/>
    <w:rsid w:val="0043586B"/>
    <w:rsid w:val="00435D52"/>
    <w:rsid w:val="00445DFC"/>
    <w:rsid w:val="00447CBE"/>
    <w:rsid w:val="004530CE"/>
    <w:rsid w:val="004605EE"/>
    <w:rsid w:val="00494130"/>
    <w:rsid w:val="004A177C"/>
    <w:rsid w:val="004A5A89"/>
    <w:rsid w:val="004C5DB5"/>
    <w:rsid w:val="004D2861"/>
    <w:rsid w:val="004D4F49"/>
    <w:rsid w:val="004E199E"/>
    <w:rsid w:val="004F595E"/>
    <w:rsid w:val="00510E4E"/>
    <w:rsid w:val="0056499C"/>
    <w:rsid w:val="00567717"/>
    <w:rsid w:val="0058679A"/>
    <w:rsid w:val="00591B11"/>
    <w:rsid w:val="005C1ED3"/>
    <w:rsid w:val="005C6576"/>
    <w:rsid w:val="005D09B0"/>
    <w:rsid w:val="005D0C83"/>
    <w:rsid w:val="005D46D1"/>
    <w:rsid w:val="005E0AB2"/>
    <w:rsid w:val="005E4A6D"/>
    <w:rsid w:val="005E5A5D"/>
    <w:rsid w:val="005E76DB"/>
    <w:rsid w:val="005F0F11"/>
    <w:rsid w:val="00601444"/>
    <w:rsid w:val="00603894"/>
    <w:rsid w:val="00627B55"/>
    <w:rsid w:val="006353EF"/>
    <w:rsid w:val="00644044"/>
    <w:rsid w:val="00650CC4"/>
    <w:rsid w:val="00655CF7"/>
    <w:rsid w:val="006636D1"/>
    <w:rsid w:val="0067641C"/>
    <w:rsid w:val="00676906"/>
    <w:rsid w:val="00687067"/>
    <w:rsid w:val="006A0800"/>
    <w:rsid w:val="006A39B4"/>
    <w:rsid w:val="006A3C11"/>
    <w:rsid w:val="006A593F"/>
    <w:rsid w:val="006B0968"/>
    <w:rsid w:val="006C2EC1"/>
    <w:rsid w:val="006C6303"/>
    <w:rsid w:val="006E73E8"/>
    <w:rsid w:val="00707435"/>
    <w:rsid w:val="00713C82"/>
    <w:rsid w:val="007170B5"/>
    <w:rsid w:val="0072232E"/>
    <w:rsid w:val="007402C4"/>
    <w:rsid w:val="00746845"/>
    <w:rsid w:val="007637F3"/>
    <w:rsid w:val="0076680E"/>
    <w:rsid w:val="00776699"/>
    <w:rsid w:val="007948A3"/>
    <w:rsid w:val="007A1B04"/>
    <w:rsid w:val="007A796A"/>
    <w:rsid w:val="007B40C4"/>
    <w:rsid w:val="007B79E0"/>
    <w:rsid w:val="007D4CFC"/>
    <w:rsid w:val="007E59E0"/>
    <w:rsid w:val="00800B99"/>
    <w:rsid w:val="0081010A"/>
    <w:rsid w:val="00821CB4"/>
    <w:rsid w:val="008302BA"/>
    <w:rsid w:val="00841DC4"/>
    <w:rsid w:val="00850559"/>
    <w:rsid w:val="00851A06"/>
    <w:rsid w:val="008662A1"/>
    <w:rsid w:val="00871D27"/>
    <w:rsid w:val="00877F12"/>
    <w:rsid w:val="008822D5"/>
    <w:rsid w:val="00882531"/>
    <w:rsid w:val="0089262B"/>
    <w:rsid w:val="00896291"/>
    <w:rsid w:val="008A4873"/>
    <w:rsid w:val="008B00E9"/>
    <w:rsid w:val="008B3E94"/>
    <w:rsid w:val="008B686A"/>
    <w:rsid w:val="008C288C"/>
    <w:rsid w:val="008C4E3C"/>
    <w:rsid w:val="008D45A9"/>
    <w:rsid w:val="008E3ADC"/>
    <w:rsid w:val="008E5514"/>
    <w:rsid w:val="008E77EF"/>
    <w:rsid w:val="00900FB4"/>
    <w:rsid w:val="00914FE9"/>
    <w:rsid w:val="00932936"/>
    <w:rsid w:val="009433A9"/>
    <w:rsid w:val="00944090"/>
    <w:rsid w:val="00965CEF"/>
    <w:rsid w:val="009713ED"/>
    <w:rsid w:val="00981F58"/>
    <w:rsid w:val="00994163"/>
    <w:rsid w:val="009A2514"/>
    <w:rsid w:val="009B54AB"/>
    <w:rsid w:val="009B7212"/>
    <w:rsid w:val="009C2D70"/>
    <w:rsid w:val="009C4470"/>
    <w:rsid w:val="009E6451"/>
    <w:rsid w:val="009F3C71"/>
    <w:rsid w:val="00A07571"/>
    <w:rsid w:val="00A1638F"/>
    <w:rsid w:val="00A24265"/>
    <w:rsid w:val="00A627A7"/>
    <w:rsid w:val="00A7339E"/>
    <w:rsid w:val="00A74CF3"/>
    <w:rsid w:val="00A84291"/>
    <w:rsid w:val="00A91A03"/>
    <w:rsid w:val="00A91A56"/>
    <w:rsid w:val="00AB7051"/>
    <w:rsid w:val="00AD2D62"/>
    <w:rsid w:val="00AE3334"/>
    <w:rsid w:val="00AE7D45"/>
    <w:rsid w:val="00B06E73"/>
    <w:rsid w:val="00B3482F"/>
    <w:rsid w:val="00B50692"/>
    <w:rsid w:val="00B62FFF"/>
    <w:rsid w:val="00B827A8"/>
    <w:rsid w:val="00B930F2"/>
    <w:rsid w:val="00BA00D6"/>
    <w:rsid w:val="00BA35BC"/>
    <w:rsid w:val="00BA61BA"/>
    <w:rsid w:val="00BB76A7"/>
    <w:rsid w:val="00BE13A6"/>
    <w:rsid w:val="00BE3A00"/>
    <w:rsid w:val="00BE7C49"/>
    <w:rsid w:val="00BF70E5"/>
    <w:rsid w:val="00C04AA1"/>
    <w:rsid w:val="00C14F1F"/>
    <w:rsid w:val="00C17C14"/>
    <w:rsid w:val="00C51D26"/>
    <w:rsid w:val="00C6621B"/>
    <w:rsid w:val="00C712C4"/>
    <w:rsid w:val="00C742D2"/>
    <w:rsid w:val="00C8114C"/>
    <w:rsid w:val="00C84113"/>
    <w:rsid w:val="00C85114"/>
    <w:rsid w:val="00C85CF1"/>
    <w:rsid w:val="00C86B24"/>
    <w:rsid w:val="00C904DF"/>
    <w:rsid w:val="00CA46FF"/>
    <w:rsid w:val="00CB056E"/>
    <w:rsid w:val="00CB6020"/>
    <w:rsid w:val="00CF7069"/>
    <w:rsid w:val="00D027EF"/>
    <w:rsid w:val="00D126FD"/>
    <w:rsid w:val="00D15470"/>
    <w:rsid w:val="00D175E7"/>
    <w:rsid w:val="00D26555"/>
    <w:rsid w:val="00D31CE8"/>
    <w:rsid w:val="00D43450"/>
    <w:rsid w:val="00D532C6"/>
    <w:rsid w:val="00D55802"/>
    <w:rsid w:val="00D63A2A"/>
    <w:rsid w:val="00D72DBF"/>
    <w:rsid w:val="00D73047"/>
    <w:rsid w:val="00D75E56"/>
    <w:rsid w:val="00D82246"/>
    <w:rsid w:val="00D93D52"/>
    <w:rsid w:val="00DA5E00"/>
    <w:rsid w:val="00DC6B1F"/>
    <w:rsid w:val="00DC6F50"/>
    <w:rsid w:val="00DC7284"/>
    <w:rsid w:val="00DD4E5F"/>
    <w:rsid w:val="00DD5F76"/>
    <w:rsid w:val="00DD7E15"/>
    <w:rsid w:val="00DE7736"/>
    <w:rsid w:val="00E03E1A"/>
    <w:rsid w:val="00E05CBD"/>
    <w:rsid w:val="00E25EC0"/>
    <w:rsid w:val="00E50CEE"/>
    <w:rsid w:val="00E607E9"/>
    <w:rsid w:val="00E70246"/>
    <w:rsid w:val="00E731D2"/>
    <w:rsid w:val="00E90E64"/>
    <w:rsid w:val="00E9645F"/>
    <w:rsid w:val="00EA4580"/>
    <w:rsid w:val="00EB7052"/>
    <w:rsid w:val="00EC47D7"/>
    <w:rsid w:val="00ED38F5"/>
    <w:rsid w:val="00ED725A"/>
    <w:rsid w:val="00EF1740"/>
    <w:rsid w:val="00EF534E"/>
    <w:rsid w:val="00F14E41"/>
    <w:rsid w:val="00F17715"/>
    <w:rsid w:val="00F22F7D"/>
    <w:rsid w:val="00F24B36"/>
    <w:rsid w:val="00F31433"/>
    <w:rsid w:val="00F41485"/>
    <w:rsid w:val="00F43A16"/>
    <w:rsid w:val="00F510B0"/>
    <w:rsid w:val="00F57BA7"/>
    <w:rsid w:val="00F57F93"/>
    <w:rsid w:val="00F66FDE"/>
    <w:rsid w:val="00F73E5A"/>
    <w:rsid w:val="00FA3A95"/>
    <w:rsid w:val="00FC12A4"/>
    <w:rsid w:val="00FC2CE4"/>
    <w:rsid w:val="00FC6133"/>
    <w:rsid w:val="00FD1D8D"/>
    <w:rsid w:val="00FE0F1A"/>
    <w:rsid w:val="00FF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2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B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2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B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75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1245</properties:Words>
  <properties:Characters>6711</properties:Characters>
  <properties:Lines>231</properties:Lines>
  <properties:Paragraphs>87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SMARAGD  PRODUKCIJA  D</vt:lpstr>
      <vt:lpstr>SMARAGD  PRODUKCIJA  D</vt:lpstr>
    </vt:vector>
  </properties:TitlesOfParts>
  <properties:LinksUpToDate>false</properties:LinksUpToDate>
  <properties:CharactersWithSpaces>10481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2019-04-18T09:39:00Z</dcterms:created>
  <dc:creator>Iva</dc:creator>
  <cp:lastModifiedBy>Tanja Štraubert</cp:lastModifiedBy>
  <cp:lastPrinted>2019-04-15T20:23:00Z</cp:lastPrinted>
  <dcterms:modified xmlns:xsi="http://www.w3.org/2001/XMLSchema-instance" xsi:type="dcterms:W3CDTF">2019-04-18T09:40:00Z</dcterms:modified>
  <cp:revision>4</cp:revision>
  <dc:title>SMARAGD  PRODUKCIJA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St-1570/2018-19 / Podnesak - Izvješće stečajnog upravitelja (FIRENA - USLUGE - izvješće - preth.post..docx)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