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f253" w14:paraId="fd4f253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C26A75">
        <w:t>700</w:t>
      </w:r>
      <w:r w:rsidR="00946625">
        <w:t>/16-</w:t>
      </w:r>
      <w:r w:rsidR="00C329CB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C26A75">
        <w:t>ANTIGONA j.d.o.o., Zadar, Put kotarskih serdara 26/C, OIB: 98220463697</w:t>
      </w:r>
      <w:r w:rsidRPr="00EF7C9A">
        <w:t xml:space="preserve">, dana </w:t>
      </w:r>
      <w:r w:rsidR="00C329CB">
        <w:t>30</w:t>
      </w:r>
      <w:r w:rsidR="00154DF7">
        <w:t xml:space="preserve">. svibnja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C329CB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C329CB" w:rsidRPr="00C329CB">
        <w:t>Frane Zvonimir Negro iz Zadra</w:t>
      </w:r>
      <w:r w:rsidR="0073027C" w:rsidRPr="00C329CB">
        <w:t>,</w:t>
      </w:r>
      <w:r w:rsidR="0073027C" w:rsidRPr="00C329CB">
        <w:rPr>
          <w:b/>
        </w:rPr>
        <w:t xml:space="preserve"> </w:t>
      </w:r>
      <w:r w:rsidR="00C329CB">
        <w:t>Miroslava Krleže 3c</w:t>
      </w:r>
      <w:r w:rsidR="00C329CB" w:rsidRPr="005F16A5">
        <w:t xml:space="preserve">, OIB: 59618330195,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C26A75">
        <w:t>ANTIGONA j.d.o.o., Zadar, Put kotarskih serdara 26/C, OIB: 98220463697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C26A75">
        <w:t>ANTIGONA j.d.o.o.,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C329CB">
        <w:t>30</w:t>
      </w:r>
      <w:r w:rsidR="00154DF7">
        <w:t>. svibnja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9C0FF2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E1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26A75">
          <w:t>700</w:t>
        </w:r>
        <w:r w:rsidR="00D26084">
          <w:t>/16-</w:t>
        </w:r>
        <w:r w:rsidR="00C329CB">
          <w:t>10</w:t>
        </w:r>
      </w:p>
      <w:p w:rsidRDefault="00F16E1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26A75"/>
    <w:rsid w:val="00C329CB"/>
    <w:rsid w:val="00C34253"/>
    <w:rsid w:val="00C85781"/>
    <w:rsid w:val="00C9120F"/>
    <w:rsid w:val="00D12CD2"/>
    <w:rsid w:val="00D26084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16E1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E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E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ANTIGONA j.d.o.o. za građenje i usluge</izvorni_sadrzaj>
    <derivirana_varijabla naziv="DomainObject.Predmet.ProtustrankaFormated_1">  ANTIGONA j.d.o.o. za građenje i usluge</derivirana_varijabla>
  </DomainObject.Predmet.ProtustrankaFormated>
  <DomainObject.Predmet.ProtustrankaFormatedOIB>
    <izvorni_sadrzaj>  ANTIGONA j.d.o.o. za građenje i usluge, OIB 98220463697</izvorni_sadrzaj>
    <derivirana_varijabla naziv="DomainObject.Predmet.ProtustrankaFormatedOIB_1">  ANTIGONA j.d.o.o. za građenje i usluge, OIB 98220463697</derivirana_varijabla>
  </DomainObject.Predmet.ProtustrankaFormatedOIB>
  <DomainObject.Predmet.ProtustrankaFormatedWithAdress>
    <izvorni_sadrzaj> ANTIGONA j.d.o.o. za građenje i usluge, Put kotarskih serdara 26/C, 23000 Zadar</izvorni_sadrzaj>
    <derivirana_varijabla naziv="DomainObject.Predmet.ProtustrankaFormatedWithAdress_1"> ANTIGONA j.d.o.o. za građenje i usluge, Put kotarskih serdara 26/C, 23000 Zadar</derivirana_varijabla>
  </DomainObject.Predmet.ProtustrankaFormatedWithAdress>
  <DomainObject.Predmet.ProtustrankaFormatedWithAdressOIB>
    <izvorni_sadrzaj> ANTIGONA j.d.o.o. za građenje i usluge, OIB 98220463697, Put kotarskih serdara 26/C, 23000 Zadar</izvorni_sadrzaj>
    <derivirana_varijabla naziv="DomainObject.Predmet.ProtustrankaFormatedWithAdressOIB_1"> ANTIGONA j.d.o.o. za građenje i usluge, OIB 98220463697, Put kotarskih serdara 26/C, 23000 Zadar</derivirana_varijabla>
  </DomainObject.Predmet.ProtustrankaFormatedWithAdressOIB>
  <DomainObject.Predmet.ProtustrankaWithAdress>
    <izvorni_sadrzaj>ANTIGONA j.d.o.o. za građenje i usluge Put kotarskih serdara 26/C, 23000 Zadar</izvorni_sadrzaj>
    <derivirana_varijabla naziv="DomainObject.Predmet.ProtustrankaWithAdress_1">ANTIGONA j.d.o.o. za građenje i usluge Put kotarskih serdara 26/C, 23000 Zadar</derivirana_varijabla>
  </DomainObject.Predmet.ProtustrankaWithAdress>
  <DomainObject.Predmet.ProtustrankaWithAdressOIB>
    <izvorni_sadrzaj>ANTIGONA j.d.o.o. za građenje i usluge, OIB 98220463697, Put kotarskih serdara 26/C, 23000 Zadar</izvorni_sadrzaj>
    <derivirana_varijabla naziv="DomainObject.Predmet.ProtustrankaWithAdressOIB_1">ANTIGONA j.d.o.o. za građenje i usluge, OIB 98220463697, Put kotarskih serdara 26/C, 23000 Zadar</derivirana_varijabla>
  </DomainObject.Predmet.ProtustrankaWithAdressOIB>
  <DomainObject.Predmet.ProtustrankaNazivFormated>
    <izvorni_sadrzaj>ANTIGONA j.d.o.o. za građenje i usluge</izvorni_sadrzaj>
    <derivirana_varijabla naziv="DomainObject.Predmet.ProtustrankaNazivFormated_1">ANTIGONA j.d.o.o. za građenje i usluge</derivirana_varijabla>
  </DomainObject.Predmet.ProtustrankaNazivFormated>
  <DomainObject.Predmet.ProtustrankaNazivFormatedOIB>
    <izvorni_sadrzaj>ANTIGONA j.d.o.o. za građenje i usluge, OIB 98220463697</izvorni_sadrzaj>
    <derivirana_varijabla naziv="DomainObject.Predmet.ProtustrankaNazivFormatedOIB_1">ANTIGONA j.d.o.o. za građenje i usluge, OIB 98220463697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10172.96</izvorni_sadrzaj>
    <derivirana_varijabla naziv="DomainObject.Predmet.TrenutnaVrijednost_1">10172.96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ANTIGONA j.d.o.o. za građenje i usluge</item>
    </izvorni_sadrzaj>
    <derivirana_varijabla naziv="DomainObject.Predmet.ProtuStrankaListFormated_1">
      <item>ANTIGONA j.d.o.o. za građenje i usluge</item>
    </derivirana_varijabla>
  </DomainObject.Predmet.ProtuStrankaListFormated>
  <DomainObject.Predmet.ProtuStrankaListFormatedOIB>
    <izvorni_sadrzaj>
      <item>ANTIGONA j.d.o.o. za građenje i usluge, OIB 98220463697</item>
    </izvorni_sadrzaj>
    <derivirana_varijabla naziv="DomainObject.Predmet.ProtuStrankaListFormatedOIB_1">
      <item>ANTIGONA j.d.o.o. za građenje i usluge, OIB 98220463697</item>
    </derivirana_varijabla>
  </DomainObject.Predmet.ProtuStrankaListFormatedOIB>
  <DomainObject.Predmet.ProtuStrankaListFormatedWithAdress>
    <izvorni_sadrzaj>
      <item>ANTIGONA j.d.o.o. za građenje i usluge, Put kotarskih serdara 26/C, 23000 Zadar</item>
    </izvorni_sadrzaj>
    <derivirana_varijabla naziv="DomainObject.Predmet.ProtuStrankaListFormatedWithAdress_1">
      <item>ANTIGONA j.d.o.o. za građenje i usluge, Put kotarskih serdara 26/C, 23000 Zadar</item>
    </derivirana_varijabla>
  </DomainObject.Predmet.ProtuStrankaListFormatedWithAdress>
  <DomainObject.Predmet.ProtuStrankaListFormatedWithAdressOIB>
    <izvorni_sadrzaj>
      <item>ANTIGONA j.d.o.o. za građenje i usluge, OIB 98220463697, Put kotarskih serdara 26/C, 23000 Zadar</item>
    </izvorni_sadrzaj>
    <derivirana_varijabla naziv="DomainObject.Predmet.ProtuStrankaListFormatedWithAdressOIB_1">
      <item>ANTIGONA j.d.o.o. za građenje i usluge, OIB 98220463697, Put kotarskih serdara 26/C, 23000 Zadar</item>
    </derivirana_varijabla>
  </DomainObject.Predmet.ProtuStrankaListFormatedWithAdressOIB>
  <DomainObject.Predmet.ProtuStrankaListNazivFormated>
    <izvorni_sadrzaj>
      <item>ANTIGONA j.d.o.o. za građenje i usluge</item>
    </izvorni_sadrzaj>
    <derivirana_varijabla naziv="DomainObject.Predmet.ProtuStrankaListNazivFormated_1">
      <item>ANTIGONA j.d.o.o. za građenje i usluge</item>
    </derivirana_varijabla>
  </DomainObject.Predmet.ProtuStrankaListNazivFormated>
  <DomainObject.Predmet.ProtuStrankaListNazivFormatedOIB>
    <izvorni_sadrzaj>
      <item>ANTIGONA j.d.o.o. za građenje i usluge, OIB 98220463697</item>
    </izvorni_sadrzaj>
    <derivirana_varijabla naziv="DomainObject.Predmet.ProtuStrankaListNazivFormatedOIB_1">
      <item>ANTIGONA j.d.o.o. za građenje i usluge, OIB 98220463697</item>
    </derivirana_varijabla>
  </DomainObject.Predmet.ProtuStrankaListNazivFormatedOIB>
  <DomainObject.Predmet.OstaliListFormated>
    <izvorni_sadrzaj>
      <item>Gezim Ukaj</item>
    </izvorni_sadrzaj>
    <derivirana_varijabla naziv="DomainObject.Predmet.OstaliListFormated_1">
      <item>Gezim Ukaj</item>
    </derivirana_varijabla>
  </DomainObject.Predmet.OstaliListFormated>
  <DomainObject.Predmet.OstaliListFormatedOIB>
    <izvorni_sadrzaj>
      <item>Gezim Ukaj, OIB 29893903491</item>
    </izvorni_sadrzaj>
    <derivirana_varijabla naziv="DomainObject.Predmet.OstaliListFormatedOIB_1">
      <item>Gezim Ukaj, OIB 29893903491</item>
    </derivirana_varijabla>
  </DomainObject.Predmet.OstaliListFormatedOIB>
  <DomainObject.Predmet.OstaliListFormatedWithAdress>
    <izvorni_sadrzaj>
      <item>Gezim Ukaj, Put Kotarskih Serdara 26c, 23000 Zadar</item>
    </izvorni_sadrzaj>
    <derivirana_varijabla naziv="DomainObject.Predmet.OstaliListFormatedWithAdress_1">
      <item>Gezim Ukaj, Put Kotarskih Serdara 26c, 23000 Zadar</item>
    </derivirana_varijabla>
  </DomainObject.Predmet.OstaliListFormatedWithAdress>
  <DomainObject.Predmet.OstaliListFormatedWithAdressOIB>
    <izvorni_sadrzaj>
      <item>Gezim Ukaj, OIB 29893903491, Put Kotarskih Serdara 26c, 23000 Zadar</item>
    </izvorni_sadrzaj>
    <derivirana_varijabla naziv="DomainObject.Predmet.OstaliListFormatedWithAdressOIB_1">
      <item>Gezim Ukaj, OIB 29893903491, Put Kotarskih Serdara 26c, 23000 Zadar</item>
    </derivirana_varijabla>
  </DomainObject.Predmet.OstaliListFormatedWithAdressOIB>
  <DomainObject.Predmet.OstaliListNazivFormated>
    <izvorni_sadrzaj>
      <item>Gezim Ukaj</item>
    </izvorni_sadrzaj>
    <derivirana_varijabla naziv="DomainObject.Predmet.OstaliListNazivFormated_1">
      <item>Gezim Ukaj</item>
    </derivirana_varijabla>
  </DomainObject.Predmet.OstaliListNazivFormated>
  <DomainObject.Predmet.OstaliListNazivFormatedOIB>
    <izvorni_sadrzaj>
      <item>Gezim Ukaj, OIB 29893903491</item>
    </izvorni_sadrzaj>
    <derivirana_varijabla naziv="DomainObject.Predmet.OstaliListNazivFormatedOIB_1">
      <item>Gezim Ukaj, OIB 29893903491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ANTIGONA j.d.o.o. za građenje i usluge</izvorni_sadrzaj>
    <derivirana_varijabla naziv="DomainObject.Predmet.ProtustrankaIDrugi_1">ANTIGONA j.d.o.o. za građenje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ANTIGONA j.d.o.o. za građenje i usluge, OIB 98220463697, Put kotarskih serdara 26/C, 23000 Zadar</izvorni_sadrzaj>
    <derivirana_varijabla naziv="DomainObject.Predmet.ProtustrankaIDrugiAdressOIB_1">ANTIGONA j.d.o.o. za građenje i usluge, OIB 98220463697, Put kotarskih serdara 26/C,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ANTIGONA j.d.o.o. za građenje i usluge</item>
      <item>Gezim Ukaj</item>
    </izvorni_sadrzaj>
    <derivirana_varijabla naziv="DomainObject.Predmet.SudioniciListNaziv_1">
      <item>Financijska agencija</item>
      <item>ANTIGONA j.d.o.o. za građenje i usluge</item>
      <item>Gezim Ukaj</item>
    </derivirana_varijabla>
  </DomainObject.Predmet.SudioniciListNaziv>
  <DomainObject.Predmet.SudioniciListAdressOIB>
    <izvorni_sadrzaj>
      <item>Financijska agencija, OIB 85821130368, Ivana Danila 4,23000 Zadar</item>
      <item>ANTIGONA j.d.o.o. za građenje i usluge, OIB 98220463697, Put kotarskih serdara 26/C,23000 Zadar</item>
      <item>Gezim Ukaj, OIB 29893903491, Put Kotarskih Serdara 26c,23000 Zadar</item>
    </izvorni_sadrzaj>
    <derivirana_varijabla naziv="DomainObject.Predmet.SudioniciListAdressOIB_1">
      <item>Financijska agencija, OIB 85821130368, Ivana Danila 4,23000 Zadar</item>
      <item>ANTIGONA j.d.o.o. za građenje i usluge, OIB 98220463697, Put kotarskih serdara 26/C,23000 Zadar</item>
      <item>Gezim Ukaj, OIB 29893903491, Put Kotarskih Serdara 26c,23000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98220463697</item>
      <item>, OIB 29893903491</item>
    </izvorni_sadrzaj>
    <derivirana_varijabla naziv="DomainObject.Predmet.SudioniciListNazivOIB_1">
      <item>, OIB 85821130368</item>
      <item>, OIB 98220463697</item>
      <item>, OIB 29893903491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326</properties:Words>
  <properties:Characters>1718</properties:Characters>
  <properties:Lines>63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2016-05-24T10:38:00Z</dcterms:created>
  <dc:creator>Ardena Bajlo</dc:creator>
  <cp:lastModifiedBy>wsadmin</cp:lastModifiedBy>
  <cp:lastPrinted>2016-05-24T09:24:00Z</cp:lastPrinted>
  <dcterms:modified xmlns:xsi="http://www.w3.org/2001/XMLSchema-instance" xsi:type="dcterms:W3CDTF">2016-06-09T05:41:00Z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