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25a8" w14:paraId="11a25a8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226F7A" w:rsidRPr="00226F7A">
        <w:rPr>
          <w:b/>
          <w:sz w:val="24"/>
        </w:rPr>
        <w:t>AMPLUS d.o.o.</w:t>
      </w:r>
      <w:r w:rsidRPr="003D5956">
        <w:rPr>
          <w:b/>
          <w:sz w:val="24"/>
        </w:rPr>
        <w:t xml:space="preserve">, </w:t>
      </w:r>
      <w:r w:rsidR="0085211F" w:rsidRPr="0085211F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proofErr w:type="spellStart"/>
      <w:r w:rsidR="00226F7A" w:rsidRPr="00226F7A">
        <w:rPr>
          <w:b/>
          <w:sz w:val="24"/>
        </w:rPr>
        <w:t>Woodrova</w:t>
      </w:r>
      <w:proofErr w:type="spellEnd"/>
      <w:r w:rsidR="00226F7A" w:rsidRPr="00226F7A">
        <w:rPr>
          <w:b/>
          <w:sz w:val="24"/>
        </w:rPr>
        <w:t xml:space="preserve"> Wilsona 19</w:t>
      </w:r>
      <w:r w:rsidRPr="003D5956">
        <w:rPr>
          <w:b/>
          <w:sz w:val="24"/>
        </w:rPr>
        <w:t xml:space="preserve">, MBS: </w:t>
      </w:r>
      <w:r w:rsidR="00226F7A" w:rsidRPr="00226F7A">
        <w:rPr>
          <w:b/>
          <w:sz w:val="24"/>
        </w:rPr>
        <w:t>030067128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226F7A" w:rsidRPr="00226F7A">
        <w:rPr>
          <w:b/>
          <w:sz w:val="24"/>
        </w:rPr>
        <w:t>03847983087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226F7A">
        <w:rPr>
          <w:sz w:val="24"/>
        </w:rPr>
        <w:t>21</w:t>
      </w:r>
      <w:r w:rsidR="00864DA6">
        <w:rPr>
          <w:sz w:val="24"/>
        </w:rPr>
        <w:t>. prosinca</w:t>
      </w:r>
      <w:r w:rsidRPr="003D5956">
        <w:rPr>
          <w:sz w:val="24"/>
        </w:rPr>
        <w:t xml:space="preserve"> 2016. g.,  </w:t>
      </w:r>
    </w:p>
    <w:p w:rsidRDefault="0074290D" w:rsidP="008A6DA0" w:rsidR="0074290D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74290D" w:rsidRPr="0074290D">
        <w:rPr>
          <w:b/>
        </w:rPr>
        <w:t>Ivona Marić, OIB: 51944842136</w:t>
      </w:r>
      <w:r w:rsidRPr="00754992">
        <w:rPr>
          <w:b/>
        </w:rPr>
        <w:t xml:space="preserve">, </w:t>
      </w:r>
      <w:r w:rsidR="0074290D" w:rsidRPr="0074290D">
        <w:rPr>
          <w:b/>
        </w:rPr>
        <w:t xml:space="preserve">Osijek, </w:t>
      </w:r>
      <w:proofErr w:type="spellStart"/>
      <w:r w:rsidR="0074290D" w:rsidRPr="0074290D">
        <w:rPr>
          <w:b/>
        </w:rPr>
        <w:t>Woodrova</w:t>
      </w:r>
      <w:proofErr w:type="spellEnd"/>
      <w:r w:rsidR="0074290D" w:rsidRPr="0074290D">
        <w:rPr>
          <w:b/>
        </w:rPr>
        <w:t xml:space="preserve"> Wilsona 19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 xml:space="preserve">za namirenje troškova stečajnog postupka na depozitni račun Trgovačkog suda u Osijeku broj HR31 2390 0011 3000 0020 0 model HR05 </w:t>
      </w:r>
      <w:r w:rsidRPr="00864DA6">
        <w:rPr>
          <w:b/>
        </w:rPr>
        <w:t>272</w:t>
      </w:r>
      <w:r w:rsidRPr="009C396C">
        <w:t>-</w:t>
      </w:r>
      <w:r w:rsidRPr="009C396C">
        <w:rPr>
          <w:b/>
        </w:rPr>
        <w:t>8500</w:t>
      </w:r>
      <w:r w:rsidR="0074290D">
        <w:rPr>
          <w:b/>
        </w:rPr>
        <w:t>-2268-16</w:t>
      </w:r>
      <w:r w:rsidRPr="009C396C">
        <w:t xml:space="preserve"> koji se vodi kod Hrvatske poštanske banke d.d. za stečajnog dužnika </w:t>
      </w:r>
      <w:r w:rsidR="00762B91">
        <w:rPr>
          <w:b/>
        </w:rPr>
        <w:t xml:space="preserve">AMPLUS d.o.o., Osijek, </w:t>
      </w:r>
      <w:proofErr w:type="spellStart"/>
      <w:r w:rsidR="00762B91">
        <w:rPr>
          <w:b/>
        </w:rPr>
        <w:t>Woodrova</w:t>
      </w:r>
      <w:proofErr w:type="spellEnd"/>
      <w:r w:rsidR="00762B91">
        <w:rPr>
          <w:b/>
        </w:rPr>
        <w:t xml:space="preserve"> Wilsona 19, MBS: 030067128</w:t>
      </w:r>
      <w:r w:rsidR="00762B91">
        <w:t xml:space="preserve">, </w:t>
      </w:r>
      <w:r w:rsidR="00762B91">
        <w:rPr>
          <w:b/>
        </w:rPr>
        <w:t>OIB: 03847983087</w:t>
      </w:r>
      <w:r w:rsidR="00762B91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762B91">
        <w:rPr>
          <w:b/>
        </w:rPr>
        <w:t xml:space="preserve">Ivona Marić, Osijek, </w:t>
      </w:r>
      <w:proofErr w:type="spellStart"/>
      <w:r w:rsidR="00762B91">
        <w:rPr>
          <w:b/>
        </w:rPr>
        <w:t>Woodrova</w:t>
      </w:r>
      <w:proofErr w:type="spellEnd"/>
      <w:r w:rsidR="00762B91">
        <w:rPr>
          <w:b/>
        </w:rPr>
        <w:t xml:space="preserve"> Wilsona 19</w:t>
      </w:r>
      <w:r>
        <w:t xml:space="preserve">, </w:t>
      </w:r>
      <w:r w:rsidRPr="009C396C">
        <w:t>ne plati iznos iz točke 1</w:t>
      </w:r>
      <w:r w:rsidR="00A969B6">
        <w:t>.</w:t>
      </w:r>
      <w:r w:rsidRPr="009C396C">
        <w:t xml:space="preserve">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762B91">
        <w:rPr>
          <w:b/>
        </w:rPr>
        <w:t xml:space="preserve">Ivona Marić, Osijek, </w:t>
      </w:r>
      <w:proofErr w:type="spellStart"/>
      <w:r w:rsidR="00762B91">
        <w:rPr>
          <w:b/>
        </w:rPr>
        <w:t>Woodrova</w:t>
      </w:r>
      <w:proofErr w:type="spellEnd"/>
      <w:r w:rsidR="00762B91">
        <w:rPr>
          <w:b/>
        </w:rPr>
        <w:t xml:space="preserve"> Wilsona 19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EA38F0">
        <w:rPr>
          <w:b/>
        </w:rPr>
        <w:t xml:space="preserve">Ivona Marić, Osijek, </w:t>
      </w:r>
      <w:proofErr w:type="spellStart"/>
      <w:r w:rsidR="00EA38F0">
        <w:rPr>
          <w:b/>
        </w:rPr>
        <w:t>Woodrova</w:t>
      </w:r>
      <w:proofErr w:type="spellEnd"/>
      <w:r w:rsidR="00EA38F0">
        <w:rPr>
          <w:b/>
        </w:rPr>
        <w:t xml:space="preserve"> Wilsona 19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EA38F0">
        <w:rPr>
          <w:b/>
        </w:rPr>
        <w:t xml:space="preserve">Ivona Marić, Osijek, </w:t>
      </w:r>
      <w:proofErr w:type="spellStart"/>
      <w:r w:rsidR="00EA38F0">
        <w:rPr>
          <w:b/>
        </w:rPr>
        <w:t>Woodrova</w:t>
      </w:r>
      <w:proofErr w:type="spellEnd"/>
      <w:r w:rsidR="00EA38F0">
        <w:rPr>
          <w:b/>
        </w:rPr>
        <w:t xml:space="preserve"> Wilsona 19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EA38F0">
        <w:rPr>
          <w:sz w:val="24"/>
        </w:rPr>
        <w:t>21</w:t>
      </w:r>
      <w:r w:rsidR="00A16885">
        <w:rPr>
          <w:sz w:val="24"/>
        </w:rPr>
        <w:t>. prosinca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5D1E8D" w:rsidRPr="005D1E8D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D2467A" w:rsidRPr="00D2467A">
        <w:t xml:space="preserve">Ivona Marić, Osijek, </w:t>
      </w:r>
      <w:proofErr w:type="spellStart"/>
      <w:r w:rsidR="00D2467A" w:rsidRPr="00D2467A">
        <w:t>Woodrova</w:t>
      </w:r>
      <w:proofErr w:type="spellEnd"/>
      <w:r w:rsidR="00D2467A" w:rsidRPr="00D2467A">
        <w:t xml:space="preserve"> Wilsona 19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D2467A">
        <w:t>21</w:t>
      </w:r>
      <w:r w:rsidR="00BD145F">
        <w:t>.1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83B" w:rsidR="000C183B">
      <w:r>
        <w:separator/>
      </w:r>
    </w:p>
  </w:endnote>
  <w:endnote w:id="0" w:type="continuationSeparator">
    <w:p w:rsidRDefault="000C183B" w:rsidR="000C1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83B" w:rsidR="000C183B">
      <w:r>
        <w:separator/>
      </w:r>
    </w:p>
  </w:footnote>
  <w:footnote w:id="0" w:type="continuationSeparator">
    <w:p w:rsidRDefault="000C183B" w:rsidR="000C18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183B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1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11717">
      <w:t>6 St-2268/16-3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111717">
      <w:t>2268</w:t>
    </w:r>
    <w:r>
      <w:t>/16-3</w:t>
    </w:r>
  </w:p>
  <w:p w:rsidRDefault="000C183B" w:rsidP="00546D11" w:rsidR="00546D11">
    <w:pPr>
      <w:jc w:val="right"/>
    </w:pPr>
  </w:p>
  <w:p w:rsidRDefault="000C183B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440E"/>
    <w:rsid w:val="0009759A"/>
    <w:rsid w:val="000C183B"/>
    <w:rsid w:val="00110DE1"/>
    <w:rsid w:val="00111717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1E2105"/>
    <w:rsid w:val="002010CC"/>
    <w:rsid w:val="00203CE3"/>
    <w:rsid w:val="00207758"/>
    <w:rsid w:val="002126A9"/>
    <w:rsid w:val="00226F7A"/>
    <w:rsid w:val="002378A7"/>
    <w:rsid w:val="00252EBC"/>
    <w:rsid w:val="00282764"/>
    <w:rsid w:val="002B6C5B"/>
    <w:rsid w:val="002C439F"/>
    <w:rsid w:val="002E191A"/>
    <w:rsid w:val="002E2A89"/>
    <w:rsid w:val="002F0B29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17C2"/>
    <w:rsid w:val="004627C0"/>
    <w:rsid w:val="00473591"/>
    <w:rsid w:val="004A0456"/>
    <w:rsid w:val="004A1BE0"/>
    <w:rsid w:val="004A3DCB"/>
    <w:rsid w:val="004B0AF2"/>
    <w:rsid w:val="004C1965"/>
    <w:rsid w:val="004D13F4"/>
    <w:rsid w:val="004E1613"/>
    <w:rsid w:val="00502B8D"/>
    <w:rsid w:val="00531D16"/>
    <w:rsid w:val="00556767"/>
    <w:rsid w:val="0058380C"/>
    <w:rsid w:val="005B2FE6"/>
    <w:rsid w:val="005D1E8D"/>
    <w:rsid w:val="005E147B"/>
    <w:rsid w:val="005F39F6"/>
    <w:rsid w:val="005F702C"/>
    <w:rsid w:val="0060372C"/>
    <w:rsid w:val="00630962"/>
    <w:rsid w:val="00640948"/>
    <w:rsid w:val="006478A3"/>
    <w:rsid w:val="00653F1A"/>
    <w:rsid w:val="00661142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290D"/>
    <w:rsid w:val="0074532C"/>
    <w:rsid w:val="00754992"/>
    <w:rsid w:val="00762B91"/>
    <w:rsid w:val="00784800"/>
    <w:rsid w:val="007D217C"/>
    <w:rsid w:val="007E05E0"/>
    <w:rsid w:val="007F03F0"/>
    <w:rsid w:val="00850AF8"/>
    <w:rsid w:val="0085211F"/>
    <w:rsid w:val="00864DA6"/>
    <w:rsid w:val="00870A14"/>
    <w:rsid w:val="008A0198"/>
    <w:rsid w:val="008A6DA0"/>
    <w:rsid w:val="008A7573"/>
    <w:rsid w:val="008D3F18"/>
    <w:rsid w:val="008F6F35"/>
    <w:rsid w:val="008F70F4"/>
    <w:rsid w:val="0090080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16885"/>
    <w:rsid w:val="00A61091"/>
    <w:rsid w:val="00A81A23"/>
    <w:rsid w:val="00A969B6"/>
    <w:rsid w:val="00AA1592"/>
    <w:rsid w:val="00AC143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145F"/>
    <w:rsid w:val="00BD7B7E"/>
    <w:rsid w:val="00C12C14"/>
    <w:rsid w:val="00C82903"/>
    <w:rsid w:val="00C96A1A"/>
    <w:rsid w:val="00CF2B1A"/>
    <w:rsid w:val="00D2467A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A38F0"/>
    <w:rsid w:val="00EE3442"/>
    <w:rsid w:val="00EF605A"/>
    <w:rsid w:val="00F22C70"/>
    <w:rsid w:val="00F23EC7"/>
    <w:rsid w:val="00F41308"/>
    <w:rsid w:val="00F435D4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4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1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6114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114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14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14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4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1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6114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114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14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14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2268</izvorni_sadrzaj>
    <derivirana_varijabla naziv="DomainObject.Predmet.Broj_1">2268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St-2268/2016</izvorni_sadrzaj>
    <derivirana_varijabla naziv="DomainObject.Predmet.OznakaBroj_1">St-2268/2016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ST.498/16</izvorni_sadrzaj>
    <derivirana_varijabla naziv="DomainObject.Predmet.PrimjedbaSuca_1">POSTOJI ST.498/16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AMPLUS d.o.o. za trgovinu, turizam i ugostiteljstvo</izvorni_sadrzaj>
    <derivirana_varijabla naziv="DomainObject.Predmet.ProtustrankaFormated_1">  AMPLUS d.o.o. za trgovinu, turizam i ugostiteljstvo</derivirana_varijabla>
  </DomainObject.Predmet.ProtustrankaFormated>
  <DomainObject.Predmet.ProtustrankaFormatedOIB>
    <izvorni_sadrzaj>  AMPLUS d.o.o. za trgovinu, turizam i ugostiteljstvo, OIB 03847983087</izvorni_sadrzaj>
    <derivirana_varijabla naziv="DomainObject.Predmet.ProtustrankaFormatedOIB_1">  AMPLUS d.o.o. za trgovinu, turizam i ugostiteljstvo, OIB 03847983087</derivirana_varijabla>
  </DomainObject.Predmet.ProtustrankaFormatedOIB>
  <DomainObject.Predmet.ProtustrankaFormatedWithAdress>
    <izvorni_sadrzaj> AMPLUS d.o.o. za trgovinu, turizam i ugostiteljstvo, Woodrova Wilsona 19, 31000 Osijek</izvorni_sadrzaj>
    <derivirana_varijabla naziv="DomainObject.Predmet.ProtustrankaFormatedWithAdress_1"> AMPLUS d.o.o. za trgovinu, turizam i ugostiteljstvo, Woodrova Wilsona 19, 31000 Osijek</derivirana_varijabla>
  </DomainObject.Predmet.ProtustrankaFormatedWithAdress>
  <DomainObject.Predmet.ProtustrankaFormatedWithAdressOIB>
    <izvorni_sadrzaj> AMPLUS d.o.o. za trgovinu, turizam i ugostiteljstvo, OIB 03847983087, Woodrova Wilsona 19, 31000 Osijek</izvorni_sadrzaj>
    <derivirana_varijabla naziv="DomainObject.Predmet.ProtustrankaFormatedWithAdressOIB_1"> AMPLUS d.o.o. za trgovinu, turizam i ugostiteljstvo, OIB 03847983087, Woodrova Wilsona 19, 31000 Osijek</derivirana_varijabla>
  </DomainObject.Predmet.ProtustrankaFormatedWithAdressOIB>
  <DomainObject.Predmet.ProtustrankaWithAdress>
    <izvorni_sadrzaj>AMPLUS d.o.o. za trgovinu, turizam i ugostiteljstvo Woodrova Wilsona 19, 31000 Osijek</izvorni_sadrzaj>
    <derivirana_varijabla naziv="DomainObject.Predmet.ProtustrankaWithAdress_1">AMPLUS d.o.o. za trgovinu, turizam i ugostiteljstvo Woodrova Wilsona 19, 31000 Osijek</derivirana_varijabla>
  </DomainObject.Predmet.ProtustrankaWithAdress>
  <DomainObject.Predmet.ProtustrankaWithAdressOIB>
    <izvorni_sadrzaj>AMPLUS d.o.o. za trgovinu, turizam i ugostiteljstvo, OIB 03847983087, Woodrova Wilsona 19, 31000 Osijek</izvorni_sadrzaj>
    <derivirana_varijabla naziv="DomainObject.Predmet.ProtustrankaWithAdressOIB_1">AMPLUS d.o.o. za trgovinu, turizam i ugostiteljstvo, OIB 03847983087, Woodrova Wilsona 19, 31000 Osijek</derivirana_varijabla>
  </DomainObject.Predmet.ProtustrankaWithAdressOIB>
  <DomainObject.Predmet.ProtustrankaNazivFormated>
    <izvorni_sadrzaj>AMPLUS d.o.o. za trgovinu, turizam i ugostiteljstvo</izvorni_sadrzaj>
    <derivirana_varijabla naziv="DomainObject.Predmet.ProtustrankaNazivFormated_1">AMPLUS d.o.o. za trgovinu, turizam i ugostiteljstvo</derivirana_varijabla>
  </DomainObject.Predmet.ProtustrankaNazivFormated>
  <DomainObject.Predmet.ProtustrankaNazivFormatedOIB>
    <izvorni_sadrzaj>AMPLUS d.o.o. za trgovinu, turizam i ugostiteljstvo, OIB 03847983087</izvorni_sadrzaj>
    <derivirana_varijabla naziv="DomainObject.Predmet.ProtustrankaNazivFormatedOIB_1">AMPLUS d.o.o. za trgovinu, turizam i ugostiteljstvo, OIB 03847983087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AMPLUS d.o.o. za trgovinu, turizam i ugostiteljstvo</item>
    </izvorni_sadrzaj>
    <derivirana_varijabla naziv="DomainObject.Predmet.ProtuStrankaListFormated_1">
      <item>AMPLUS d.o.o. za trgovinu, turizam i ugostiteljstvo</item>
    </derivirana_varijabla>
  </DomainObject.Predmet.ProtuStrankaListFormated>
  <DomainObject.Predmet.ProtuStrankaListFormatedOIB>
    <izvorni_sadrzaj>
      <item>AMPLUS d.o.o. za trgovinu, turizam i ugostiteljstvo, OIB 03847983087</item>
    </izvorni_sadrzaj>
    <derivirana_varijabla naziv="DomainObject.Predmet.ProtuStrankaListFormatedOIB_1">
      <item>AMPLUS d.o.o. za trgovinu, turizam i ugostiteljstvo, OIB 03847983087</item>
    </derivirana_varijabla>
  </DomainObject.Predmet.ProtuStrankaListFormatedOIB>
  <DomainObject.Predmet.ProtuStrankaListFormatedWithAdress>
    <izvorni_sadrzaj>
      <item>AMPLUS d.o.o. za trgovinu, turizam i ugostiteljstvo, Woodrova Wilsona 19, 31000 Osijek</item>
    </izvorni_sadrzaj>
    <derivirana_varijabla naziv="DomainObject.Predmet.ProtuStrankaListFormatedWithAdress_1">
      <item>AMPLUS d.o.o. za trgovinu, turizam i ugostiteljstvo, Woodrova Wilsona 19, 31000 Osijek</item>
    </derivirana_varijabla>
  </DomainObject.Predmet.ProtuStrankaListFormatedWithAdress>
  <DomainObject.Predmet.ProtuStrankaListFormatedWithAdressOIB>
    <izvorni_sadrzaj>
      <item>AMPLUS d.o.o. za trgovinu, turizam i ugostiteljstvo, OIB 03847983087, Woodrova Wilsona 19, 31000 Osijek</item>
    </izvorni_sadrzaj>
    <derivirana_varijabla naziv="DomainObject.Predmet.ProtuStrankaListFormatedWithAdressOIB_1">
      <item>AMPLUS d.o.o. za trgovinu, turizam i ugostiteljstvo, OIB 03847983087, Woodrova Wilsona 19, 31000 Osijek</item>
    </derivirana_varijabla>
  </DomainObject.Predmet.ProtuStrankaListFormatedWithAdressOIB>
  <DomainObject.Predmet.ProtuStrankaListNazivFormated>
    <izvorni_sadrzaj>
      <item>AMPLUS d.o.o. za trgovinu, turizam i ugostiteljstvo</item>
    </izvorni_sadrzaj>
    <derivirana_varijabla naziv="DomainObject.Predmet.ProtuStrankaListNazivFormated_1">
      <item>AMPLUS d.o.o. za trgovinu, turizam i ugostiteljstvo</item>
    </derivirana_varijabla>
  </DomainObject.Predmet.ProtuStrankaListNazivFormated>
  <DomainObject.Predmet.ProtuStrankaListNazivFormatedOIB>
    <izvorni_sadrzaj>
      <item>AMPLUS d.o.o. za trgovinu, turizam i ugostiteljstvo, OIB 03847983087</item>
    </izvorni_sadrzaj>
    <derivirana_varijabla naziv="DomainObject.Predmet.ProtuStrankaListNazivFormatedOIB_1">
      <item>AMPLUS d.o.o. za trgovinu, turizam i ugostiteljstvo, OIB 03847983087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AMPLUS d.o.o. za trgovinu, turizam i ugostiteljstvo</izvorni_sadrzaj>
    <derivirana_varijabla naziv="DomainObject.Predmet.ProtustrankaIDrugi_1">AMPLUS d.o.o. za trgovinu, turizam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AMPLUS d.o.o. za trgovinu, turizam i ugostiteljstvo, OIB 03847983087, Woodrova Wilsona 19, 31000 Osijek</izvorni_sadrzaj>
    <derivirana_varijabla naziv="DomainObject.Predmet.ProtustrankaIDrugiAdressOIB_1">AMPLUS d.o.o. za trgovinu, turizam i ugostiteljstvo, OIB 03847983087, Woodrova Wilsona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AMPLUS d.o.o. za trgovinu, turizam i ugostiteljstvo</item>
    </izvorni_sadrzaj>
    <derivirana_varijabla naziv="DomainObject.Predmet.SudioniciListNaziv_1">
      <item>FINA RC OSIJEK</item>
      <item>AMPLUS d.o.o. za trgovinu, turizam i ugostiteljstvo</item>
    </derivirana_varijabla>
  </DomainObject.Predmet.SudioniciListNaziv>
  <DomainObject.Predmet.SudioniciListAdressOIB>
    <izvorni_sadrzaj>
      <item>FINA RC OSIJEK, OIB 85821130368</item>
      <item>AMPLUS d.o.o. za trgovinu, turizam i ugostiteljstvo, OIB 03847983087, Woodrova Wilsona 19,31000 Osijek</item>
    </izvorni_sadrzaj>
    <derivirana_varijabla naziv="DomainObject.Predmet.SudioniciListAdressOIB_1">
      <item>FINA RC OSIJEK, OIB 85821130368</item>
      <item>AMPLUS d.o.o. za trgovinu, turizam i ugostiteljstvo, OIB 03847983087, Woodrova Wilsona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03847983087</item>
    </izvorni_sadrzaj>
    <derivirana_varijabla naziv="DomainObject.Predmet.SudioniciListNazivOIB_1">
      <item>, OIB 85821130368</item>
      <item>, OIB 03847983087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DE4BF-708E-464D-BDF6-C03CBB5260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2503</properties:Characters>
  <properties:Lines>110</properties:Lines>
  <properties:Paragraphs>24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2016-12-21T09:09:00Z</dcterms:modified>
  <cp:revision>159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