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0e455" w14:paraId="0c0e455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118EE">
        <w:rPr>
          <w:rStyle w:val="Naglaeno"/>
          <w:b w:val="false"/>
        </w:rPr>
        <w:t>2</w:t>
      </w:r>
      <w:r w:rsidR="007E5CDC">
        <w:rPr>
          <w:rStyle w:val="Naglaeno"/>
          <w:b w:val="false"/>
        </w:rPr>
        <w:t>2</w:t>
      </w:r>
      <w:r w:rsidR="009A6939">
        <w:rPr>
          <w:rStyle w:val="Naglaeno"/>
          <w:b w:val="false"/>
        </w:rPr>
        <w:t>81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B34491">
        <w:t>Rijeka</w:t>
      </w:r>
      <w:r w:rsidR="00F564E3">
        <w:t>,</w:t>
      </w:r>
      <w:r w:rsidR="00EA1A0E">
        <w:t xml:space="preserve"> Podružnica </w:t>
      </w:r>
      <w:r w:rsidR="00B34491">
        <w:t>Pula</w:t>
      </w:r>
      <w:r w:rsidR="00EA1A0E">
        <w:t xml:space="preserve">, </w:t>
      </w:r>
      <w:r w:rsidR="00B34491">
        <w:t>Giardini 5</w:t>
      </w:r>
      <w:r w:rsidR="00EA1A0E">
        <w:t>, za provedbu</w:t>
      </w:r>
      <w:r w:rsidR="00867612">
        <w:t xml:space="preserve"> skraćenog stečajnog postupka </w:t>
      </w:r>
      <w:r w:rsidR="004A0D7B">
        <w:t>nad dužnikom</w:t>
      </w:r>
      <w:r w:rsidR="00B34491">
        <w:t xml:space="preserve"> </w:t>
      </w:r>
      <w:r w:rsidR="009A6939">
        <w:t>INTERNET SHOP d.o.o. za trgovinu i savjetovanje, Pula, Vinkuran Debeli Vrv 36</w:t>
      </w:r>
      <w:r w:rsidR="00B34491">
        <w:t>,</w:t>
      </w:r>
      <w:r w:rsidR="00C75AC9">
        <w:t xml:space="preserve"> MBS: </w:t>
      </w:r>
      <w:r w:rsidR="00742BEC">
        <w:t>040</w:t>
      </w:r>
      <w:r w:rsidR="009A6939">
        <w:t>326924</w:t>
      </w:r>
      <w:r w:rsidR="00C75AC9">
        <w:t xml:space="preserve">, OIB: </w:t>
      </w:r>
      <w:r w:rsidR="009A6939">
        <w:t>73192035845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8C1EC2">
        <w:t>1</w:t>
      </w:r>
      <w:r w:rsidR="00D55575">
        <w:t>8</w:t>
      </w:r>
      <w:r w:rsidR="00BB3D58">
        <w:t xml:space="preserve">. </w:t>
      </w:r>
      <w:r w:rsidR="008C1EC2">
        <w:t>listopada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9A6939">
        <w:t>INTERNET SHOP d.o.o. za trgovinu i savjetovanje, Pula, Vinkuran Debeli Vrv 36, MBS: 040326924, OIB: 73192035845</w:t>
      </w:r>
      <w:r w:rsidR="00742BEC">
        <w:t>,</w:t>
      </w:r>
      <w:r w:rsidR="00782DC3">
        <w:t xml:space="preserve"> 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9A6939">
        <w:t>35</w:t>
      </w:r>
      <w:r w:rsidR="00B34491">
        <w:t>.</w:t>
      </w:r>
      <w:r w:rsidR="009A6939">
        <w:t>228,64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B34491">
        <w:t>22</w:t>
      </w:r>
      <w:r w:rsidR="009A6939">
        <w:t>81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C1EC2">
        <w:t>1</w:t>
      </w:r>
      <w:r w:rsidR="004243A7">
        <w:t>8</w:t>
      </w:r>
      <w:r w:rsidR="008C1EC2">
        <w:t>.</w:t>
      </w:r>
      <w:r w:rsidR="000B5DE1">
        <w:t xml:space="preserve"> li</w:t>
      </w:r>
      <w:r w:rsidR="008C1EC2">
        <w:t>stopada</w:t>
      </w:r>
      <w:r w:rsidR="00F00C28">
        <w:t xml:space="preserve">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4C08B0">
        <w:t>17</w:t>
      </w:r>
      <w:r w:rsidR="008C1EC2">
        <w:t>.1</w:t>
      </w:r>
      <w:r w:rsidR="004C08B0">
        <w:t>1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06ECF"/>
    <w:rsid w:val="00410AFD"/>
    <w:rsid w:val="00413AA4"/>
    <w:rsid w:val="00413C80"/>
    <w:rsid w:val="00415293"/>
    <w:rsid w:val="0041638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08B0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2DBC"/>
    <w:rsid w:val="005B59B6"/>
    <w:rsid w:val="005C01B9"/>
    <w:rsid w:val="005C3AB8"/>
    <w:rsid w:val="005C550D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42BEC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5CDC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A6939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34491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43CD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55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C55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C55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5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5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55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C55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C55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5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5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2281</izvorni_sadrzaj>
    <derivirana_varijabla naziv="DomainObject.Predmet.Broj_1">2281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St-2281/2016</izvorni_sadrzaj>
    <derivirana_varijabla naziv="DomainObject.Predmet.OznakaBroj_1">St-2281/2016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INTERNET SHOP d.o.o. PULA</izvorni_sadrzaj>
    <derivirana_varijabla naziv="DomainObject.Predmet.ProtustrankaFormated_1">  INTERNET SHOP d.o.o. PULA</derivirana_varijabla>
  </DomainObject.Predmet.ProtustrankaFormated>
  <DomainObject.Predmet.ProtustrankaFormatedOIB>
    <izvorni_sadrzaj>  INTERNET SHOP d.o.o. PULA, OIB 73192035845</izvorni_sadrzaj>
    <derivirana_varijabla naziv="DomainObject.Predmet.ProtustrankaFormatedOIB_1">  INTERNET SHOP d.o.o. PULA, OIB 73192035845</derivirana_varijabla>
  </DomainObject.Predmet.ProtustrankaFormatedOIB>
  <DomainObject.Predmet.ProtustrankaFormatedWithAdress>
    <izvorni_sadrzaj> INTERNET SHOP d.o.o. PULA, Vinkuran, Debeli Vrv 36, 52100 Pula</izvorni_sadrzaj>
    <derivirana_varijabla naziv="DomainObject.Predmet.ProtustrankaFormatedWithAdress_1"> INTERNET SHOP d.o.o. PULA, Vinkuran, Debeli Vrv 36, 52100 Pula</derivirana_varijabla>
  </DomainObject.Predmet.ProtustrankaFormatedWithAdress>
  <DomainObject.Predmet.ProtustrankaFormatedWithAdressOIB>
    <izvorni_sadrzaj> INTERNET SHOP d.o.o. PULA, OIB 73192035845, Vinkuran, Debeli Vrv 36, 52100 Pula</izvorni_sadrzaj>
    <derivirana_varijabla naziv="DomainObject.Predmet.ProtustrankaFormatedWithAdressOIB_1"> INTERNET SHOP d.o.o. PULA, OIB 73192035845, Vinkuran, Debeli Vrv 36, 52100 Pula</derivirana_varijabla>
  </DomainObject.Predmet.ProtustrankaFormatedWithAdressOIB>
  <DomainObject.Predmet.ProtustrankaWithAdress>
    <izvorni_sadrzaj>INTERNET SHOP d.o.o. PULA Vinkuran, Debeli Vrv 36, 52100 Pula</izvorni_sadrzaj>
    <derivirana_varijabla naziv="DomainObject.Predmet.ProtustrankaWithAdress_1">INTERNET SHOP d.o.o. PULA Vinkuran, Debeli Vrv 36, 52100 Pula</derivirana_varijabla>
  </DomainObject.Predmet.ProtustrankaWithAdress>
  <DomainObject.Predmet.ProtustrankaWithAdressOIB>
    <izvorni_sadrzaj>INTERNET SHOP d.o.o. PULA, OIB 73192035845, Vinkuran, Debeli Vrv 36, 52100 Pula</izvorni_sadrzaj>
    <derivirana_varijabla naziv="DomainObject.Predmet.ProtustrankaWithAdressOIB_1">INTERNET SHOP d.o.o. PULA, OIB 73192035845, Vinkuran, Debeli Vrv 36, 52100 Pula</derivirana_varijabla>
  </DomainObject.Predmet.ProtustrankaWithAdressOIB>
  <DomainObject.Predmet.ProtustrankaNazivFormated>
    <izvorni_sadrzaj>INTERNET SHOP d.o.o. PULA</izvorni_sadrzaj>
    <derivirana_varijabla naziv="DomainObject.Predmet.ProtustrankaNazivFormated_1">INTERNET SHOP d.o.o. PULA</derivirana_varijabla>
  </DomainObject.Predmet.ProtustrankaNazivFormated>
  <DomainObject.Predmet.ProtustrankaNazivFormatedOIB>
    <izvorni_sadrzaj>INTERNET SHOP d.o.o. PULA, OIB 73192035845</izvorni_sadrzaj>
    <derivirana_varijabla naziv="DomainObject.Predmet.ProtustrankaNazivFormatedOIB_1">INTERNET SHOP d.o.o. PULA, OIB 73192035845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INTERNET SHOP d.o.o. PULA</item>
    </izvorni_sadrzaj>
    <derivirana_varijabla naziv="DomainObject.Predmet.ProtuStrankaListFormated_1">
      <item>INTERNET SHOP d.o.o. PULA</item>
    </derivirana_varijabla>
  </DomainObject.Predmet.ProtuStrankaListFormated>
  <DomainObject.Predmet.ProtuStrankaListFormatedOIB>
    <izvorni_sadrzaj>
      <item>INTERNET SHOP d.o.o. PULA, OIB 73192035845</item>
    </izvorni_sadrzaj>
    <derivirana_varijabla naziv="DomainObject.Predmet.ProtuStrankaListFormatedOIB_1">
      <item>INTERNET SHOP d.o.o. PULA, OIB 73192035845</item>
    </derivirana_varijabla>
  </DomainObject.Predmet.ProtuStrankaListFormatedOIB>
  <DomainObject.Predmet.ProtuStrankaListFormatedWithAdress>
    <izvorni_sadrzaj>
      <item>INTERNET SHOP d.o.o. PULA, Vinkuran, Debeli Vrv 36, 52100 Pula</item>
    </izvorni_sadrzaj>
    <derivirana_varijabla naziv="DomainObject.Predmet.ProtuStrankaListFormatedWithAdress_1">
      <item>INTERNET SHOP d.o.o. PULA, Vinkuran, Debeli Vrv 36, 52100 Pula</item>
    </derivirana_varijabla>
  </DomainObject.Predmet.ProtuStrankaListFormatedWithAdress>
  <DomainObject.Predmet.ProtuStrankaListFormatedWithAdressOIB>
    <izvorni_sadrzaj>
      <item>INTERNET SHOP d.o.o. PULA, OIB 73192035845, Vinkuran, Debeli Vrv 36, 52100 Pula</item>
    </izvorni_sadrzaj>
    <derivirana_varijabla naziv="DomainObject.Predmet.ProtuStrankaListFormatedWithAdressOIB_1">
      <item>INTERNET SHOP d.o.o. PULA, OIB 73192035845, Vinkuran, Debeli Vrv 36, 52100 Pula</item>
    </derivirana_varijabla>
  </DomainObject.Predmet.ProtuStrankaListFormatedWithAdressOIB>
  <DomainObject.Predmet.ProtuStrankaListNazivFormated>
    <izvorni_sadrzaj>
      <item>INTERNET SHOP d.o.o. PULA</item>
    </izvorni_sadrzaj>
    <derivirana_varijabla naziv="DomainObject.Predmet.ProtuStrankaListNazivFormated_1">
      <item>INTERNET SHOP d.o.o. PULA</item>
    </derivirana_varijabla>
  </DomainObject.Predmet.ProtuStrankaListNazivFormated>
  <DomainObject.Predmet.ProtuStrankaListNazivFormatedOIB>
    <izvorni_sadrzaj>
      <item>INTERNET SHOP d.o.o. PULA, OIB 73192035845</item>
    </izvorni_sadrzaj>
    <derivirana_varijabla naziv="DomainObject.Predmet.ProtuStrankaListNazivFormatedOIB_1">
      <item>INTERNET SHOP d.o.o. PULA, OIB 73192035845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INTERNET SHOP d.o.o. PULA</izvorni_sadrzaj>
    <derivirana_varijabla naziv="DomainObject.Predmet.ProtustrankaIDrugi_1">INTERNET SHOP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INTERNET SHOP d.o.o. PULA, OIB 73192035845, Vinkuran, Debeli Vrv 36, 52100 Pula</izvorni_sadrzaj>
    <derivirana_varijabla naziv="DomainObject.Predmet.ProtustrankaIDrugiAdressOIB_1">INTERNET SHOP d.o.o. PULA, OIB 73192035845, Vinkuran, Debeli Vrv 36,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INTERNET SHOP d.o.o. PULA</item>
      <item>FINANCIJSKA AGENCIJA, RC RIJEKA, PODRUŽNICA PULA, PULA</item>
    </izvorni_sadrzaj>
    <derivirana_varijabla naziv="DomainObject.Predmet.SudioniciListNaziv_1">
      <item>INTERNET SHOP d.o.o. PULA</item>
      <item>FINANCIJSKA AGENCIJA, RC RIJEKA, PODRUŽNICA PULA, PULA</item>
    </derivirana_varijabla>
  </DomainObject.Predmet.SudioniciListNaziv>
  <DomainObject.Predmet.SudioniciListAdressOIB>
    <izvorni_sadrzaj>
      <item>INTERNET SHOP d.o.o. PULA, OIB 73192035845, Vinkuran, Debeli Vrv 36,52100 Pula</item>
      <item>FINANCIJSKA AGENCIJA, RC RIJEKA, PODRUŽNICA PULA, PULA, OIB 85821130368, Ulica grada Vukovara 70,10000 Zagreb</item>
    </izvorni_sadrzaj>
    <derivirana_varijabla naziv="DomainObject.Predmet.SudioniciListAdressOIB_1">
      <item>INTERNET SHOP d.o.o. PULA, OIB 73192035845, Vinkuran, Debeli Vrv 36,52100 Pula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73192035845</item>
      <item>, OIB 85821130368</item>
    </izvorni_sadrzaj>
    <derivirana_varijabla naziv="DomainObject.Predmet.SudioniciListNazivOIB_1">
      <item>, OIB 73192035845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5A2A3E-1624-46D3-9688-E8E7FC7E23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2063</properties:Characters>
  <properties:Lines>49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2016-10-17T10:10:00Z</dcterms:created>
  <dc:creator>Korisnik</dc:creator>
  <cp:lastModifiedBy>Maja Videnović</cp:lastModifiedBy>
  <cp:lastPrinted>2016-10-17T08:57:00Z</cp:lastPrinted>
  <dcterms:modified xmlns:xsi="http://www.w3.org/2001/XMLSchema-instance" xsi:type="dcterms:W3CDTF">2016-10-18T05:31:00Z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