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5a83" w14:paraId="a615a83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36599C">
        <w:t>49</w:t>
      </w:r>
      <w:r w:rsidR="000C75D7">
        <w:t>/18</w:t>
      </w:r>
      <w:r w:rsidR="00E33418">
        <w:t>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>, L.Jagera 3</w:t>
      </w:r>
      <w:r>
        <w:t>, za pokretan</w:t>
      </w:r>
      <w:r w:rsidR="0036599C">
        <w:t>je skraćenog stečajnog postupka</w:t>
      </w:r>
      <w:r>
        <w:t xml:space="preserve"> nad dužnikom </w:t>
      </w:r>
      <w:r w:rsidR="0036599C">
        <w:t>HRVATSKI STOLNOTENISKI KLUB "LOKOMOTIVA" VINKOVCI, Vinkovci, A. Starčevića 57, RB: 16000244, OIB: 54712762726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36599C">
        <w:t>17</w:t>
      </w:r>
      <w:r w:rsidR="007A751A">
        <w:t>. siječnja 2018</w:t>
      </w:r>
      <w:r>
        <w:t>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6599C">
        <w:t>HRVATSKI STOLNOTENISKI KLUB "LOKOMOTIVA" VINKOVCI, Vinkovci, A. Starčevića 57, RB: 16000244, OIB: 54712762726</w:t>
      </w:r>
      <w:r w:rsidR="00D43EFC">
        <w:t xml:space="preserve">, </w:t>
      </w:r>
      <w:r>
        <w:t xml:space="preserve">iznosi </w:t>
      </w:r>
      <w:r w:rsidR="0036599C">
        <w:t>234.004,14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36599C">
        <w:t>Antun Toni Žagar, OIB: 20595137235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36599C">
        <w:t>49</w:t>
      </w:r>
      <w:r w:rsidR="000C75D7">
        <w:t>-18</w:t>
      </w:r>
      <w:r>
        <w:t xml:space="preserve">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36599C">
        <w:t>17</w:t>
      </w:r>
      <w:r w:rsidR="007A751A">
        <w:t>. siječnja 2018</w:t>
      </w:r>
      <w:r>
        <w:t>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36599C">
        <w:t>1/3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C75D7"/>
    <w:rsid w:val="000C7ABA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6599C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019C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2DFE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0BE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40F0"/>
    <w:rsid w:val="007657AA"/>
    <w:rsid w:val="00765EBC"/>
    <w:rsid w:val="00766D29"/>
    <w:rsid w:val="0077329E"/>
    <w:rsid w:val="007766DE"/>
    <w:rsid w:val="0078009A"/>
    <w:rsid w:val="00796AED"/>
    <w:rsid w:val="007A09A6"/>
    <w:rsid w:val="007A425F"/>
    <w:rsid w:val="007A4540"/>
    <w:rsid w:val="007A5699"/>
    <w:rsid w:val="007A751A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3F77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3BEF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05095"/>
    <w:rsid w:val="00B0758D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15356"/>
    <w:rsid w:val="00E23AF8"/>
    <w:rsid w:val="00E25FA7"/>
    <w:rsid w:val="00E33418"/>
    <w:rsid w:val="00E571F6"/>
    <w:rsid w:val="00E6061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2B0C"/>
    <w:rsid w:val="00F734CA"/>
    <w:rsid w:val="00F73514"/>
    <w:rsid w:val="00F82537"/>
    <w:rsid w:val="00F83779"/>
    <w:rsid w:val="00F956A9"/>
    <w:rsid w:val="00F97180"/>
    <w:rsid w:val="00FB3771"/>
    <w:rsid w:val="00FD6040"/>
    <w:rsid w:val="00FD7786"/>
    <w:rsid w:val="00FE0CCA"/>
    <w:rsid w:val="00FE75EE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95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6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6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6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6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95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6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6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6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6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St-49/2018</izvorni_sadrzaj>
    <derivirana_varijabla naziv="DomainObject.Predmet.OznakaBroj_1">St-49/2018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HRVATSKI STOLNOTENISKI KLUB "LOKOMOTIVA" VINKOVCI</izvorni_sadrzaj>
    <derivirana_varijabla naziv="DomainObject.Predmet.ProtustrankaFormated_1">  HRVATSKI STOLNOTENISKI KLUB "LOKOMOTIVA" VINKOVCI</derivirana_varijabla>
  </DomainObject.Predmet.ProtustrankaFormated>
  <DomainObject.Predmet.ProtustrankaFormatedOIB>
    <izvorni_sadrzaj>  HRVATSKI STOLNOTENISKI KLUB "LOKOMOTIVA" VINKOVCI, OIB 54712762726</izvorni_sadrzaj>
    <derivirana_varijabla naziv="DomainObject.Predmet.ProtustrankaFormatedOIB_1">  HRVATSKI STOLNOTENISKI KLUB "LOKOMOTIVA" VINKOVCI, OIB 54712762726</derivirana_varijabla>
  </DomainObject.Predmet.ProtustrankaFormatedOIB>
  <DomainObject.Predmet.ProtustrankaFormatedWithAdress>
    <izvorni_sadrzaj> HRVATSKI STOLNOTENISKI KLUB "LOKOMOTIVA" VINKOVCI, A.Starčevića 57, 32100 Vinkovci</izvorni_sadrzaj>
    <derivirana_varijabla naziv="DomainObject.Predmet.ProtustrankaFormatedWithAdress_1"> HRVATSKI STOLNOTENISKI KLUB "LOKOMOTIVA" VINKOVCI, A.Starčevića 57, 32100 Vinkovci</derivirana_varijabla>
  </DomainObject.Predmet.ProtustrankaFormatedWithAdress>
  <DomainObject.Predmet.ProtustrankaFormatedWithAdressOIB>
    <izvorni_sadrzaj> HRVATSKI STOLNOTENISKI KLUB "LOKOMOTIVA" VINKOVCI, OIB 54712762726, A.Starčevića 57, 32100 Vinkovci</izvorni_sadrzaj>
    <derivirana_varijabla naziv="DomainObject.Predmet.ProtustrankaFormatedWithAdressOIB_1"> HRVATSKI STOLNOTENISKI KLUB "LOKOMOTIVA" VINKOVCI, OIB 54712762726, A.Starčevića 57, 32100 Vinkovci</derivirana_varijabla>
  </DomainObject.Predmet.ProtustrankaFormatedWithAdressOIB>
  <DomainObject.Predmet.ProtustrankaWithAdress>
    <izvorni_sadrzaj>HRVATSKI STOLNOTENISKI KLUB "LOKOMOTIVA" VINKOVCI A.Starčevića 57, 32100 Vinkovci</izvorni_sadrzaj>
    <derivirana_varijabla naziv="DomainObject.Predmet.ProtustrankaWithAdress_1">HRVATSKI STOLNOTENISKI KLUB "LOKOMOTIVA" VINKOVCI A.Starčevića 57, 32100 Vinkovci</derivirana_varijabla>
  </DomainObject.Predmet.ProtustrankaWithAdress>
  <DomainObject.Predmet.ProtustrankaWithAdressOIB>
    <izvorni_sadrzaj>HRVATSKI STOLNOTENISKI KLUB "LOKOMOTIVA" VINKOVCI, OIB 54712762726, A.Starčevića 57, 32100 Vinkovci</izvorni_sadrzaj>
    <derivirana_varijabla naziv="DomainObject.Predmet.ProtustrankaWithAdressOIB_1">HRVATSKI STOLNOTENISKI KLUB "LOKOMOTIVA" VINKOVCI, OIB 54712762726, A.Starčevića 57, 32100 Vinkovci</derivirana_varijabla>
  </DomainObject.Predmet.ProtustrankaWithAdressOIB>
  <DomainObject.Predmet.ProtustrankaNazivFormated>
    <izvorni_sadrzaj>HRVATSKI STOLNOTENISKI KLUB "LOKOMOTIVA" VINKOVCI</izvorni_sadrzaj>
    <derivirana_varijabla naziv="DomainObject.Predmet.ProtustrankaNazivFormated_1">HRVATSKI STOLNOTENISKI KLUB "LOKOMOTIVA" VINKOVCI</derivirana_varijabla>
  </DomainObject.Predmet.ProtustrankaNazivFormated>
  <DomainObject.Predmet.ProtustrankaNazivFormatedOIB>
    <izvorni_sadrzaj>HRVATSKI STOLNOTENISKI KLUB "LOKOMOTIVA" VINKOVCI, OIB 54712762726</izvorni_sadrzaj>
    <derivirana_varijabla naziv="DomainObject.Predmet.ProtustrankaNazivFormatedOIB_1">HRVATSKI STOLNOTENISKI KLUB "LOKOMOTIVA" VINKOVCI, OIB 54712762726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HRVATSKI STOLNOTENISKI KLUB "LOKOMOTIVA" VINKOVCI</item>
    </izvorni_sadrzaj>
    <derivirana_varijabla naziv="DomainObject.Predmet.ProtuStrankaListFormated_1">
      <item>HRVATSKI STOLNOTENISKI KLUB "LOKOMOTIVA" VINKOVCI</item>
    </derivirana_varijabla>
  </DomainObject.Predmet.ProtuStrankaListFormated>
  <DomainObject.Predmet.ProtuStrankaListFormatedOIB>
    <izvorni_sadrzaj>
      <item>HRVATSKI STOLNOTENISKI KLUB "LOKOMOTIVA" VINKOVCI, OIB 54712762726</item>
    </izvorni_sadrzaj>
    <derivirana_varijabla naziv="DomainObject.Predmet.ProtuStrankaListFormatedOIB_1">
      <item>HRVATSKI STOLNOTENISKI KLUB "LOKOMOTIVA" VINKOVCI, OIB 54712762726</item>
    </derivirana_varijabla>
  </DomainObject.Predmet.ProtuStrankaListFormatedOIB>
  <DomainObject.Predmet.ProtuStrankaListFormatedWithAdress>
    <izvorni_sadrzaj>
      <item>HRVATSKI STOLNOTENISKI KLUB "LOKOMOTIVA" VINKOVCI, A.Starčevića 57, 32100 Vinkovci</item>
    </izvorni_sadrzaj>
    <derivirana_varijabla naziv="DomainObject.Predmet.ProtuStrankaListFormatedWithAdress_1">
      <item>HRVATSKI STOLNOTENISKI KLUB "LOKOMOTIVA" VINKOVCI, A.Starčevića 57, 32100 Vinkovci</item>
    </derivirana_varijabla>
  </DomainObject.Predmet.ProtuStrankaListFormatedWithAdress>
  <DomainObject.Predmet.ProtuStrankaListFormatedWithAdressOIB>
    <izvorni_sadrzaj>
      <item>HRVATSKI STOLNOTENISKI KLUB "LOKOMOTIVA" VINKOVCI, OIB 54712762726, A.Starčevića 57, 32100 Vinkovci</item>
    </izvorni_sadrzaj>
    <derivirana_varijabla naziv="DomainObject.Predmet.ProtuStrankaListFormatedWithAdressOIB_1">
      <item>HRVATSKI STOLNOTENISKI KLUB "LOKOMOTIVA" VINKOVCI, OIB 54712762726, A.Starčevića 57, 32100 Vinkovci</item>
    </derivirana_varijabla>
  </DomainObject.Predmet.ProtuStrankaListFormatedWithAdressOIB>
  <DomainObject.Predmet.ProtuStrankaListNazivFormated>
    <izvorni_sadrzaj>
      <item>HRVATSKI STOLNOTENISKI KLUB "LOKOMOTIVA" VINKOVCI</item>
    </izvorni_sadrzaj>
    <derivirana_varijabla naziv="DomainObject.Predmet.ProtuStrankaListNazivFormated_1">
      <item>HRVATSKI STOLNOTENISKI KLUB "LOKOMOTIVA" VINKOVCI</item>
    </derivirana_varijabla>
  </DomainObject.Predmet.ProtuStrankaListNazivFormated>
  <DomainObject.Predmet.ProtuStrankaListNazivFormatedOIB>
    <izvorni_sadrzaj>
      <item>HRVATSKI STOLNOTENISKI KLUB "LOKOMOTIVA" VINKOVCI, OIB 54712762726</item>
    </izvorni_sadrzaj>
    <derivirana_varijabla naziv="DomainObject.Predmet.ProtuStrankaListNazivFormatedOIB_1">
      <item>HRVATSKI STOLNOTENISKI KLUB "LOKOMOTIVA" VINKOVCI, OIB 54712762726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HRVATSKI STOLNOTENISKI KLUB "LOKOMOTIVA" VINKOVCI</izvorni_sadrzaj>
    <derivirana_varijabla naziv="DomainObject.Predmet.ProtustrankaIDrugi_1">HRVATSKI STOLNOTENISKI KLUB "LOKOMOTIVA" VINKOVCI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HRVATSKI STOLNOTENISKI KLUB "LOKOMOTIVA" VINKOVCI, OIB 54712762726, A.Starčevića 57, 32100 Vinkovci</izvorni_sadrzaj>
    <derivirana_varijabla naziv="DomainObject.Predmet.ProtustrankaIDrugiAdressOIB_1">HRVATSKI STOLNOTENISKI KLUB "LOKOMOTIVA" VINKOVCI, OIB 54712762726, A.Starčevića 57,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HRVATSKI STOLNOTENISKI KLUB "LOKOMOTIVA" VINKOVCI</item>
    </izvorni_sadrzaj>
    <derivirana_varijabla naziv="DomainObject.Predmet.SudioniciListNaziv_1">
      <item>FINA RC OSIJEK</item>
      <item>HRVATSKI STOLNOTENISKI KLUB "LOKOMOTIVA" VINKOVCI</item>
    </derivirana_varijabla>
  </DomainObject.Predmet.SudioniciListNaziv>
  <DomainObject.Predmet.SudioniciListAdressOIB>
    <izvorni_sadrzaj>
      <item>FINA RC OSIJEK, OIB 85821130368</item>
      <item>HRVATSKI STOLNOTENISKI KLUB "LOKOMOTIVA" VINKOVCI, OIB 54712762726, A.Starčevića 57,32100 Vinkovci</item>
    </izvorni_sadrzaj>
    <derivirana_varijabla naziv="DomainObject.Predmet.SudioniciListAdressOIB_1">
      <item>FINA RC OSIJEK, OIB 85821130368</item>
      <item>HRVATSKI STOLNOTENISKI KLUB "LOKOMOTIVA" VINKOVCI, OIB 54712762726, A.Starčevića 57,32100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54712762726</item>
    </izvorni_sadrzaj>
    <derivirana_varijabla naziv="DomainObject.Predmet.SudioniciListNazivOIB_1">
      <item>, OIB 85821130368</item>
      <item>, OIB 54712762726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1963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2018-01-17T08:10:00Z</dcterms:created>
  <dc:creator>Korisnik</dc:creator>
  <cp:lastModifiedBy>Žana Bem</cp:lastModifiedBy>
  <cp:lastPrinted>2018-01-08T07:03:00Z</cp:lastPrinted>
  <dcterms:modified xmlns:xsi="http://www.w3.org/2001/XMLSchema-instance" xsi:type="dcterms:W3CDTF">2018-01-17T08:11:00Z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