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6f82" w14:paraId="52d6f82" w:rsidRDefault="00E37C14" w:rsidP="00E37C14" w:rsidR="00E37C14" w:rsidRPr="00053688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2F306F" w:rsidP="001D5F5A" w:rsidR="001D5F5A" w:rsidRPr="002F306F">
      <w:pPr>
        <w:jc w:val="right"/>
        <w:rPr>
          <w:rFonts w:hAnsi="Times New Roman" w:ascii="Times New Roman"/>
          <w:b/>
          <w:lang w:eastAsia="hr-HR"/>
        </w:rPr>
      </w:pPr>
      <w:r w:rsidRPr="002F306F">
        <w:rPr>
          <w:rFonts w:hAnsi="Times New Roman" w:ascii="Times New Roman"/>
          <w:b/>
          <w:lang w:eastAsia="hr-HR"/>
        </w:rPr>
        <w:t>Posl.br.</w:t>
      </w:r>
      <w:r w:rsidR="00B71456" w:rsidRPr="002F306F">
        <w:rPr>
          <w:rFonts w:hAnsi="Times New Roman" w:ascii="Times New Roman"/>
          <w:b/>
          <w:lang w:eastAsia="hr-HR"/>
        </w:rPr>
        <w:t xml:space="preserve"> St. </w:t>
      </w:r>
      <w:r w:rsidRPr="002F306F">
        <w:rPr>
          <w:rFonts w:hAnsi="Times New Roman" w:ascii="Times New Roman"/>
          <w:b/>
        </w:rPr>
        <w:t>443/13</w:t>
      </w:r>
    </w:p>
    <w:p w:rsidRDefault="00E37C14" w:rsidP="00E37C14" w:rsidR="00E37C14" w:rsidRPr="00053688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2F306F" w:rsidP="002F306F" w:rsidR="000A4F96">
      <w:pPr>
        <w:ind w:firstLine="720"/>
        <w:jc w:val="both"/>
        <w:rPr>
          <w:rFonts w:hAnsi="Times New Roman" w:ascii="Times New Roman"/>
        </w:rPr>
      </w:pPr>
      <w:r w:rsidRPr="002F306F">
        <w:rPr>
          <w:rFonts w:hAnsi="Times New Roman" w:ascii="Times New Roman"/>
        </w:rPr>
        <w:t xml:space="preserve">Trgovački sud u Splitu, Stalna služba u Dubrovniku, po sucu tog suda Diani Butigan Granić, u stečajnom postupku nad dužnikom VULIX d.o.o. u stečaju, </w:t>
      </w:r>
      <w:r w:rsidR="00F94B67">
        <w:rPr>
          <w:rFonts w:hAnsi="Times New Roman" w:ascii="Times New Roman"/>
        </w:rPr>
        <w:t>Dubrovnik, Brsečinska 2 A, OIB:</w:t>
      </w:r>
      <w:r w:rsidRPr="002F306F">
        <w:rPr>
          <w:rFonts w:hAnsi="Times New Roman" w:ascii="Times New Roman"/>
        </w:rPr>
        <w:t xml:space="preserve">21097758020, zastupanog po stečajnom upravitelju Maroju Stjepoviću iz Dubrovnika, dana </w:t>
      </w:r>
      <w:r w:rsidR="000A4F96">
        <w:rPr>
          <w:rFonts w:hAnsi="Times New Roman" w:ascii="Times New Roman"/>
        </w:rPr>
        <w:t>31. svibnja 2017.g.</w:t>
      </w:r>
    </w:p>
    <w:p w:rsidRDefault="00053688" w:rsidP="00053688" w:rsidR="00053688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</w:t>
      </w:r>
      <w:r w:rsidRPr="00053688">
        <w:rPr>
          <w:rFonts w:hAnsi="Times New Roman" w:ascii="Times New Roman"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3F7207" w:rsidP="00053688" w:rsidR="003F7207" w:rsidRPr="00931017">
      <w:pPr>
        <w:jc w:val="both"/>
        <w:rPr>
          <w:rFonts w:hAnsi="Times New Roman" w:ascii="Times New Roman"/>
          <w:lang w:eastAsia="hr-HR"/>
        </w:rPr>
      </w:pPr>
    </w:p>
    <w:p w:rsidRDefault="00395531" w:rsidP="00395531" w:rsidR="00395531" w:rsidRPr="00395531">
      <w:pPr>
        <w:pStyle w:val="Odlomakpopisa"/>
        <w:numPr>
          <w:ilvl w:val="0"/>
          <w:numId w:val="10"/>
        </w:numPr>
        <w:spacing w:after="240"/>
        <w:jc w:val="both"/>
        <w:rPr>
          <w:rFonts w:eastAsiaTheme="minorHAnsi" w:hAnsi="Times New Roman" w:ascii="Times New Roman"/>
        </w:rPr>
      </w:pPr>
      <w:r w:rsidRPr="00395531">
        <w:rPr>
          <w:rFonts w:eastAsiaTheme="minorHAnsi" w:hAnsi="Times New Roman" w:ascii="Times New Roman"/>
        </w:rPr>
        <w:t>1/100 dijelova kat.čest. 1044/10, upisano kod Općinskog suda u Dubrovniku u z.ul. 3404, poduložak 11,  k.o. Gruž,  u naravi parkirališno mjesto P11 u podrumu zgrade podne površine 12,50m2</w:t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884E3A" w:rsidRPr="00053688">
        <w:rPr>
          <w:rFonts w:hAnsi="Times New Roman" w:ascii="Times New Roman"/>
          <w:lang w:eastAsia="hr-HR"/>
        </w:rPr>
        <w:t>Za</w:t>
      </w:r>
      <w:r w:rsidR="00E37C14" w:rsidRPr="00053688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053688">
        <w:rPr>
          <w:rFonts w:hAnsi="Times New Roman" w:ascii="Times New Roman"/>
          <w:lang w:eastAsia="hr-HR"/>
        </w:rPr>
        <w:t xml:space="preserve">vrijednost u iznosu </w:t>
      </w:r>
      <w:r w:rsidR="00395531">
        <w:rPr>
          <w:rFonts w:hAnsi="Times New Roman" w:ascii="Times New Roman"/>
          <w:lang w:eastAsia="hr-HR"/>
        </w:rPr>
        <w:t>72</w:t>
      </w:r>
      <w:r w:rsidR="006279CD">
        <w:rPr>
          <w:rFonts w:hAnsi="Times New Roman" w:ascii="Times New Roman"/>
          <w:lang w:eastAsia="hr-HR"/>
        </w:rPr>
        <w:t>.000,00</w:t>
      </w:r>
      <w:r w:rsidR="00B642A1">
        <w:rPr>
          <w:rFonts w:hAnsi="Times New Roman" w:ascii="Times New Roman"/>
          <w:lang w:eastAsia="hr-HR"/>
        </w:rPr>
        <w:t xml:space="preserve"> </w:t>
      </w:r>
      <w:r w:rsidR="00E37C14" w:rsidRPr="00053688">
        <w:rPr>
          <w:rFonts w:hAnsi="Times New Roman" w:ascii="Times New Roman"/>
          <w:lang w:eastAsia="hr-HR"/>
        </w:rPr>
        <w:t xml:space="preserve">kuna.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Imovina iz točke I. ove od</w:t>
      </w:r>
      <w:r w:rsidR="00884E3A" w:rsidRPr="00053688">
        <w:rPr>
          <w:rFonts w:hAnsi="Times New Roman" w:ascii="Times New Roman"/>
          <w:lang w:eastAsia="hr-HR"/>
        </w:rPr>
        <w:t>luke prodavati će se</w:t>
      </w:r>
      <w:r w:rsidR="00E37C14" w:rsidRPr="00053688">
        <w:rPr>
          <w:rFonts w:hAnsi="Times New Roman" w:ascii="Times New Roman"/>
          <w:lang w:eastAsia="hr-HR"/>
        </w:rPr>
        <w:t xml:space="preserve"> na </w:t>
      </w:r>
      <w:r w:rsidR="00F5655D" w:rsidRPr="00053688">
        <w:rPr>
          <w:rFonts w:hAnsi="Times New Roman" w:ascii="Times New Roman"/>
          <w:b/>
          <w:lang w:eastAsia="hr-HR"/>
        </w:rPr>
        <w:t>1. (prvoj) elektroničkoj</w:t>
      </w:r>
      <w:r w:rsidR="00E37C14" w:rsidRPr="00053688">
        <w:rPr>
          <w:rFonts w:hAnsi="Times New Roman" w:ascii="Times New Roman"/>
          <w:b/>
          <w:lang w:eastAsia="hr-HR"/>
        </w:rPr>
        <w:t xml:space="preserve"> javnoj dražbi</w:t>
      </w:r>
      <w:r w:rsidR="00E37C14"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A7601D" w:rsidR="00E37C14" w:rsidRPr="00C94672">
      <w:pPr>
        <w:pStyle w:val="Bezproreda"/>
        <w:ind w:hanging="709" w:left="709"/>
        <w:jc w:val="both"/>
        <w:rPr>
          <w:sz w:val="22"/>
          <w:szCs w:val="22"/>
          <w:lang w:eastAsia="hr-HR"/>
        </w:rPr>
      </w:pPr>
      <w:r w:rsidRPr="00053688">
        <w:rPr>
          <w:b/>
          <w:lang w:eastAsia="hr-HR"/>
        </w:rPr>
        <w:t>IV</w:t>
      </w:r>
      <w:r w:rsidR="00E37C14" w:rsidRPr="00053688">
        <w:rPr>
          <w:b/>
          <w:lang w:eastAsia="hr-HR"/>
        </w:rPr>
        <w:tab/>
      </w:r>
      <w:r w:rsidR="00E37C14" w:rsidRPr="00F94B67">
        <w:rPr>
          <w:sz w:val="22"/>
          <w:szCs w:val="22"/>
          <w:lang w:eastAsia="hr-HR"/>
        </w:rPr>
        <w:t>Na imovini iz točke I. ove odluke postoji upisano razlučno pravo u korist</w:t>
      </w:r>
      <w:r w:rsidR="00A7601D">
        <w:rPr>
          <w:sz w:val="22"/>
          <w:szCs w:val="22"/>
          <w:lang w:eastAsia="hr-HR"/>
        </w:rPr>
        <w:t xml:space="preserve"> 1.</w:t>
      </w:r>
      <w:r w:rsidR="00A7601D" w:rsidRPr="00265452">
        <w:rPr>
          <w:sz w:val="22"/>
          <w:szCs w:val="22"/>
          <w:lang w:eastAsia="hr-HR"/>
        </w:rPr>
        <w:t>REPUBLIKA HRVATSKA, OIB:18683136487</w:t>
      </w:r>
      <w:r w:rsidR="00395531">
        <w:rPr>
          <w:sz w:val="22"/>
          <w:szCs w:val="22"/>
          <w:lang w:eastAsia="hr-HR"/>
        </w:rPr>
        <w:t xml:space="preserve">, </w:t>
      </w:r>
      <w:r w:rsidR="00A7601D">
        <w:rPr>
          <w:sz w:val="22"/>
          <w:szCs w:val="22"/>
          <w:lang w:eastAsia="hr-HR"/>
        </w:rPr>
        <w:t>2.</w:t>
      </w:r>
      <w:r w:rsidR="00265452" w:rsidRPr="00265452">
        <w:rPr>
          <w:sz w:val="22"/>
          <w:szCs w:val="22"/>
          <w:lang w:eastAsia="hr-HR"/>
        </w:rPr>
        <w:t>RAIFFEISENBANK AUSTRIA d.d., ZAGREB, Petrinjska 59, OIB:53056966535</w:t>
      </w:r>
      <w:r w:rsidR="00395531">
        <w:rPr>
          <w:sz w:val="22"/>
          <w:szCs w:val="22"/>
          <w:lang w:eastAsia="hr-HR"/>
        </w:rPr>
        <w:t xml:space="preserve"> i 3.</w:t>
      </w:r>
      <w:r w:rsidR="00395531" w:rsidRPr="00395531">
        <w:rPr>
          <w:sz w:val="22"/>
          <w:szCs w:val="22"/>
          <w:lang w:eastAsia="hr-HR"/>
        </w:rPr>
        <w:t>REPUBLIKA HRVATSKA, Ministarstvo financija, Porezna uprava, Područni ured Dubrovnik</w:t>
      </w:r>
      <w:r w:rsidR="00265452">
        <w:rPr>
          <w:sz w:val="22"/>
          <w:szCs w:val="22"/>
          <w:lang w:eastAsia="hr-HR"/>
        </w:rPr>
        <w:t xml:space="preserve"> </w:t>
      </w:r>
      <w:r w:rsidR="00E37C14" w:rsidRPr="00F94B67">
        <w:rPr>
          <w:sz w:val="22"/>
          <w:szCs w:val="22"/>
          <w:lang w:eastAsia="hr-HR"/>
        </w:rPr>
        <w:t>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053688">
        <w:rPr>
          <w:rFonts w:hAnsi="Times New Roman" w:ascii="Times New Roman"/>
          <w:lang w:eastAsia="hr-HR"/>
        </w:rPr>
        <w:t>početne cijene</w:t>
      </w:r>
      <w:r w:rsidR="00E37C14" w:rsidRPr="00053688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lastRenderedPageBreak/>
        <w:t>Ponuditeljima kojima ponuda ne bude prihvaćena Financijska agencija će vratiti uplaćeni iznos bez kamata u roku od 8 dana od dana kada sud zaprimi izvješće</w:t>
      </w:r>
      <w:r w:rsidR="00667D57" w:rsidRPr="00053688">
        <w:rPr>
          <w:rFonts w:hAnsi="Times New Roman" w:ascii="Times New Roman"/>
          <w:lang w:eastAsia="hr-HR"/>
        </w:rPr>
        <w:t xml:space="preserve"> o</w:t>
      </w:r>
      <w:r w:rsidR="00ED3FAD" w:rsidRPr="00053688">
        <w:rPr>
          <w:rFonts w:hAnsi="Times New Roman" w:ascii="Times New Roman"/>
          <w:lang w:eastAsia="hr-HR"/>
        </w:rPr>
        <w:t xml:space="preserve"> uplati kupovnine u cijelosti</w:t>
      </w:r>
      <w:r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C94672" w:rsidR="00E37C14" w:rsidRPr="00053688">
      <w:pPr>
        <w:ind w:hanging="705" w:left="705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b/>
          <w:lang w:eastAsia="hr-HR"/>
        </w:rPr>
        <w:t>VI</w:t>
      </w:r>
      <w:r w:rsidR="00E37C14" w:rsidRPr="00053688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053688">
        <w:rPr>
          <w:rFonts w:hAnsi="Times New Roman" w:ascii="Times New Roman"/>
          <w:lang w:eastAsia="hr-HR"/>
        </w:rPr>
        <w:t>pravomoćnosti</w:t>
      </w:r>
      <w:r w:rsidR="00E37C14" w:rsidRPr="00053688">
        <w:rPr>
          <w:rFonts w:hAnsi="Times New Roman" w:ascii="Times New Roman"/>
          <w:lang w:eastAsia="hr-HR"/>
        </w:rPr>
        <w:t xml:space="preserve"> rješenja o </w:t>
      </w:r>
      <w:r w:rsidR="00667D57" w:rsidRPr="00053688">
        <w:rPr>
          <w:rFonts w:hAnsi="Times New Roman" w:ascii="Times New Roman"/>
          <w:lang w:eastAsia="hr-HR"/>
        </w:rPr>
        <w:t xml:space="preserve">    </w:t>
      </w:r>
      <w:r w:rsidR="00E37C14" w:rsidRPr="00053688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395531" w:rsidRPr="00395531">
        <w:rPr>
          <w:rFonts w:hAnsi="Times New Roman" w:ascii="Times New Roman"/>
        </w:rPr>
        <w:t>Ukoliko kupac nije porezni obveznik, postignuta cijena na javnoj dražbi predstavljati će neto cijenu, odnosno cijenu na koju je potrebno obračunati PDV od 25%, a sve sukladno Čl. 40. stavak 1. točka j) Zakona o PDV-u i čl. 72.b. s</w:t>
      </w:r>
      <w:r w:rsidR="00395531">
        <w:rPr>
          <w:rFonts w:hAnsi="Times New Roman" w:ascii="Times New Roman"/>
        </w:rPr>
        <w:t xml:space="preserve">tavak 1. Pravilnika o PDV-u. </w:t>
      </w:r>
      <w:r w:rsidR="00395531" w:rsidRPr="00395531">
        <w:rPr>
          <w:rFonts w:hAnsi="Times New Roman" w:ascii="Times New Roman"/>
        </w:rPr>
        <w:t>Ukoliko kupac bude porezni obveznik primijeniti će se prijenos porezne obveze sukladno Čl. 75. stavak 3, točka d) Zakona o PDV-u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053688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053688">
        <w:rPr>
          <w:rFonts w:hAnsi="Times New Roman" w:ascii="Times New Roman"/>
          <w:lang w:eastAsia="hr-HR"/>
        </w:rPr>
        <w:t>ak</w:t>
      </w:r>
      <w:r w:rsidR="00ED3FAD" w:rsidRPr="00053688">
        <w:rPr>
          <w:rFonts w:hAnsi="Times New Roman" w:ascii="Times New Roman"/>
          <w:lang w:eastAsia="hr-HR"/>
        </w:rPr>
        <w:t>n</w:t>
      </w:r>
      <w:r w:rsidR="00EC2774" w:rsidRPr="00053688">
        <w:rPr>
          <w:rFonts w:hAnsi="Times New Roman" w:ascii="Times New Roman"/>
          <w:lang w:eastAsia="hr-HR"/>
        </w:rPr>
        <w:t>a</w:t>
      </w:r>
      <w:r w:rsidR="00ED3FAD" w:rsidRPr="00053688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053688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053688">
        <w:rPr>
          <w:rFonts w:hAnsi="Times New Roman" w:ascii="Times New Roman"/>
          <w:lang w:eastAsia="hr-HR"/>
        </w:rPr>
        <w:t>d</w:t>
      </w:r>
      <w:r w:rsidR="00E37C14" w:rsidRPr="00053688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053688">
        <w:rPr>
          <w:rFonts w:hAnsi="Times New Roman" w:ascii="Times New Roman"/>
          <w:lang w:eastAsia="hr-HR"/>
        </w:rPr>
        <w:t>Maroja Stjepović</w:t>
      </w:r>
      <w:r w:rsidR="00E37C14" w:rsidRPr="00053688">
        <w:rPr>
          <w:rFonts w:hAnsi="Times New Roman" w:ascii="Times New Roman"/>
          <w:lang w:eastAsia="hr-HR"/>
        </w:rPr>
        <w:t xml:space="preserve"> na broj mobilnog telefona 09</w:t>
      </w:r>
      <w:r w:rsidR="006F186C" w:rsidRPr="00053688">
        <w:rPr>
          <w:rFonts w:hAnsi="Times New Roman" w:ascii="Times New Roman"/>
          <w:lang w:eastAsia="hr-HR"/>
        </w:rPr>
        <w:t>1</w:t>
      </w:r>
      <w:r w:rsidR="00E37C14" w:rsidRPr="00053688">
        <w:rPr>
          <w:rFonts w:hAnsi="Times New Roman" w:ascii="Times New Roman"/>
          <w:lang w:eastAsia="hr-HR"/>
        </w:rPr>
        <w:t>/</w:t>
      </w:r>
      <w:r w:rsidR="006F186C" w:rsidRPr="00053688">
        <w:rPr>
          <w:rFonts w:hAnsi="Times New Roman" w:ascii="Times New Roman"/>
          <w:lang w:eastAsia="hr-HR"/>
        </w:rPr>
        <w:t>2111-181</w:t>
      </w:r>
      <w:r w:rsidR="00E37C14" w:rsidRPr="00053688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713538">
      <w:pPr>
        <w:ind w:firstLine="708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lang w:eastAsia="hr-HR"/>
        </w:rPr>
        <w:t>R</w:t>
      </w:r>
      <w:r w:rsidR="00E37C14" w:rsidRPr="00053688">
        <w:rPr>
          <w:rFonts w:hAnsi="Times New Roman" w:ascii="Times New Roman"/>
          <w:lang w:eastAsia="hr-HR"/>
        </w:rPr>
        <w:t xml:space="preserve">ješenjem o prodaji posl.br. St. </w:t>
      </w:r>
      <w:r w:rsidR="008E79DD">
        <w:rPr>
          <w:rFonts w:hAnsi="Times New Roman" w:ascii="Times New Roman"/>
          <w:lang w:eastAsia="hr-HR"/>
        </w:rPr>
        <w:t>443/13</w:t>
      </w:r>
      <w:r w:rsidR="00E37C14" w:rsidRPr="00053688">
        <w:rPr>
          <w:rFonts w:hAnsi="Times New Roman" w:ascii="Times New Roman"/>
          <w:lang w:eastAsia="hr-HR"/>
        </w:rPr>
        <w:t xml:space="preserve"> od </w:t>
      </w:r>
      <w:r w:rsidR="008E79DD">
        <w:rPr>
          <w:rFonts w:hAnsi="Times New Roman" w:ascii="Times New Roman"/>
          <w:lang w:eastAsia="hr-HR"/>
        </w:rPr>
        <w:t>08. veljače</w:t>
      </w:r>
      <w:r w:rsidRPr="00053688">
        <w:rPr>
          <w:rFonts w:hAnsi="Times New Roman" w:ascii="Times New Roman"/>
          <w:lang w:eastAsia="hr-HR"/>
        </w:rPr>
        <w:t xml:space="preserve"> 2016</w:t>
      </w:r>
      <w:r w:rsidR="00E37C14" w:rsidRPr="00053688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37C14" w:rsidRPr="00053688">
        <w:rPr>
          <w:rFonts w:hAnsi="Times New Roman" w:ascii="Times New Roman"/>
        </w:rPr>
        <w:t xml:space="preserve">ovršni sud </w:t>
      </w:r>
      <w:r w:rsidRPr="00053688">
        <w:rPr>
          <w:rFonts w:hAnsi="Times New Roman" w:ascii="Times New Roman"/>
        </w:rPr>
        <w:t>ustupio ovršni predmet</w:t>
      </w:r>
      <w:r w:rsidR="00E37C14" w:rsidRPr="00053688">
        <w:rPr>
          <w:rFonts w:hAnsi="Times New Roman" w:ascii="Times New Roman"/>
        </w:rPr>
        <w:t xml:space="preserve"> </w:t>
      </w:r>
      <w:r w:rsidRPr="00713538">
        <w:rPr>
          <w:rFonts w:hAnsi="Times New Roman" w:ascii="Times New Roman"/>
        </w:rPr>
        <w:t xml:space="preserve">koji se vodio </w:t>
      </w:r>
      <w:r w:rsidR="00E37C14" w:rsidRPr="00713538">
        <w:rPr>
          <w:rFonts w:hAnsi="Times New Roman" w:ascii="Times New Roman"/>
        </w:rPr>
        <w:t xml:space="preserve">na </w:t>
      </w:r>
      <w:r w:rsidRPr="00713538">
        <w:rPr>
          <w:rFonts w:hAnsi="Times New Roman" w:ascii="Times New Roman"/>
        </w:rPr>
        <w:t>predmetnoj nekretnini ovom sudu na daljnje postupanje.</w:t>
      </w:r>
    </w:p>
    <w:p w:rsidRDefault="006F186C" w:rsidP="00E37C14" w:rsidR="00E37C14" w:rsidRPr="009A60F3">
      <w:pPr>
        <w:ind w:firstLine="708"/>
        <w:jc w:val="both"/>
        <w:rPr>
          <w:rFonts w:hAnsi="Times New Roman" w:ascii="Times New Roman"/>
          <w:lang w:eastAsia="hr-HR"/>
        </w:rPr>
      </w:pPr>
      <w:r w:rsidRPr="009A60F3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8E79DD" w:rsidRPr="00265452">
      <w:pPr>
        <w:ind w:firstLine="708"/>
        <w:jc w:val="both"/>
        <w:rPr>
          <w:rFonts w:hAnsi="Times New Roman" w:ascii="Times New Roman"/>
        </w:rPr>
      </w:pPr>
      <w:r w:rsidRPr="00265452">
        <w:rPr>
          <w:rFonts w:hAnsi="Times New Roman" w:ascii="Times New Roman"/>
          <w:lang w:eastAsia="hr-HR"/>
        </w:rPr>
        <w:t xml:space="preserve">Na imovini iz točke I. ovog zaključka koja je ušla u stečajnu masu stečajnog dužnika postoji upisao </w:t>
      </w:r>
      <w:r w:rsidRPr="00A7601D">
        <w:rPr>
          <w:rFonts w:hAnsi="Times New Roman" w:ascii="Times New Roman"/>
          <w:lang w:eastAsia="hr-HR"/>
        </w:rPr>
        <w:t xml:space="preserve">razlučno </w:t>
      </w:r>
      <w:r w:rsidRPr="00395531">
        <w:rPr>
          <w:rFonts w:hAnsi="Times New Roman" w:ascii="Times New Roman"/>
          <w:lang w:eastAsia="hr-HR"/>
        </w:rPr>
        <w:t>pravo u korist</w:t>
      </w:r>
      <w:r w:rsidR="006F186C" w:rsidRPr="00395531">
        <w:rPr>
          <w:rFonts w:hAnsi="Times New Roman" w:ascii="Times New Roman"/>
          <w:lang w:eastAsia="hr-HR"/>
        </w:rPr>
        <w:t xml:space="preserve"> </w:t>
      </w:r>
      <w:r w:rsidR="00395531" w:rsidRPr="00395531">
        <w:rPr>
          <w:rFonts w:hAnsi="Times New Roman" w:ascii="Times New Roman"/>
          <w:lang w:eastAsia="hr-HR"/>
        </w:rPr>
        <w:t>1.REPUBLIKA HRVATSKA, OIB:18683136487, 2.RAIFFEISENBANK AUSTRIA d.d., ZAGREB, Petrinjska 59, OIB:53056966535 i 3.REPUBLIKA HRVATSKA, Ministarstvo financija, Porezna uprava, Područni ured Dubrovnik.</w:t>
      </w:r>
    </w:p>
    <w:p w:rsidRDefault="008E79DD" w:rsidP="00E37C14" w:rsidR="00E37C14" w:rsidRPr="008E79DD">
      <w:pPr>
        <w:ind w:firstLine="708"/>
        <w:jc w:val="both"/>
        <w:rPr>
          <w:rFonts w:hAnsi="Times New Roman" w:ascii="Times New Roman"/>
          <w:lang w:eastAsia="hr-HR"/>
        </w:rPr>
      </w:pPr>
      <w:r w:rsidRPr="008E79DD">
        <w:rPr>
          <w:rFonts w:hAnsi="Times New Roman" w:ascii="Times New Roman"/>
        </w:rPr>
        <w:t xml:space="preserve"> </w:t>
      </w:r>
      <w:r w:rsidR="00EC2774" w:rsidRPr="008E79DD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8E79DD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lastRenderedPageBreak/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8E79DD">
        <w:rPr>
          <w:rFonts w:hAnsi="Times New Roman" w:ascii="Times New Roman"/>
          <w:lang w:eastAsia="hr-HR"/>
        </w:rPr>
        <w:t>09. ožujka</w:t>
      </w:r>
      <w:r w:rsidRPr="00053688">
        <w:rPr>
          <w:rFonts w:hAnsi="Times New Roman" w:ascii="Times New Roman"/>
          <w:lang w:eastAsia="hr-HR"/>
        </w:rPr>
        <w:t xml:space="preserve"> 2016. godine omogućio strankama, založnim vjerovnicima, sudionicima u postupku i osobama koje imaju pravo prvokupa da se o procjeni izjasne. Vrijednost nekretnine sud je utvrdio u visini </w:t>
      </w:r>
      <w:r w:rsidR="00395531">
        <w:rPr>
          <w:rFonts w:hAnsi="Times New Roman" w:ascii="Times New Roman"/>
          <w:lang w:eastAsia="hr-HR"/>
        </w:rPr>
        <w:t>72.000,00</w:t>
      </w:r>
      <w:r w:rsidR="00DB21C0">
        <w:rPr>
          <w:rFonts w:hAnsi="Times New Roman" w:ascii="Times New Roman"/>
          <w:lang w:eastAsia="hr-HR"/>
        </w:rPr>
        <w:t xml:space="preserve"> </w:t>
      </w:r>
      <w:r w:rsidRPr="00053688">
        <w:rPr>
          <w:rFonts w:hAnsi="Times New Roman" w:ascii="Times New Roman"/>
          <w:lang w:eastAsia="hr-HR"/>
        </w:rPr>
        <w:t xml:space="preserve">kuna na temelju procjene stalnog sudskog vještaka </w:t>
      </w:r>
      <w:r w:rsidR="00E4415C" w:rsidRPr="00053688">
        <w:rPr>
          <w:rFonts w:hAnsi="Times New Roman" w:ascii="Times New Roman"/>
          <w:lang w:eastAsia="hr-HR"/>
        </w:rPr>
        <w:t>Lane Čengija iz Zagreba</w:t>
      </w:r>
      <w:r w:rsidR="00EF0F5E">
        <w:rPr>
          <w:rFonts w:hAnsi="Times New Roman" w:ascii="Times New Roman"/>
          <w:lang w:eastAsia="hr-HR"/>
        </w:rPr>
        <w:t xml:space="preserve">. </w:t>
      </w:r>
      <w:r w:rsidR="00971213" w:rsidRPr="00053688">
        <w:rPr>
          <w:rFonts w:hAnsi="Times New Roman" w:ascii="Times New Roman"/>
          <w:lang w:eastAsia="hr-HR"/>
        </w:rPr>
        <w:t>S</w:t>
      </w:r>
      <w:r w:rsidRPr="00053688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eastAsia="Times New Roman"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053688">
          <w:rPr>
            <w:rFonts w:hAnsi="Times New Roman" w:ascii="Times New Roman"/>
            <w:lang w:eastAsia="hr-HR"/>
          </w:rPr>
          <w:t>88. OZ</w:t>
        </w:r>
      </w:smartTag>
      <w:r w:rsidRPr="00053688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053688">
        <w:rPr>
          <w:rFonts w:hAnsi="Times New Roman" w:ascii="Times New Roman"/>
          <w:u w:val="single"/>
          <w:lang w:eastAsia="hr-HR"/>
        </w:rPr>
        <w:t xml:space="preserve">  </w:t>
      </w:r>
      <w:r w:rsidRPr="00053688">
        <w:rPr>
          <w:rFonts w:hAnsi="Times New Roman" w:ascii="Times New Roman"/>
        </w:rPr>
        <w:t xml:space="preserve">Stečajnog zakona (NN 71/15, dalje u tekstu SZ) </w:t>
      </w:r>
      <w:r w:rsidRPr="00053688">
        <w:rPr>
          <w:rFonts w:hAnsi="Times New Roman" w:ascii="Times New Roman"/>
          <w:lang w:eastAsia="hr-HR"/>
        </w:rPr>
        <w:t>n</w:t>
      </w:r>
      <w:r w:rsidRPr="00053688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053688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0A4F96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U Dubrovniku, </w:t>
      </w:r>
      <w:r w:rsidR="000A4F96">
        <w:rPr>
          <w:rFonts w:hAnsi="Times New Roman" w:ascii="Times New Roman"/>
          <w:b/>
          <w:lang w:eastAsia="hr-HR"/>
        </w:rPr>
        <w:t>31. svibnja 2017.g.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053688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="001D5F5A" w:rsidRPr="00053688">
        <w:rPr>
          <w:rFonts w:hAnsi="Times New Roman" w:ascii="Times New Roman"/>
          <w:b/>
          <w:lang w:eastAsia="hr-HR"/>
        </w:rPr>
        <w:t>Diana Butigan Granić</w:t>
      </w:r>
      <w:r w:rsidR="000A4F96">
        <w:rPr>
          <w:rFonts w:hAnsi="Times New Roman" w:ascii="Times New Roman"/>
          <w:b/>
          <w:lang w:eastAsia="hr-HR"/>
        </w:rPr>
        <w:t>, v.r.</w:t>
      </w:r>
    </w:p>
    <w:p w:rsidRDefault="00200C2C" w:rsidP="00E37C14" w:rsidR="00200C2C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DN-a</w:t>
      </w:r>
      <w:r w:rsidR="00E37C14" w:rsidRPr="00053688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</w:t>
      </w:r>
      <w:r w:rsidR="001A3521" w:rsidRPr="00053688">
        <w:rPr>
          <w:rFonts w:hAnsi="Times New Roman" w:ascii="Times New Roman"/>
          <w:lang w:eastAsia="hr-HR"/>
        </w:rPr>
        <w:t xml:space="preserve"> – e – oglasna ploča</w:t>
      </w:r>
      <w:r w:rsidRPr="00053688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FINA Split</w:t>
      </w:r>
      <w:r w:rsidR="00E37C14" w:rsidRPr="00053688">
        <w:rPr>
          <w:rFonts w:hAnsi="Times New Roman" w:ascii="Times New Roman"/>
          <w:lang w:eastAsia="hr-HR"/>
        </w:rPr>
        <w:t>, uz zahtjev za prodaj</w:t>
      </w:r>
      <w:r w:rsidRPr="00053688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053688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e</w:t>
      </w:r>
      <w:r w:rsidR="00684029">
        <w:rPr>
          <w:rFonts w:hAnsi="Times New Roman" w:ascii="Times New Roman"/>
          <w:lang w:eastAsia="hr-HR"/>
        </w:rPr>
        <w:t>-</w:t>
      </w:r>
      <w:r w:rsidRPr="00053688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265452" w:rsidR="0037168D" w:rsidRPr="00265452">
      <w:pPr>
        <w:jc w:val="both"/>
        <w:rPr>
          <w:rFonts w:hAnsi="Times New Roman" w:ascii="Times New Roman"/>
          <w:u w:val="single"/>
          <w:lang w:eastAsia="hr-HR"/>
        </w:rPr>
      </w:pPr>
      <w:r w:rsidRPr="00053688">
        <w:rPr>
          <w:rFonts w:hAnsi="Times New Roman" w:ascii="Times New Roman"/>
          <w:u w:val="single"/>
          <w:lang w:eastAsia="hr-HR"/>
        </w:rPr>
        <w:t>Na znanje:</w:t>
      </w:r>
    </w:p>
    <w:p w:rsidRDefault="0037168D" w:rsidP="0037168D" w:rsidR="0037168D" w:rsidRPr="00265452">
      <w:pPr>
        <w:rPr>
          <w:rFonts w:hAnsi="Times New Roman" w:ascii="Times New Roman"/>
          <w:lang w:eastAsia="hr-HR"/>
        </w:rPr>
      </w:pPr>
      <w:r w:rsidRPr="00265452">
        <w:rPr>
          <w:rFonts w:hAnsi="Times New Roman" w:ascii="Times New Roman"/>
          <w:lang w:eastAsia="hr-HR"/>
        </w:rPr>
        <w:t xml:space="preserve">- REPUBLIKA HRVATSKA, OIB:18683136487 </w:t>
      </w:r>
    </w:p>
    <w:p w:rsidRDefault="0037168D" w:rsidP="0037168D" w:rsidR="0037168D">
      <w:pPr>
        <w:rPr>
          <w:rFonts w:hAnsi="Times New Roman" w:ascii="Times New Roman"/>
          <w:lang w:eastAsia="hr-HR"/>
        </w:rPr>
      </w:pPr>
      <w:r w:rsidRPr="00265452">
        <w:rPr>
          <w:rFonts w:hAnsi="Times New Roman" w:ascii="Times New Roman"/>
          <w:lang w:eastAsia="hr-HR"/>
        </w:rPr>
        <w:t>- RAIFFEISENBANK AUSTRIA d.d., ZAGREB, Petrinjska 59, OIB:53056966535</w:t>
      </w:r>
    </w:p>
    <w:p w:rsidRDefault="00395531" w:rsidP="0037168D" w:rsidR="00395531" w:rsidRPr="00265452">
      <w:pPr>
        <w:rPr>
          <w:rFonts w:hAnsi="Times New Roman" w:ascii="Times New Roman"/>
        </w:rPr>
      </w:pPr>
      <w:r>
        <w:rPr>
          <w:rFonts w:hAnsi="Times New Roman" w:ascii="Times New Roman"/>
          <w:lang w:eastAsia="hr-HR"/>
        </w:rPr>
        <w:t xml:space="preserve">- </w:t>
      </w:r>
      <w:r w:rsidRPr="00395531">
        <w:rPr>
          <w:rFonts w:hAnsi="Times New Roman" w:ascii="Times New Roman"/>
          <w:lang w:eastAsia="hr-HR"/>
        </w:rPr>
        <w:t>REPUBLIKA HRVATSKA, Ministarstvo financija, Porezna uprava, Područni ured Dubrovnik</w:t>
      </w:r>
    </w:p>
    <w:p w:rsidRDefault="001D5F5A" w:rsidP="00E37C14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053688">
      <w:pPr>
        <w:rPr>
          <w:rFonts w:hAnsi="Times New Roman" w:ascii="Times New Roman"/>
        </w:rPr>
      </w:pPr>
    </w:p>
    <w:sectPr w:rsidSect="001D5F5A" w:rsidR="00E37C14" w:rsidRPr="0005368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A3F" w:rsidP="00E37C14" w:rsidR="00435A3F">
      <w:r>
        <w:separator/>
      </w:r>
    </w:p>
  </w:endnote>
  <w:endnote w:id="0" w:type="continuationSeparator">
    <w:p w:rsidRDefault="00435A3F" w:rsidP="00E37C14" w:rsidR="00435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A3F" w:rsidP="00E37C14" w:rsidR="00435A3F">
      <w:r>
        <w:separator/>
      </w:r>
    </w:p>
  </w:footnote>
  <w:footnote w:id="0" w:type="continuationSeparator">
    <w:p w:rsidRDefault="00435A3F" w:rsidP="00E37C14" w:rsidR="00435A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744D">
          <w:rPr>
            <w:noProof/>
          </w:rPr>
          <w:t>3</w:t>
        </w:r>
        <w:r>
          <w:fldChar w:fldCharType="end"/>
        </w:r>
        <w:r w:rsidR="007B6033">
          <w:t xml:space="preserve"> </w:t>
        </w:r>
        <w:r w:rsidR="007B6033">
          <w:tab/>
        </w:r>
        <w:r w:rsidR="007B6033">
          <w:tab/>
          <w:t>Posl.br. St. 443/13</w:t>
        </w:r>
      </w:p>
    </w:sdtContent>
  </w:sdt>
  <w:p w:rsidRDefault="007F744D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50600"/>
    <w:rsid w:val="00053688"/>
    <w:rsid w:val="00075558"/>
    <w:rsid w:val="000872F7"/>
    <w:rsid w:val="00087671"/>
    <w:rsid w:val="000909C0"/>
    <w:rsid w:val="000A4F96"/>
    <w:rsid w:val="000C0268"/>
    <w:rsid w:val="000C7786"/>
    <w:rsid w:val="000F2238"/>
    <w:rsid w:val="0015248D"/>
    <w:rsid w:val="00185DC6"/>
    <w:rsid w:val="001A3521"/>
    <w:rsid w:val="001D5F5A"/>
    <w:rsid w:val="00200C2C"/>
    <w:rsid w:val="002370C2"/>
    <w:rsid w:val="00265452"/>
    <w:rsid w:val="002F306F"/>
    <w:rsid w:val="00301B3E"/>
    <w:rsid w:val="0037168D"/>
    <w:rsid w:val="00393D5D"/>
    <w:rsid w:val="00395531"/>
    <w:rsid w:val="003F4F1D"/>
    <w:rsid w:val="003F7207"/>
    <w:rsid w:val="004212AE"/>
    <w:rsid w:val="00435A3F"/>
    <w:rsid w:val="00436C74"/>
    <w:rsid w:val="005322F3"/>
    <w:rsid w:val="00543553"/>
    <w:rsid w:val="006279CD"/>
    <w:rsid w:val="00667D57"/>
    <w:rsid w:val="00684029"/>
    <w:rsid w:val="006B367A"/>
    <w:rsid w:val="006F186C"/>
    <w:rsid w:val="00713538"/>
    <w:rsid w:val="007308E4"/>
    <w:rsid w:val="007B0383"/>
    <w:rsid w:val="007B17D2"/>
    <w:rsid w:val="007B6033"/>
    <w:rsid w:val="007E245D"/>
    <w:rsid w:val="007F744D"/>
    <w:rsid w:val="00813A22"/>
    <w:rsid w:val="00884E3A"/>
    <w:rsid w:val="008C0611"/>
    <w:rsid w:val="008E79DD"/>
    <w:rsid w:val="009040F4"/>
    <w:rsid w:val="00931017"/>
    <w:rsid w:val="00971213"/>
    <w:rsid w:val="009A141F"/>
    <w:rsid w:val="009A60F3"/>
    <w:rsid w:val="009B1E52"/>
    <w:rsid w:val="009E1EDE"/>
    <w:rsid w:val="00A7601D"/>
    <w:rsid w:val="00B642A1"/>
    <w:rsid w:val="00B71456"/>
    <w:rsid w:val="00B80421"/>
    <w:rsid w:val="00BC72D1"/>
    <w:rsid w:val="00C63D92"/>
    <w:rsid w:val="00C94672"/>
    <w:rsid w:val="00D845F7"/>
    <w:rsid w:val="00DB21C0"/>
    <w:rsid w:val="00E31F42"/>
    <w:rsid w:val="00E37C14"/>
    <w:rsid w:val="00E4415C"/>
    <w:rsid w:val="00E96B19"/>
    <w:rsid w:val="00EC2774"/>
    <w:rsid w:val="00ED3FAD"/>
    <w:rsid w:val="00EF0F5E"/>
    <w:rsid w:val="00EF680A"/>
    <w:rsid w:val="00F5655D"/>
    <w:rsid w:val="00F65756"/>
    <w:rsid w:val="00F9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2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3A2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2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3A2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Dubrovnik</izvorni_sadrzaj>
    <derivirana_varijabla naziv="DomainObject.Predmet.ProtustrankaFormated_1">  Vulix d.o.o. Dubrovnik</derivirana_varijabla>
  </DomainObject.Predmet.ProtustrankaFormated>
  <DomainObject.Predmet.ProtustrankaFormatedOIB>
    <izvorni_sadrzaj>  Vulix d.o.o. Dubrovnik, OIB 21097758020</izvorni_sadrzaj>
    <derivirana_varijabla naziv="DomainObject.Predmet.ProtustrankaFormatedOIB_1">  Vulix d.o.o. Dubrovnik, OIB 21097758020</derivirana_varijabla>
  </DomainObject.Predmet.ProtustrankaFormatedOIB>
  <DomainObject.Predmet.ProtustrankaFormatedWithAdress>
    <izvorni_sadrzaj> Vulix d.o.o. Dubrovnik, Brsečinska 2A, 20000 Dubrovnik</izvorni_sadrzaj>
    <derivirana_varijabla naziv="DomainObject.Predmet.ProtustrankaFormatedWithAdress_1"> Vulix d.o.o. Dubrovnik, Brsečinska 2A, 20000 Dubrovnik</derivirana_varijabla>
  </DomainObject.Predmet.ProtustrankaFormatedWithAdress>
  <DomainObject.Predmet.ProtustrankaFormatedWithAdressOIB>
    <izvorni_sadrzaj> Vulix d.o.o. Dubrovnik, OIB 21097758020, Brsečinska 2A, 20000 Dubrovnik</izvorni_sadrzaj>
    <derivirana_varijabla naziv="DomainObject.Predmet.ProtustrankaFormatedWithAdressOIB_1"> Vulix d.o.o. Dubrovnik, OIB 21097758020, Brsečinska 2A, 20000 Dubrovnik</derivirana_varijabla>
  </DomainObject.Predmet.ProtustrankaFormatedWithAdressOIB>
  <DomainObject.Predmet.ProtustrankaWithAdress>
    <izvorni_sadrzaj>Vulix d.o.o. Dubrovnik Brsečinska 2A, 20000 Dubrovnik</izvorni_sadrzaj>
    <derivirana_varijabla naziv="DomainObject.Predmet.ProtustrankaWithAdress_1">Vulix d.o.o. Dubrovnik Brsečinska 2A, 20000 Dubrovnik</derivirana_varijabla>
  </DomainObject.Predmet.ProtustrankaWithAdress>
  <DomainObject.Predmet.ProtustrankaWithAdressOIB>
    <izvorni_sadrzaj>Vulix d.o.o. Dubrovnik, OIB 21097758020, Brsečinska 2A, 20000 Dubrovnik</izvorni_sadrzaj>
    <derivirana_varijabla naziv="DomainObject.Predmet.ProtustrankaWithAdressOIB_1">Vulix d.o.o. Dubrovnik, OIB 21097758020, Brsečinska 2A, 20000 Dubrovnik</derivirana_varijabla>
  </DomainObject.Predmet.ProtustrankaWithAdressOIB>
  <DomainObject.Predmet.ProtustrankaNazivFormated>
    <izvorni_sadrzaj>Vulix d.o.o. Dubrovnik</izvorni_sadrzaj>
    <derivirana_varijabla naziv="DomainObject.Predmet.ProtustrankaNazivFormated_1">Vulix d.o.o. Dubrovnik</derivirana_varijabla>
  </DomainObject.Predmet.ProtustrankaNazivFormated>
  <DomainObject.Predmet.ProtustrankaNazivFormatedOIB>
    <izvorni_sadrzaj>Vulix d.o.o. Dubrovnik, OIB 21097758020</izvorni_sadrzaj>
    <derivirana_varijabla naziv="DomainObject.Predmet.ProtustrankaNazivFormatedOIB_1">Vulix d.o.o. Dubrovnik,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Dubrovnik</item>
    </izvorni_sadrzaj>
    <derivirana_varijabla naziv="DomainObject.Predmet.ProtuStrankaListFormated_1">
      <item>Vulix d.o.o. Dubrovnik</item>
    </derivirana_varijabla>
  </DomainObject.Predmet.ProtuStrankaListFormated>
  <DomainObject.Predmet.ProtuStrankaListFormatedOIB>
    <izvorni_sadrzaj>
      <item>Vulix d.o.o. Dubrovnik, OIB 21097758020</item>
    </izvorni_sadrzaj>
    <derivirana_varijabla naziv="DomainObject.Predmet.ProtuStrankaListFormatedOIB_1">
      <item>Vulix d.o.o. Dubrovnik, OIB 21097758020</item>
    </derivirana_varijabla>
  </DomainObject.Predmet.ProtuStrankaListFormatedOIB>
  <DomainObject.Predmet.ProtuStrankaListFormatedWithAdress>
    <izvorni_sadrzaj>
      <item>Vulix d.o.o. Dubrovnik, Brsečinska 2A, 20000 Dubrovnik</item>
    </izvorni_sadrzaj>
    <derivirana_varijabla naziv="DomainObject.Predmet.ProtuStrankaListFormatedWithAdress_1">
      <item>Vulix d.o.o. Dubrovnik, Brsečinska 2A, 20000 Dubrovnik</item>
    </derivirana_varijabla>
  </DomainObject.Predmet.ProtuStrankaListFormatedWithAdress>
  <DomainObject.Predmet.ProtuStrankaListFormatedWithAdressOIB>
    <izvorni_sadrzaj>
      <item>Vulix d.o.o. Dubrovnik, OIB 21097758020, Brsečinska 2A, 20000 Dubrovnik</item>
    </izvorni_sadrzaj>
    <derivirana_varijabla naziv="DomainObject.Predmet.ProtuStrankaListFormatedWithAdressOIB_1">
      <item>Vulix d.o.o. Dubrovnik, OIB 21097758020, Brsečinska 2A, 20000 Dubrovnik</item>
    </derivirana_varijabla>
  </DomainObject.Predmet.ProtuStrankaListFormatedWithAdressOIB>
  <DomainObject.Predmet.ProtuStrankaListNazivFormated>
    <izvorni_sadrzaj>
      <item>Vulix d.o.o. Dubrovnik</item>
    </izvorni_sadrzaj>
    <derivirana_varijabla naziv="DomainObject.Predmet.ProtuStrankaListNazivFormated_1">
      <item>Vulix d.o.o. Dubrovnik</item>
    </derivirana_varijabla>
  </DomainObject.Predmet.ProtuStrankaListNazivFormated>
  <DomainObject.Predmet.ProtuStrankaListNazivFormatedOIB>
    <izvorni_sadrzaj>
      <item>Vulix d.o.o. Dubrovnik, OIB 21097758020</item>
    </izvorni_sadrzaj>
    <derivirana_varijabla naziv="DomainObject.Predmet.ProtuStrankaListNazivFormatedOIB_1">
      <item>Vulix d.o.o. Dubrovnik,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Dubrovnik</izvorni_sadrzaj>
    <derivirana_varijabla naziv="DomainObject.Predmet.ProtustrankaIDrugi_1">Vulix d.o.o. Dubrovnik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Dubrovnik, OIB 21097758020, Brsečinska 2A, 20000 Dubrovnik</izvorni_sadrzaj>
    <derivirana_varijabla naziv="DomainObject.Predmet.ProtustrankaIDrugiAdressOIB_1">Vulix d.o.o. Dubrovnik, OIB 21097758020, Brsečinska 2A,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SudioniciListNaziv_1"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SudioniciListNaziv>
  <DomainObject.Predmet.SudioniciListAdressOIB>
    <izvorni_sadrzaj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izvorni_sadrzaj>
    <derivirana_varijabla naziv="DomainObject.Predmet.SudioniciListAdressOIB_1"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izvorni_sadrzaj>
    <derivirana_varijabla naziv="DomainObject.Predmet.SudioniciListNazivOIB_1"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906165-FEDC-4621-8DF6-6708E9BAE3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1222</properties:Words>
  <properties:Characters>6645</properties:Characters>
  <properties:Lines>155</properties:Lines>
  <properties:Paragraphs>54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2016-04-01T07:40:00Z</dcterms:created>
  <dc:creator>Diana Butigan Granić</dc:creator>
  <cp:lastModifiedBy>Mara Marčinko</cp:lastModifiedBy>
  <cp:lastPrinted>2017-05-31T12:48:00Z</cp:lastPrinted>
  <dcterms:modified xmlns:xsi="http://www.w3.org/2001/XMLSchema-instance" xsi:type="dcterms:W3CDTF">2017-05-31T12:51:00Z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