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a66d" w14:paraId="f3ea66d" w:rsidRDefault="00CA5581" w:rsidP="00CA5581" w:rsidR="00CA5581">
      <w:pPr>
        <w:jc w:val="both"/>
        <w15:collapsed w:val="false"/>
        <w:rPr>
          <w:bCs/>
        </w:rPr>
      </w:pPr>
      <w:bookmarkStart w:name="_GoBack" w:id="0"/>
      <w:bookmarkEnd w:id="0"/>
      <w:r>
        <w:rPr>
          <w:b/>
        </w:rPr>
        <w:t xml:space="preserve">   </w:t>
      </w:r>
      <w:r>
        <w:t xml:space="preserve">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CA5581" w:rsidP="00CA5581" w:rsidR="00CA5581">
      <w:pPr>
        <w:jc w:val="both"/>
      </w:pPr>
      <w:r>
        <w:t xml:space="preserve">       REPUBLIKA HRVATSKA</w:t>
      </w:r>
    </w:p>
    <w:p w:rsidRDefault="00CA5581" w:rsidP="00CA5581" w:rsidR="00CA558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A5581" w:rsidP="00CA5581" w:rsidR="00CA5581">
      <w:pPr>
        <w:rPr>
          <w:bCs/>
        </w:rPr>
      </w:pPr>
      <w:r>
        <w:t xml:space="preserve">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A5581" w:rsidP="00CA5581" w:rsidR="00CA5581">
      <w:pPr>
        <w:rPr>
          <w:bCs/>
        </w:rPr>
      </w:pPr>
    </w:p>
    <w:p w:rsidRDefault="00CA5581" w:rsidP="00CA5581" w:rsidR="00CA5581">
      <w:pPr>
        <w:rPr>
          <w:b/>
        </w:rPr>
      </w:pPr>
      <w:r>
        <w:rPr>
          <w:b/>
        </w:rPr>
        <w:t xml:space="preserve">   </w:t>
      </w:r>
    </w:p>
    <w:p w:rsidRDefault="00CA5581" w:rsidP="00CA5581" w:rsidR="00CA5581"/>
    <w:p w:rsidRDefault="00CA5581" w:rsidP="00CA5581" w:rsidR="00CA5581"/>
    <w:p w:rsidRDefault="00CA5581" w:rsidP="00CA5581" w:rsidR="00CA5581"/>
    <w:p w:rsidRDefault="00CA5581" w:rsidP="00CA5581" w:rsidR="00CA5581">
      <w:pPr>
        <w:ind w:firstLine="708"/>
        <w:jc w:val="both"/>
      </w:pPr>
      <w:r>
        <w:t>Trgovački sud u Varaždinu, po sucu toga suda Mariji Levanić-Škerbić, kao stečajnom sucu, u stečajnom predmetu povodom prijedloga predlagatelja MINISTARSTVA FINANCIJA, Porezne uprave, Područni ured Čakovec, za pokretanje skraćenog stečajnog postupka</w:t>
      </w:r>
      <w:r w:rsidR="00FA69A4">
        <w:t xml:space="preserve"> za AURUM j.d.o.o., Čakovec, Kralja Tomislava 44, OIB: 74294231373</w:t>
      </w:r>
      <w:r>
        <w:t>, dana 22. listopada 2015.g., objavljuje sljedeći</w:t>
      </w:r>
    </w:p>
    <w:p w:rsidRDefault="00CA5581" w:rsidP="00CA5581" w:rsidR="00CA5581">
      <w:pPr>
        <w:ind w:firstLine="708"/>
        <w:jc w:val="both"/>
      </w:pPr>
    </w:p>
    <w:p w:rsidRDefault="00CA5581" w:rsidP="00CA5581" w:rsidR="00CA5581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 xml:space="preserve">O G L A S </w:t>
      </w:r>
    </w:p>
    <w:p w:rsidRDefault="00CA5581" w:rsidP="00CA5581" w:rsidR="00CA5581">
      <w:pPr>
        <w:ind w:firstLine="708"/>
        <w:jc w:val="both"/>
      </w:pPr>
    </w:p>
    <w:p w:rsidRDefault="00CA5581" w:rsidP="00CA5581" w:rsidR="00CA5581">
      <w:pPr>
        <w:jc w:val="center"/>
      </w:pPr>
    </w:p>
    <w:p w:rsidRDefault="00CA5581" w:rsidP="00CA5581" w:rsidR="00CA5581">
      <w:pPr>
        <w:ind w:firstLine="708"/>
        <w:jc w:val="both"/>
      </w:pPr>
      <w:r>
        <w:t xml:space="preserve">I. Pozivaju se vjerovnici najkasnije u roku od 45 dana od objave oglasa </w:t>
      </w:r>
      <w:r w:rsidR="00CA006D">
        <w:t>na e-oglasnoj ploči suda</w:t>
      </w:r>
      <w:r>
        <w:t xml:space="preserve">: </w:t>
      </w:r>
    </w:p>
    <w:p w:rsidRDefault="00CA5581" w:rsidP="00CA5581" w:rsidR="00CA5581">
      <w:pPr>
        <w:jc w:val="both"/>
      </w:pPr>
      <w:r>
        <w:tab/>
        <w:t xml:space="preserve">- predložiti otvaranje stečajnog postupka </w:t>
      </w:r>
      <w:r w:rsidR="004A1578">
        <w:t>nad dužnikom AURUM j.d.o.o., Čakovec, Kralja Tomislava 44, OIB: 74294231373</w:t>
      </w:r>
    </w:p>
    <w:p w:rsidRDefault="00CA5581" w:rsidP="000906D2" w:rsidR="00CA5581">
      <w:pPr>
        <w:jc w:val="both"/>
      </w:pPr>
      <w:r>
        <w:tab/>
        <w:t>- solidarno uplatiti predujam za pokriće troškova stečajnog postupka u iznosu od 10.000,00 kn na žiro račun suda broj: HR4023900011300002754 uz naznaku broja spisa St u rubrici svrha doznake, te dostavi</w:t>
      </w:r>
      <w:r w:rsidR="000906D2">
        <w:t>ti sudu dokaz o uplati predujma.</w:t>
      </w:r>
    </w:p>
    <w:p w:rsidRDefault="00CA5581" w:rsidP="00CA5581" w:rsidR="00CA5581">
      <w:pPr>
        <w:ind w:firstLine="705"/>
        <w:jc w:val="both"/>
      </w:pPr>
    </w:p>
    <w:p w:rsidRDefault="00CA5581" w:rsidP="00CA5581" w:rsidR="00CA5581">
      <w:pPr>
        <w:ind w:firstLine="705"/>
        <w:jc w:val="both"/>
      </w:pPr>
      <w:r>
        <w:t>II. 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Stečajnog zakona na odgovarajući način.</w:t>
      </w:r>
    </w:p>
    <w:p w:rsidRDefault="00CA5581" w:rsidP="00CA5581" w:rsidR="00CA5581">
      <w:pPr>
        <w:ind w:firstLine="705"/>
        <w:jc w:val="both"/>
      </w:pPr>
    </w:p>
    <w:p w:rsidRDefault="00CA5581" w:rsidP="00CA5581" w:rsidR="00CA5581"/>
    <w:p w:rsidRDefault="00CA5581" w:rsidP="00CA5581" w:rsidR="00CA5581">
      <w:pPr>
        <w:ind w:firstLine="720"/>
        <w:jc w:val="center"/>
      </w:pPr>
      <w:r>
        <w:t>U Varaždinu 22. listopada 2015. g.</w:t>
      </w:r>
    </w:p>
    <w:p w:rsidRDefault="00CA5581" w:rsidP="00CA5581" w:rsidR="00CA5581">
      <w:pPr>
        <w:ind w:firstLine="720"/>
        <w:jc w:val="center"/>
      </w:pPr>
    </w:p>
    <w:p w:rsidRDefault="00CA5581" w:rsidP="00CA5581" w:rsidR="00CA5581">
      <w:pPr>
        <w:ind w:firstLine="720"/>
        <w:jc w:val="center"/>
      </w:pPr>
    </w:p>
    <w:p w:rsidRDefault="00CA5581" w:rsidP="00CA5581" w:rsidR="00CA558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FA69A4" w:rsidP="00CA5581" w:rsidR="00FA69A4">
      <w:pPr>
        <w:ind w:firstLine="720"/>
        <w:jc w:val="both"/>
      </w:pPr>
    </w:p>
    <w:p w:rsidRDefault="00CA5581" w:rsidP="00CA5581" w:rsidR="00CA558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A69A4">
        <w:t xml:space="preserve"> </w:t>
      </w:r>
      <w:r>
        <w:t xml:space="preserve">  </w:t>
      </w:r>
      <w:r w:rsidR="00FA69A4">
        <w:t>Marija Levanić-Škerbić</w:t>
      </w:r>
      <w:r w:rsidR="00CA006D">
        <w:t>, v.r.</w:t>
      </w:r>
    </w:p>
    <w:p w:rsidRDefault="000906D2" w:rsidP="000906D2" w:rsidR="000906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A5581" w:rsidP="00CA5581" w:rsidR="00CA558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5581" w:rsidP="00CA5581" w:rsidR="00CA5581">
      <w:pPr>
        <w:jc w:val="both"/>
      </w:pPr>
    </w:p>
    <w:p w:rsidRDefault="00CA5581" w:rsidP="00CA5581" w:rsidR="00CA5581">
      <w:pPr>
        <w:ind w:firstLine="720"/>
        <w:jc w:val="both"/>
      </w:pPr>
      <w:r>
        <w:t xml:space="preserve"> </w:t>
      </w:r>
    </w:p>
    <w:p w:rsidRDefault="00CA5581" w:rsidP="00CA5581" w:rsidR="00CA5581">
      <w:pPr>
        <w:jc w:val="both"/>
      </w:pPr>
      <w:r>
        <w:t>DNA:</w:t>
      </w:r>
    </w:p>
    <w:p w:rsidRDefault="000906D2" w:rsidP="000906D2" w:rsidR="00DA0242">
      <w:pPr>
        <w:pStyle w:val="Odlomakpopisa"/>
        <w:numPr>
          <w:ilvl w:val="0"/>
          <w:numId w:val="50"/>
        </w:numPr>
      </w:pPr>
      <w:r>
        <w:t>e-oglasna ploča TS-a u Varaždinu</w:t>
      </w:r>
    </w:p>
    <w:p w:rsidRDefault="00CA006D" w:rsidP="00CA006D" w:rsidR="00CA006D" w:rsidRPr="00CA006D">
      <w:pPr>
        <w:pStyle w:val="ListaeSPIS"/>
        <w:numPr>
          <w:ilvl w:val="0"/>
          <w:numId w:val="0"/>
        </w:numPr>
        <w:ind w:left="624"/>
      </w:pPr>
    </w:p>
    <w:p w:rsidRDefault="00FA69A4" w:rsidP="002758FE" w:rsidR="00FA69A4" w:rsidRPr="00FA69A4">
      <w:pPr>
        <w:pStyle w:val="ListaeSPIS"/>
        <w:numPr>
          <w:ilvl w:val="0"/>
          <w:numId w:val="0"/>
        </w:numPr>
      </w:pPr>
    </w:p>
    <w:sectPr w:rsidSect="00CA5581" w:rsidR="00FA69A4" w:rsidRPr="00FA69A4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581" w:rsidR="008333A9">
    <w:pPr>
      <w:pStyle w:val="Zaglavlje"/>
    </w:pPr>
    <w:r>
      <w:rPr>
        <w:rStyle w:val="PozadinaSvijetloCrvena"/>
        <w:shd w:fill="auto" w:color="auto" w:val="clear"/>
      </w:rPr>
      <w:t>Poslovni broj: 7 St-126/15-4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CAC35E1"/>
    <w:multiLevelType w:val="hybridMultilevel"/>
    <w:tmpl w:val="AA029A68"/>
    <w:lvl w:tplc="8F92720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4894833"/>
    <w:multiLevelType w:val="hybridMultilevel"/>
    <w:tmpl w:val="82A462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D143230"/>
    <w:multiLevelType w:val="hybridMultilevel"/>
    <w:tmpl w:val="6DD4C324"/>
    <w:lvl w:tplc="FC8878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6749CD"/>
    <w:multiLevelType w:val="hybridMultilevel"/>
    <w:tmpl w:val="350C77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6D2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8FE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578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9E4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06D"/>
    <w:rsid w:val="00CA0600"/>
    <w:rsid w:val="00CA1629"/>
    <w:rsid w:val="00CA25A1"/>
    <w:rsid w:val="00CA351B"/>
    <w:rsid w:val="00CA494B"/>
    <w:rsid w:val="00CA4DC9"/>
    <w:rsid w:val="00CA5581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9A4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A55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A55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St-126/2015-4</izvorni_sadrzaj>
    <derivirana_varijabla naziv="DomainObject.Oznaka_1">St-126/2015-4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 jednostavno društvo s ograničenom odgovornošću za telemarketing</izvorni_sadrzaj>
    <derivirana_varijabla naziv="DomainObject.Predmet.ProtustrankaFormated_1">  AURUM  jednostavno društvo s ograničenom odgovornošću za telemarketing</derivirana_varijabla>
  </DomainObject.Predmet.ProtustrankaFormated>
  <DomainObject.Predmet.ProtustrankaFormatedOIB>
    <izvorni_sadrzaj>  AURUM  jednostavno društvo s ograničenom odgovornošću za telemarketing, OIB 74294231373</izvorni_sadrzaj>
    <derivirana_varijabla naziv="DomainObject.Predmet.ProtustrankaFormatedOIB_1">  AURUM  jednostavno društvo s ograničenom odgovornošću za telemarketing, OIB 74294231373</derivirana_varijabla>
  </DomainObject.Predmet.ProtustrankaFormatedOIB>
  <DomainObject.Predmet.ProtustrankaFormatedWithAdress>
    <izvorni_sadrzaj> AURUM  jednostavno društvo s ograničenom odgovornošću za telemarketing, Kralja Tomislava 44, 40000 Čakovec</izvorni_sadrzaj>
    <derivirana_varijabla naziv="DomainObject.Predmet.ProtustrankaFormatedWithAdress_1"> AURUM  jednostavno društvo s ograničenom odgovornošću za telemarketing, Kralja Tomislava 44, 40000 Čakovec</derivirana_varijabla>
  </DomainObject.Predmet.ProtustrankaFormatedWithAdress>
  <DomainObject.Predmet.ProtustrankaFormatedWithAdressOIB>
    <izvorni_sadrzaj> AURUM  jednostavno društvo s ograničenom odgovornošću za telemarketing, OIB 74294231373, Kralja Tomislava 44, 40000 Čakovec</izvorni_sadrzaj>
    <derivirana_varijabla naziv="DomainObject.Predmet.ProtustrankaFormatedWithAdressOIB_1"> AURUM  jednostavno društvo s ograničenom odgovornošću za telemarketing, OIB 74294231373, Kralja Tomislava 44, 40000 Čakovec</derivirana_varijabla>
  </DomainObject.Predmet.ProtustrankaFormatedWithAdressOIB>
  <DomainObject.Predmet.ProtustrankaWithAdress>
    <izvorni_sadrzaj>AURUM  jednostavno društvo s ograničenom odgovornošću za telemarketing Kralja Tomislava 44, 40000 Čakovec</izvorni_sadrzaj>
    <derivirana_varijabla naziv="DomainObject.Predmet.ProtustrankaWithAdress_1">AURUM  jednostavno društvo s ograničenom odgovornošću za telemarketing Kralja Tomislava 44, 40000 Čakovec</derivirana_varijabla>
  </DomainObject.Predmet.ProtustrankaWithAdress>
  <DomainObject.Predmet.ProtustrankaWithAdressOIB>
    <izvorni_sadrzaj>AURUM  jednostavno društvo s ograničenom odgovornošću za telemarketing, OIB 74294231373, Kralja Tomislava 44, 40000 Čakovec</izvorni_sadrzaj>
    <derivirana_varijabla naziv="DomainObject.Predmet.ProtustrankaWithAdressOIB_1">AURUM  jednostavno društvo s ograničenom odgovornošću za telemarketing, OIB 74294231373, Kralja Tomislava 44, 40000 Čakovec</derivirana_varijabla>
  </DomainObject.Predmet.ProtustrankaWithAdressOIB>
  <DomainObject.Predmet.ProtustrankaNazivFormated>
    <izvorni_sadrzaj>AURUM  jednostavno društvo s ograničenom odgovornošću za telemarketing</izvorni_sadrzaj>
    <derivirana_varijabla naziv="DomainObject.Predmet.ProtustrankaNazivFormated_1">AURUM  jednostavno društvo s ograničenom odgovornošću za telemarketing</derivirana_varijabla>
  </DomainObject.Predmet.ProtustrankaNazivFormated>
  <DomainObject.Predmet.ProtustrankaNazivFormatedOIB>
    <izvorni_sadrzaj>AURUM  jednostavno društvo s ograničenom odgovornošću za telemarketing, OIB 74294231373</izvorni_sadrzaj>
    <derivirana_varijabla naziv="DomainObject.Predmet.ProtustrankaNazivFormatedOIB_1">AURUM  jednostavno društvo s ograničenom odgovornošću za telemarketing, OIB 74294231373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AURUM  jednostavno društvo s ograničenom odgovornošću za telemarketing</item>
    </izvorni_sadrzaj>
    <derivirana_varijabla naziv="DomainObject.Predmet.ProtuStrankaListFormated_1">
      <item>AURUM  jednostavno društvo s ograničenom odgovornošću za telemarketing</item>
    </derivirana_varijabla>
  </DomainObject.Predmet.ProtuStrankaListFormated>
  <DomainObject.Predmet.ProtuStrankaListFormatedOIB>
    <izvorni_sadrzaj>
      <item>AURUM  jednostavno društvo s ograničenom odgovornošću za telemarketing, OIB 74294231373</item>
    </izvorni_sadrzaj>
    <derivirana_varijabla naziv="DomainObject.Predmet.ProtuStrankaListFormatedOIB_1">
      <item>AURUM  jednostavno društvo s ograničenom odgovornošću za telemarketing, OIB 74294231373</item>
    </derivirana_varijabla>
  </DomainObject.Predmet.ProtuStrankaListFormatedOIB>
  <DomainObject.Predmet.ProtuStrankaListFormatedWithAdress>
    <izvorni_sadrzaj>
      <item>AURUM  jednostavno društvo s ograničenom odgovornošću za telemarketing, Kralja Tomislava 44, 40000 Čakovec</item>
    </izvorni_sadrzaj>
    <derivirana_varijabla naziv="DomainObject.Predmet.ProtuStrankaListFormatedWithAdress_1">
      <item>AURUM  jednostavno društvo s ograničenom odgovornošću za telemarketing, Kralja Tomislava 44, 40000 Čakovec</item>
    </derivirana_varijabla>
  </DomainObject.Predmet.ProtuStrankaListFormatedWithAdress>
  <DomainObject.Predmet.ProtuStrankaListFormatedWithAdressOIB>
    <izvorni_sadrzaj>
      <item>AURUM  jednostavno društvo s ograničenom odgovornošću za telemarketing, OIB 74294231373, Kralja Tomislava 44, 40000 Čakovec</item>
    </izvorni_sadrzaj>
    <derivirana_varijabla naziv="DomainObject.Predmet.ProtuStrankaListFormatedWithAdressOIB_1">
      <item>AURUM  jednostavno društvo s ograničenom odgovornošću za telemarketing, OIB 74294231373, Kralja Tomislava 44, 40000 Čakovec</item>
    </derivirana_varijabla>
  </DomainObject.Predmet.ProtuStrankaListFormatedWithAdressOIB>
  <DomainObject.Predmet.ProtuStrankaListNazivFormated>
    <izvorni_sadrzaj>
      <item>AURUM  jednostavno društvo s ograničenom odgovornošću za telemarketing</item>
    </izvorni_sadrzaj>
    <derivirana_varijabla naziv="DomainObject.Predmet.ProtuStrankaListNazivFormated_1">
      <item>AURUM  jednostavno društvo s ograničenom odgovornošću za telemarketing</item>
    </derivirana_varijabla>
  </DomainObject.Predmet.ProtuStrankaListNazivFormated>
  <DomainObject.Predmet.ProtuStrankaListNazivFormatedOIB>
    <izvorni_sadrzaj>
      <item>AURUM  jednostavno društvo s ograničenom odgovornošću za telemarketing, OIB 74294231373</item>
    </izvorni_sadrzaj>
    <derivirana_varijabla naziv="DomainObject.Predmet.ProtuStrankaListNazivFormatedOIB_1">
      <item>AURUM  jednostavno društvo s ograničenom odgovornošću za telemarketing, OIB 74294231373</item>
    </derivirana_varijabla>
  </DomainObject.Predmet.ProtuStrankaListNazivFormatedOIB>
  <DomainObject.Predmet.OstaliListFormated>
    <izvorni_sadrzaj>
      <item>Sudski registar</item>
      <item>Vesna Vojković</item>
      <item>Narodne novine</item>
    </izvorni_sadrzaj>
    <derivirana_varijabla naziv="DomainObject.Predmet.OstaliListFormated_1">
      <item>Sudski registar</item>
      <item>Vesna Vojković</item>
      <item>Narodne novine</item>
    </derivirana_varijabla>
  </DomainObject.Predmet.OstaliListFormated>
  <DomainObject.Predmet.OstaliListFormatedOIB>
    <izvorni_sadrzaj>
      <item>Sudski registar</item>
      <item>Vesna Vojković, OIB 24971292692</item>
      <item>Narodne novine</item>
    </izvorni_sadrzaj>
    <derivirana_varijabla naziv="DomainObject.Predmet.OstaliListFormatedOIB_1">
      <item>Sudski registar</item>
      <item>Vesna Vojković, OIB 24971292692</item>
      <item>Narodne novine</item>
    </derivirana_varijabla>
  </DomainObject.Predmet.OstaliListFormatedOIB>
  <DomainObject.Predmet.OstaliListFormatedWithAdress>
    <izvorni_sadrzaj>
      <item>Sudski registar</item>
      <item>Vesna Vojković, Kralja Tomislava 44, 40000 Čakovec</item>
      <item>Narodne novine, Savski gaj XIII/put 6, 10000 Zagreb</item>
    </izvorni_sadrzaj>
    <derivirana_varijabla naziv="DomainObject.Predmet.OstaliListFormatedWithAdress_1">
      <item>Sudski registar</item>
      <item>Vesna Vojković, Kralja Tomislava 44, 40000 Čakovec</item>
      <item>Narodne novine, Savski gaj XIII/put 6, 10000 Zagreb</item>
    </derivirana_varijabla>
  </DomainObject.Predmet.OstaliListFormatedWithAdress>
  <DomainObject.Predmet.OstaliListFormatedWithAdressOIB>
    <izvorni_sadrzaj>
      <item>Sudski registar</item>
      <item>Vesna Vojković, OIB 24971292692, Kralja Tomislava 44, 40000 Čakovec</item>
      <item>Narodne novine, Savski gaj XIII/put 6, 10000 Zagreb</item>
    </izvorni_sadrzaj>
    <derivirana_varijabla naziv="DomainObject.Predmet.OstaliListFormatedWithAdressOIB_1">
      <item>Sudski registar</item>
      <item>Vesna Vojković, OIB 24971292692, Kralja Tomislava 44, 40000 Čakovec</item>
      <item>Narodne novine, Savski gaj XIII/put 6, 10000 Zagreb</item>
    </derivirana_varijabla>
  </DomainObject.Predmet.OstaliListFormatedWithAdressOIB>
  <DomainObject.Predmet.OstaliListNazivFormated>
    <izvorni_sadrzaj>
      <item>Sudski registar</item>
      <item>Vesna Vojković</item>
      <item>Narodne novine</item>
    </izvorni_sadrzaj>
    <derivirana_varijabla naziv="DomainObject.Predmet.OstaliListNazivFormated_1">
      <item>Sudski registar</item>
      <item>Vesna Vojković</item>
      <item>Narodne novine</item>
    </derivirana_varijabla>
  </DomainObject.Predmet.OstaliListNazivFormated>
  <DomainObject.Predmet.OstaliListNazivFormatedOIB>
    <izvorni_sadrzaj>
      <item>Sudski registar</item>
      <item>Vesna Vojković, OIB 24971292692</item>
      <item>Narodne novine</item>
    </izvorni_sadrzaj>
    <derivirana_varijabla naziv="DomainObject.Predmet.OstaliListNazivFormatedOIB_1">
      <item>Sudski registar</item>
      <item>Vesna Vojković, OIB 24971292692</item>
      <item>Narodne novine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St-126/2015-4</izvorni_sadrzaj>
    <derivirana_varijabla naziv="DomainObject.PoslovniBrojDokumenta_1">St-126/2015-4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AURUM  jednostavno društvo s ograničenom odgovornošću za telemarketing</izvorni_sadrzaj>
    <derivirana_varijabla naziv="DomainObject.Predmet.ProtustrankaIDrugi_1">AURUM  jednostavno društvo s ograničenom odgovornošću za telemarketing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AURUM  jednostavno društvo s ograničenom odgovornošću za telemarketing, OIB 74294231373, Kralja Tomislava 44, 40000 Čakovec</izvorni_sadrzaj>
    <derivirana_varijabla naziv="DomainObject.Predmet.ProtustrankaIDrugiAdressOIB_1">AURUM  jednostavno društvo s ograničenom odgovornošću za telemarketing, OIB 74294231373, Kralja Tomislava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AURUM  jednostavno društvo s ograničenom odgovornošću za telemarketing</item>
      <item>Sudski registar</item>
      <item>Vesna Vojković</item>
      <item>Narodne novine</item>
    </izvorni_sadrzaj>
    <derivirana_varijabla naziv="DomainObject.Predmet.SudioniciListNaziv_1">
      <item>Porezna uprava, Područni ured Sjeverna Hrvatska</item>
      <item>AURUM  jednostavno društvo s ograničenom odgovornošću za telemarketing</item>
      <item>Sudski registar</item>
      <item>Vesna Vojković</item>
      <item>Narodne novine</item>
    </derivirana_varijabla>
  </DomainObject.Predmet.SudioniciListNaziv>
  <DomainObject.Predmet.SudioniciListAdressOIB>
    <izvorni_sadrzaj>
      <item>Porezna uprava, Područni ured Sjeverna Hrvatska, O. Keršovanija 11,40000 Čakovec</item>
      <item>AURUM  jednostavno društvo s ograničenom odgovornošću za telemarketing, OIB 74294231373, Kralja Tomislava 44,40000 Čakovec</item>
      <item>Sudski registar</item>
      <item>Vesna Vojković, OIB 24971292692, Kralja Tomislava 44,40000 Čakovec</item>
      <item>Narodne novine, Savski gaj XIII/put 6,10000 Zagreb</item>
    </izvorni_sadrzaj>
    <derivirana_varijabla naziv="DomainObject.Predmet.SudioniciListAdressOIB_1">
      <item>Porezna uprava, Područni ured Sjeverna Hrvatska, O. Keršovanija 11,40000 Čakovec</item>
      <item>AURUM  jednostavno društvo s ograničenom odgovornošću za telemarketing, OIB 74294231373, Kralja Tomislava 44,40000 Čakovec</item>
      <item>Sudski registar</item>
      <item>Vesna Vojković, OIB 24971292692, Kralja Tomislava 44,40000 Čakovec</item>
      <item>Narodne novine, Savski gaj XIII/put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235BE-7F74-4837-BAFC-165B21385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1202</properties:Characters>
  <properties:Lines>46</properties:Lines>
  <properties:Paragraphs>14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2015-10-27T07:39:00Z</cp:lastPrinted>
  <dcterms:modified xmlns:xsi="http://www.w3.org/2001/XMLSchema-instance" xsi:type="dcterms:W3CDTF">2015-10-27T07:39:00Z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