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eb4f" w14:paraId="402eb4f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3F686F">
        <w:t>4</w:t>
      </w:r>
      <w:r w:rsidR="00505749">
        <w:t>8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05749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505749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dužnikom, TELEKOMUNIKACIJSKO SAVJETOVANJE d.o.o. OIB: 15516623299, MBS: 080831919, Zagreb, Bartolići 33</w:t>
      </w:r>
      <w:r w:rsidR="004F2DDF">
        <w:rPr>
          <w:lang w:val="pt-BR"/>
        </w:rPr>
        <w:t xml:space="preserve">, </w:t>
      </w:r>
      <w:r w:rsidR="00384745">
        <w:rPr>
          <w:lang w:val="pt-BR"/>
        </w:rPr>
        <w:t>11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505749" w:rsidRPr="00505749">
        <w:t>TELEKOMUNIKACIJSKO SAVJETOVANJE d.o.o. OIB: 15516623299, MBS: 080831919, Zagreb, Bartolići 33</w:t>
      </w:r>
      <w:r w:rsidR="00085620" w:rsidRPr="00085620"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085620">
        <w:t>4</w:t>
      </w:r>
      <w:r w:rsidR="00DE6AEA">
        <w:t>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6AEA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</w:t>
      </w:r>
      <w:r w:rsidR="00DE6AEA" w:rsidRPr="00DE6AEA">
        <w:t>TELEKOMUNIKACIJSKO SAVJETOVANJE d.o.o. OIB: 15516623299, MBS: 080831919, Zagreb, Bartolići 33</w:t>
      </w:r>
      <w:r w:rsidR="00DE6AEA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DE6AEA">
        <w:t>642</w:t>
      </w:r>
      <w:r w:rsidR="00085620">
        <w:t xml:space="preserve"> </w:t>
      </w:r>
      <w:r w:rsidRPr="00BC2D3A">
        <w:t xml:space="preserve">dana, u ukupnom iznosu od </w:t>
      </w:r>
      <w:r w:rsidR="00DE6AEA">
        <w:rPr>
          <w:lang w:val="pl-PL"/>
        </w:rPr>
        <w:t>1.523,12</w:t>
      </w:r>
      <w:r w:rsidR="00257CDB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1 zaposlenog.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46474D" w:rsidR="0046474D">
      <w:pPr>
        <w:pStyle w:val="Tijeloteksta"/>
        <w:ind w:firstLine="708"/>
      </w:pPr>
      <w:r>
        <w:lastRenderedPageBreak/>
        <w:t xml:space="preserve">Sud je rješenjem od </w:t>
      </w:r>
      <w:r w:rsidR="00DE6AEA">
        <w:t>20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B0060B">
        <w:t>11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DE6AEA">
        <w:t xml:space="preserve">Zakonski zastupnik </w:t>
      </w:r>
      <w:r w:rsidR="0046474D">
        <w:t xml:space="preserve">dužnika </w:t>
      </w:r>
      <w:r w:rsidR="006E5DF9">
        <w:t xml:space="preserve">nije </w:t>
      </w:r>
      <w:r w:rsidR="000B314B">
        <w:t xml:space="preserve">pristupio </w:t>
      </w:r>
      <w:r w:rsidR="0046474D">
        <w:t>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060B">
        <w:t>11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740352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740352" w:rsidP="00445BA5" w:rsidR="00740352">
      <w:pPr>
        <w:jc w:val="right"/>
      </w:pPr>
      <w:r>
        <w:t>Za točnost otpravka-</w:t>
      </w:r>
    </w:p>
    <w:p w:rsidRDefault="00740352" w:rsidP="00445BA5" w:rsidR="00740352">
      <w:pPr>
        <w:jc w:val="right"/>
      </w:pPr>
      <w:r>
        <w:t>ovlašteni službenik</w:t>
      </w:r>
    </w:p>
    <w:p w:rsidRDefault="00740352" w:rsidP="00445BA5" w:rsidR="00740352" w:rsidRPr="007B269F">
      <w:pPr>
        <w:jc w:val="right"/>
      </w:pPr>
      <w:r>
        <w:t xml:space="preserve">Mirjana Gašparić </w:t>
      </w:r>
    </w:p>
    <w:p w:rsidRDefault="00856259" w:rsidP="00740352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4035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933512">
          <w:rPr>
            <w:sz w:val="24"/>
          </w:rPr>
          <w:t>4</w:t>
        </w:r>
        <w:r w:rsidR="00505749">
          <w:rPr>
            <w:sz w:val="24"/>
          </w:rPr>
          <w:t>8</w:t>
        </w:r>
        <w:r w:rsidR="00CA5772">
          <w:rPr>
            <w:sz w:val="24"/>
          </w:rPr>
          <w:t>/</w:t>
        </w:r>
        <w:r w:rsidR="00933512">
          <w:rPr>
            <w:sz w:val="24"/>
          </w:rPr>
          <w:t>20</w:t>
        </w:r>
        <w:r w:rsidR="00CA5772">
          <w:rPr>
            <w:sz w:val="24"/>
          </w:rPr>
          <w:t>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85620"/>
    <w:rsid w:val="000B22E7"/>
    <w:rsid w:val="000B314B"/>
    <w:rsid w:val="000B5C4E"/>
    <w:rsid w:val="000C1F96"/>
    <w:rsid w:val="000E335E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C3072"/>
    <w:rsid w:val="002D5087"/>
    <w:rsid w:val="002D60CE"/>
    <w:rsid w:val="0031699C"/>
    <w:rsid w:val="00333032"/>
    <w:rsid w:val="00341F35"/>
    <w:rsid w:val="0034227B"/>
    <w:rsid w:val="003459CC"/>
    <w:rsid w:val="00384745"/>
    <w:rsid w:val="003D0115"/>
    <w:rsid w:val="003D1F88"/>
    <w:rsid w:val="003F3702"/>
    <w:rsid w:val="003F686F"/>
    <w:rsid w:val="00404B33"/>
    <w:rsid w:val="00412D47"/>
    <w:rsid w:val="0046474D"/>
    <w:rsid w:val="0046518B"/>
    <w:rsid w:val="004C428C"/>
    <w:rsid w:val="004C6E2A"/>
    <w:rsid w:val="004E07BD"/>
    <w:rsid w:val="004F2DDF"/>
    <w:rsid w:val="00501EBB"/>
    <w:rsid w:val="00502EB6"/>
    <w:rsid w:val="00505749"/>
    <w:rsid w:val="00505D53"/>
    <w:rsid w:val="00535D8E"/>
    <w:rsid w:val="005543BD"/>
    <w:rsid w:val="00557213"/>
    <w:rsid w:val="00577445"/>
    <w:rsid w:val="0059075B"/>
    <w:rsid w:val="00591F57"/>
    <w:rsid w:val="005C2AC2"/>
    <w:rsid w:val="005C6039"/>
    <w:rsid w:val="006001CE"/>
    <w:rsid w:val="00662884"/>
    <w:rsid w:val="00675076"/>
    <w:rsid w:val="006E5DF9"/>
    <w:rsid w:val="00704DD0"/>
    <w:rsid w:val="007150E9"/>
    <w:rsid w:val="00735841"/>
    <w:rsid w:val="00740352"/>
    <w:rsid w:val="00754CF2"/>
    <w:rsid w:val="00773F15"/>
    <w:rsid w:val="007B068E"/>
    <w:rsid w:val="007E6A6F"/>
    <w:rsid w:val="007F5CFB"/>
    <w:rsid w:val="00856259"/>
    <w:rsid w:val="00866B31"/>
    <w:rsid w:val="008B669A"/>
    <w:rsid w:val="008B7789"/>
    <w:rsid w:val="00901CFD"/>
    <w:rsid w:val="00933512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DE6AEA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3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3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3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3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3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3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3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3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St-2248/2016</izvorni_sadrzaj>
    <derivirana_varijabla naziv="DomainObject.Predmet.OznakaBroj_1">St-2248/2016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TELEKOMUNIKACIJSKO SAVJETOVANJE d.o.o. za usluge</izvorni_sadrzaj>
    <derivirana_varijabla naziv="DomainObject.Predmet.ProtustrankaFormated_1">  TELEKOMUNIKACIJSKO SAVJETOVANJE d.o.o. za usluge</derivirana_varijabla>
  </DomainObject.Predmet.ProtustrankaFormated>
  <DomainObject.Predmet.ProtustrankaFormatedOIB>
    <izvorni_sadrzaj>  TELEKOMUNIKACIJSKO SAVJETOVANJE d.o.o. za usluge, OIB 15516623299</izvorni_sadrzaj>
    <derivirana_varijabla naziv="DomainObject.Predmet.ProtustrankaFormatedOIB_1">  TELEKOMUNIKACIJSKO SAVJETOVANJE d.o.o. za usluge, OIB 15516623299</derivirana_varijabla>
  </DomainObject.Predmet.ProtustrankaFormatedOIB>
  <DomainObject.Predmet.ProtustrankaFormatedWithAdress>
    <izvorni_sadrzaj> TELEKOMUNIKACIJSKO SAVJETOVANJE d.o.o. za usluge, Bartolići 33, 10000 Zagreb</izvorni_sadrzaj>
    <derivirana_varijabla naziv="DomainObject.Predmet.ProtustrankaFormatedWithAdress_1"> TELEKOMUNIKACIJSKO SAVJETOVANJE d.o.o. za usluge, Bartolići 33, 10000 Zagreb</derivirana_varijabla>
  </DomainObject.Predmet.ProtustrankaFormatedWithAdress>
  <DomainObject.Predmet.ProtustrankaFormatedWithAdressOIB>
    <izvorni_sadrzaj> TELEKOMUNIKACIJSKO SAVJETOVANJE d.o.o. za usluge, OIB 15516623299, Bartolići 33, 10000 Zagreb</izvorni_sadrzaj>
    <derivirana_varijabla naziv="DomainObject.Predmet.ProtustrankaFormatedWithAdressOIB_1"> TELEKOMUNIKACIJSKO SAVJETOVANJE d.o.o. za usluge, OIB 15516623299, Bartolići 33, 10000 Zagreb</derivirana_varijabla>
  </DomainObject.Predmet.ProtustrankaFormatedWithAdressOIB>
  <DomainObject.Predmet.ProtustrankaWithAdress>
    <izvorni_sadrzaj>TELEKOMUNIKACIJSKO SAVJETOVANJE d.o.o. za usluge Bartolići 33, 10000 Zagreb</izvorni_sadrzaj>
    <derivirana_varijabla naziv="DomainObject.Predmet.ProtustrankaWithAdress_1">TELEKOMUNIKACIJSKO SAVJETOVANJE d.o.o. za usluge Bartolići 33, 10000 Zagreb</derivirana_varijabla>
  </DomainObject.Predmet.ProtustrankaWithAdress>
  <DomainObject.Predmet.ProtustrankaWithAdressOIB>
    <izvorni_sadrzaj>TELEKOMUNIKACIJSKO SAVJETOVANJE d.o.o. za usluge, OIB 15516623299, Bartolići 33, 10000 Zagreb</izvorni_sadrzaj>
    <derivirana_varijabla naziv="DomainObject.Predmet.ProtustrankaWithAdressOIB_1">TELEKOMUNIKACIJSKO SAVJETOVANJE d.o.o. za usluge, OIB 15516623299, Bartolići 33, 10000 Zagreb</derivirana_varijabla>
  </DomainObject.Predmet.ProtustrankaWithAdressOIB>
  <DomainObject.Predmet.ProtustrankaNazivFormated>
    <izvorni_sadrzaj>TELEKOMUNIKACIJSKO SAVJETOVANJE d.o.o. za usluge</izvorni_sadrzaj>
    <derivirana_varijabla naziv="DomainObject.Predmet.ProtustrankaNazivFormated_1">TELEKOMUNIKACIJSKO SAVJETOVANJE d.o.o. za usluge</derivirana_varijabla>
  </DomainObject.Predmet.ProtustrankaNazivFormated>
  <DomainObject.Predmet.ProtustrankaNazivFormatedOIB>
    <izvorni_sadrzaj>TELEKOMUNIKACIJSKO SAVJETOVANJE d.o.o. za usluge, OIB 15516623299</izvorni_sadrzaj>
    <derivirana_varijabla naziv="DomainObject.Predmet.ProtustrankaNazivFormatedOIB_1">TELEKOMUNIKACIJSKO SAVJETOVANJE d.o.o. za usluge, OIB 15516623299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TELEKOMUNIKACIJSKO SAVJETOVANJE d.o.o. za usluge</item>
    </izvorni_sadrzaj>
    <derivirana_varijabla naziv="DomainObject.Predmet.ProtuStrankaListFormated_1">
      <item>TELEKOMUNIKACIJSKO SAVJETOVANJE d.o.o. za usluge</item>
    </derivirana_varijabla>
  </DomainObject.Predmet.ProtuStrankaListFormated>
  <DomainObject.Predmet.ProtuStrankaListFormatedOIB>
    <izvorni_sadrzaj>
      <item>TELEKOMUNIKACIJSKO SAVJETOVANJE d.o.o. za usluge, OIB 15516623299</item>
    </izvorni_sadrzaj>
    <derivirana_varijabla naziv="DomainObject.Predmet.ProtuStrankaListFormatedOIB_1">
      <item>TELEKOMUNIKACIJSKO SAVJETOVANJE d.o.o. za usluge, OIB 15516623299</item>
    </derivirana_varijabla>
  </DomainObject.Predmet.ProtuStrankaListFormatedOIB>
  <DomainObject.Predmet.ProtuStrankaListFormatedWithAdress>
    <izvorni_sadrzaj>
      <item>TELEKOMUNIKACIJSKO SAVJETOVANJE d.o.o. za usluge, Bartolići 33, 10000 Zagreb</item>
    </izvorni_sadrzaj>
    <derivirana_varijabla naziv="DomainObject.Predmet.ProtuStrankaListFormatedWithAdress_1">
      <item>TELEKOMUNIKACIJSKO SAVJETOVANJE d.o.o. za usluge, Bartolići 33, 10000 Zagreb</item>
    </derivirana_varijabla>
  </DomainObject.Predmet.ProtuStrankaListFormatedWithAdress>
  <DomainObject.Predmet.ProtuStrankaListFormatedWithAdressOIB>
    <izvorni_sadrzaj>
      <item>TELEKOMUNIKACIJSKO SAVJETOVANJE d.o.o. za usluge, OIB 15516623299, Bartolići 33, 10000 Zagreb</item>
    </izvorni_sadrzaj>
    <derivirana_varijabla naziv="DomainObject.Predmet.ProtuStrankaListFormatedWithAdressOIB_1">
      <item>TELEKOMUNIKACIJSKO SAVJETOVANJE d.o.o. za usluge, OIB 15516623299, Bartolići 33, 10000 Zagreb</item>
    </derivirana_varijabla>
  </DomainObject.Predmet.ProtuStrankaListFormatedWithAdressOIB>
  <DomainObject.Predmet.ProtuStrankaListNazivFormated>
    <izvorni_sadrzaj>
      <item>TELEKOMUNIKACIJSKO SAVJETOVANJE d.o.o. za usluge</item>
    </izvorni_sadrzaj>
    <derivirana_varijabla naziv="DomainObject.Predmet.ProtuStrankaListNazivFormated_1">
      <item>TELEKOMUNIKACIJSKO SAVJETOVANJE d.o.o. za usluge</item>
    </derivirana_varijabla>
  </DomainObject.Predmet.ProtuStrankaListNazivFormated>
  <DomainObject.Predmet.ProtuStrankaListNazivFormatedOIB>
    <izvorni_sadrzaj>
      <item>TELEKOMUNIKACIJSKO SAVJETOVANJE d.o.o. za usluge, OIB 15516623299</item>
    </izvorni_sadrzaj>
    <derivirana_varijabla naziv="DomainObject.Predmet.ProtuStrankaListNazivFormatedOIB_1">
      <item>TELEKOMUNIKACIJSKO SAVJETOVANJE d.o.o. za usluge, OIB 15516623299</item>
    </derivirana_varijabla>
  </DomainObject.Predmet.ProtuStrankaListNazivFormatedOIB>
  <DomainObject.Predmet.OstaliListFormated>
    <izvorni_sadrzaj>
      <item>Marin Franković</item>
      <item>SOCIETE GENERALE-SPLITSKA BANKA d.d.</item>
    </izvorni_sadrzaj>
    <derivirana_varijabla naziv="DomainObject.Predmet.OstaliListFormated_1">
      <item>Marin Franković</item>
      <item>SOCIETE GENERALE-SPLITSKA BANKA d.d.</item>
    </derivirana_varijabla>
  </DomainObject.Predmet.OstaliListFormated>
  <DomainObject.Predmet.OstaliListFormatedOIB>
    <izvorni_sadrzaj>
      <item>Marin Franković, OIB 96740689882</item>
      <item>SOCIETE GENERALE-SPLITSKA BANKA d.d.</item>
    </izvorni_sadrzaj>
    <derivirana_varijabla naziv="DomainObject.Predmet.OstaliListFormatedOIB_1">
      <item>Marin Franković, OIB 96740689882</item>
      <item>SOCIETE GENERALE-SPLITSKA BANKA d.d.</item>
    </derivirana_varijabla>
  </DomainObject.Predmet.OstaliListFormatedOIB>
  <DomainObject.Predmet.OstaliListFormatedWithAdress>
    <izvorni_sadrzaj>
      <item>Marin Franković, Polje Višnjica 0, Kiseljak</item>
      <item>SOCIETE GENERALE-SPLITSKA BANKA d.d., Ruđera Boškovića 16, 21000 Split</item>
    </izvorni_sadrzaj>
    <derivirana_varijabla naziv="DomainObject.Predmet.OstaliListFormatedWithAdress_1">
      <item>Marin Franković, Polje Višnjica 0, Kiseljak</item>
      <item>SOCIETE GENERALE-SPLITSKA BANKA d.d., Ruđera Boškovića 16, 21000 Split</item>
    </derivirana_varijabla>
  </DomainObject.Predmet.OstaliListFormatedWithAdress>
  <DomainObject.Predmet.OstaliListFormatedWithAdressOIB>
    <izvorni_sadrzaj>
      <item>Marin Franković, OIB 96740689882, Polje Višnjica 0, Kiseljak</item>
      <item>SOCIETE GENERALE-SPLITSKA BANKA d.d., Ruđera Boškovića 16, 21000 Split</item>
    </izvorni_sadrzaj>
    <derivirana_varijabla naziv="DomainObject.Predmet.OstaliListFormatedWithAdressOIB_1">
      <item>Marin Franković, OIB 96740689882, Polje Višnjica 0, Kiseljak</item>
      <item>SOCIETE GENERALE-SPLITSKA BANKA d.d., Ruđera Boškovića 16, 21000 Split</item>
    </derivirana_varijabla>
  </DomainObject.Predmet.OstaliListFormatedWithAdressOIB>
  <DomainObject.Predmet.OstaliListNazivFormated>
    <izvorni_sadrzaj>
      <item>Marin Franković</item>
      <item>SOCIETE GENERALE-SPLITSKA BANKA d.d.</item>
    </izvorni_sadrzaj>
    <derivirana_varijabla naziv="DomainObject.Predmet.OstaliListNazivFormated_1">
      <item>Marin Franković</item>
      <item>SOCIETE GENERALE-SPLITSKA BANKA d.d.</item>
    </derivirana_varijabla>
  </DomainObject.Predmet.OstaliListNazivFormated>
  <DomainObject.Predmet.OstaliListNazivFormatedOIB>
    <izvorni_sadrzaj>
      <item>Marin Franković, OIB 96740689882</item>
      <item>SOCIETE GENERALE-SPLITSKA BANKA d.d.</item>
    </izvorni_sadrzaj>
    <derivirana_varijabla naziv="DomainObject.Predmet.OstaliListNazivFormatedOIB_1">
      <item>Marin Franković, OIB 96740689882</item>
      <item>SOCIETE GENERALE-SPLITSKA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TELEKOMUNIKACIJSKO SAVJETOVANJE d.o.o. za usluge</izvorni_sadrzaj>
    <derivirana_varijabla naziv="DomainObject.Predmet.ProtustrankaIDrugi_1">TELEKOMUNIKACIJSKO SAVJETOVANJE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TELEKOMUNIKACIJSKO SAVJETOVANJE d.o.o. za usluge, OIB 15516623299, Bartolići 33, 10000 Zagreb</izvorni_sadrzaj>
    <derivirana_varijabla naziv="DomainObject.Predmet.ProtustrankaIDrugiAdressOIB_1">TELEKOMUNIKACIJSKO SAVJETOVANJE d.o.o. za usluge, OIB 15516623299, Bartolići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TELEKOMUNIKACIJSKO SAVJETOVANJE d.o.o. za usluge</item>
      <item>Marin Franković</item>
      <item>SOCIETE GENERALE-SPLITSKA BANKA d.d.</item>
    </izvorni_sadrzaj>
    <derivirana_varijabla naziv="DomainObject.Predmet.SudioniciListNaziv_1">
      <item>FINA Regionalni centar Zagreb</item>
      <item>TELEKOMUNIKACIJSKO SAVJETOVANJE d.o.o. za usluge</item>
      <item>Marin Franković</item>
      <item>SOCIETE GENERALE-SPLITSKA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TELEKOMUNIKACIJSKO SAVJETOVANJE d.o.o. za usluge, OIB 15516623299, Bartolići 33,10000 Zagreb</item>
      <item>Marin Franković, OIB 96740689882, Polje Višnjica 0,Kiseljak</item>
      <item>SOCIETE GENERALE-SPLITSKA BANKA d.d., Ruđera Boškovića 16,21000 Split</item>
    </izvorni_sadrzaj>
    <derivirana_varijabla naziv="DomainObject.Predmet.SudioniciListAdressOIB_1">
      <item>FINA Regionalni centar Zagreb, OIB 85821130368, Trg svibanjskih žrtava 1995. 1,10000 Zagreb</item>
      <item>TELEKOMUNIKACIJSKO SAVJETOVANJE d.o.o. za usluge, OIB 15516623299, Bartolići 33,10000 Zagreb</item>
      <item>Marin Franković, OIB 96740689882, Polje Višnjica 0,Kiseljak</item>
      <item>SOCIETE GENERALE-SPLITSKA BANKA d.d.,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15516623299</item>
      <item>, OIB 96740689882</item>
      <item>, OIB null</item>
    </izvorni_sadrzaj>
    <derivirana_varijabla naziv="DomainObject.Predmet.SudioniciListNazivOIB_1">
      <item>, OIB 85821130368</item>
      <item>, OIB 15516623299</item>
      <item>, OIB 96740689882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0678D-F51B-4EEF-A00D-46111CB0B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4074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2017-05-11T09:46:00Z</dcterms:created>
  <dc:creator>gzubak</dc:creator>
  <cp:lastModifiedBy>Mirjana Gašparić</cp:lastModifiedBy>
  <cp:lastPrinted>2017-05-11T10:46:00Z</cp:lastPrinted>
  <dcterms:modified xmlns:xsi="http://www.w3.org/2001/XMLSchema-instance" xsi:type="dcterms:W3CDTF">2017-05-11T10:47:00Z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