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f8c8" w14:paraId="425f8c8" w:rsidRDefault="008C16F7" w:rsidP="008C16F7" w:rsidR="008C16F7" w:rsidRPr="00B81A72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B81A72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B81A72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B81A72">
        <w:tc>
          <w:tcPr>
            <w:tcW w:type="dxa" w:w="3060"/>
          </w:tcPr>
          <w:p w:rsidRDefault="008C16F7" w:rsidR="008C16F7" w:rsidRPr="00B81A7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B81A7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B81A72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B81A7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A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B81A7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A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B81A7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A7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B81A7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B81A7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B81A7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7078B7" w:rsidR="008C16F7" w:rsidRPr="00B81A7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B81A72">
        <w:rPr>
          <w:rFonts w:hAnsi="Times New Roman" w:ascii="Times New Roman"/>
          <w:sz w:val="24"/>
          <w:szCs w:val="24"/>
        </w:rPr>
        <w:t xml:space="preserve">prijedloga predlagatelja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B81A72" w:rsidRPr="00B81A72">
        <w:rPr>
          <w:rFonts w:hAnsi="Times New Roman" w:ascii="Times New Roman"/>
          <w:sz w:val="24"/>
          <w:szCs w:val="24"/>
        </w:rPr>
        <w:t>MK PLIN d.o.o., Zagreb, Trg J. F. Kennedya 6B, OIB: 52995276615</w:t>
      </w:r>
      <w:r w:rsidR="007078B7" w:rsidRPr="00B81A72">
        <w:rPr>
          <w:rFonts w:hAnsi="Times New Roman" w:ascii="Times New Roman"/>
          <w:sz w:val="24"/>
          <w:szCs w:val="24"/>
        </w:rPr>
        <w:t>, 6. ožujka 2017</w:t>
      </w:r>
      <w:r w:rsidR="00B81A72">
        <w:rPr>
          <w:rFonts w:hAnsi="Times New Roman" w:ascii="Times New Roman"/>
          <w:sz w:val="24"/>
          <w:szCs w:val="24"/>
        </w:rPr>
        <w:t>.</w:t>
      </w:r>
    </w:p>
    <w:p w:rsidRDefault="008C16F7" w:rsidP="008C16F7" w:rsidR="008C16F7" w:rsidRPr="00B81A72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B81A72" w:rsidP="008C16F7" w:rsidR="00B81A72" w:rsidRPr="00B81A72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4450AE" w:rsidR="008C16F7" w:rsidRPr="00B81A72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B81A72" w:rsidRPr="00B81A72">
        <w:rPr>
          <w:rFonts w:hAnsi="Times New Roman" w:ascii="Times New Roman"/>
          <w:sz w:val="24"/>
          <w:szCs w:val="24"/>
        </w:rPr>
        <w:t>MK PLIN d.o.o., Zagreb, Trg J. F. Kennedya 6B, OIB: 52995276615</w:t>
      </w:r>
      <w:r w:rsidR="004450AE" w:rsidRPr="00B81A72">
        <w:rPr>
          <w:rFonts w:hAnsi="Times New Roman" w:ascii="Times New Roman"/>
          <w:sz w:val="24"/>
          <w:szCs w:val="24"/>
        </w:rPr>
        <w:t>,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81A72" w:rsidRPr="00B81A72">
        <w:rPr>
          <w:rFonts w:eastAsia="Times New Roman" w:hAnsi="Times New Roman" w:ascii="Times New Roman"/>
          <w:sz w:val="24"/>
          <w:szCs w:val="24"/>
          <w:lang w:eastAsia="hr-HR"/>
        </w:rPr>
        <w:t>MARIJANU (KOLAR) KOLARU</w:t>
      </w:r>
      <w:r w:rsidR="007078B7"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1A72"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Laze, Laze 7, OIB: 99220752083,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da u roku od 8 dana od dana primitka ovog rješenja plati</w:t>
      </w:r>
      <w:r w:rsidR="002E1ABF"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B81A72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1A72"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3044</w:t>
      </w:r>
      <w:r w:rsidR="007078B7"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7078B7"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B81A72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B81A72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1A72"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3044</w:t>
      </w:r>
      <w:r w:rsidR="007078B7"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B81A7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6.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81A72" w:rsidP="004450AE" w:rsidR="008C16F7" w:rsidRPr="00B81A7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8C16F7" w:rsidRPr="00B81A7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Pr="00B81A72">
        <w:rPr>
          <w:rFonts w:hAnsi="Times New Roman" w:ascii="Times New Roman"/>
          <w:sz w:val="24"/>
          <w:szCs w:val="24"/>
        </w:rPr>
        <w:t>MK PLIN d.o.o., Zagreb, Trg J. F. Kennedya 6B, OIB: 52995276615</w:t>
      </w:r>
      <w:r w:rsidR="004450AE" w:rsidRPr="00B81A7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078B7" w:rsidRPr="00B81A72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4450AE" w:rsidRPr="00B81A72">
        <w:rPr>
          <w:rFonts w:eastAsia="Times New Roman" w:hAnsi="Times New Roman" w:ascii="Times New Roman"/>
          <w:sz w:val="24"/>
          <w:szCs w:val="24"/>
          <w:lang w:eastAsia="hr-HR"/>
        </w:rPr>
        <w:t>. ožujka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B81A72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B81A7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1A7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7B6B50" w:rsidP="008C16F7" w:rsidR="007B6B50" w:rsidRPr="00B81A72">
      <w:pPr>
        <w:rPr>
          <w:rFonts w:hAnsi="Times New Roman" w:ascii="Times New Roman"/>
          <w:sz w:val="24"/>
          <w:szCs w:val="24"/>
        </w:rPr>
      </w:pPr>
    </w:p>
    <w:sectPr w:rsidR="007B6B50" w:rsidRPr="00B81A7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FA6" w:rsidP="007B6B50" w:rsidR="00445FA6">
      <w:pPr>
        <w:spacing w:lineRule="auto" w:line="240" w:after="0"/>
      </w:pPr>
      <w:r>
        <w:separator/>
      </w:r>
    </w:p>
  </w:endnote>
  <w:endnote w:id="0" w:type="continuationSeparator">
    <w:p w:rsidRDefault="00445FA6" w:rsidP="007B6B50" w:rsidR="00445F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FA6" w:rsidP="007B6B50" w:rsidR="00445FA6">
      <w:pPr>
        <w:spacing w:lineRule="auto" w:line="240" w:after="0"/>
      </w:pPr>
      <w:r>
        <w:separator/>
      </w:r>
    </w:p>
  </w:footnote>
  <w:footnote w:id="0" w:type="continuationSeparator">
    <w:p w:rsidRDefault="00445FA6" w:rsidP="007B6B50" w:rsidR="00445F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674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B81A72">
      <w:t>3044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1C2674"/>
    <w:rsid w:val="00266702"/>
    <w:rsid w:val="002E1ABF"/>
    <w:rsid w:val="00302E3C"/>
    <w:rsid w:val="00382C2E"/>
    <w:rsid w:val="003A7FC7"/>
    <w:rsid w:val="003F6FB1"/>
    <w:rsid w:val="004450AE"/>
    <w:rsid w:val="00445FA6"/>
    <w:rsid w:val="004E3003"/>
    <w:rsid w:val="004E767B"/>
    <w:rsid w:val="00536D63"/>
    <w:rsid w:val="00621D31"/>
    <w:rsid w:val="006B6031"/>
    <w:rsid w:val="00701AC2"/>
    <w:rsid w:val="007078B7"/>
    <w:rsid w:val="007B6B50"/>
    <w:rsid w:val="008C16F7"/>
    <w:rsid w:val="00993712"/>
    <w:rsid w:val="009E6ED0"/>
    <w:rsid w:val="00A0659A"/>
    <w:rsid w:val="00B81A72"/>
    <w:rsid w:val="00BC469A"/>
    <w:rsid w:val="00CB0F4D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67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2674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267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267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67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2674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267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267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 iznosu od 6.000,00 kn</izvorni_sadrzaj>
    <derivirana_varijabla naziv="DomainObject.Primjedba_1">predujam 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1219 Laze punomoćnik sudionika u postupku MK PLIN d.o.o.</item>
    </izvorni_sadrzaj>
    <derivirana_varijabla naziv="DomainObject.Predmet.OstaliListFormatedWithAdress_1">
      <item>Marjan Kolar, Laze 7, 1219 Laze punomoćnik sudionika u postupku MK PLIN d.o.o.</item>
    </derivirana_varijabla>
  </DomainObject.Predmet.OstaliListFormatedWithAdress>
  <DomainObject.Predmet.OstaliListFormatedWithAdressOIB>
    <izvorni_sadrzaj>
      <item>Marjan Kolar, OIB 99220752083, Laze 7, 1219 Laze punomoćnik sudionika u postupku MK PLIN d.o.o.</item>
    </izvorni_sadrzaj>
    <derivirana_varijabla naziv="DomainObject.Predmet.OstaliListFormatedWithAdressOIB_1">
      <item>Marjan Kolar, OIB 99220752083, Laze 7, 1219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7,1219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7,1219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52995276615</item>
      <item>, OIB 99220752083</item>
    </izvorni_sadrzaj>
    <derivirana_varijabla naziv="DomainObject.Predmet.SudioniciListNazivOIB_1">
      <item>, OIB 85821130368</item>
      <item>, OIB 52995276615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2421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2017-03-06T08:33:00Z</dcterms:created>
  <dc:creator>Draženka Prpić</dc:creator>
  <cp:lastModifiedBy>Draženka Prpić</cp:lastModifiedBy>
  <cp:lastPrinted>2017-03-06T08:33:00Z</cp:lastPrinted>
  <dcterms:modified xmlns:xsi="http://www.w3.org/2001/XMLSchema-instance" xsi:type="dcterms:W3CDTF">2017-03-06T08:34:00Z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