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f000" w14:paraId="8e8f000" w:rsidRDefault="00FA3E50" w:rsidP="00212B84" w:rsidR="00212B84">
      <w:pPr>
        <w15:collapsed w:val="false"/>
      </w:pPr>
      <w:bookmarkStart w:name="_GoBack" w:id="0"/>
      <w:bookmarkEnd w:id="0"/>
      <w:r>
        <w:tab/>
      </w:r>
      <w:r w:rsidR="00212B84">
        <w:rPr>
          <w:rStyle w:val="Naglaeno"/>
        </w:rPr>
        <w:t xml:space="preserve">      </w:t>
      </w:r>
      <w:r w:rsidR="001B36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B84" w:rsidP="00212B84" w:rsidR="00212B84" w:rsidRPr="00D21A2C"/>
    <w:p w:rsidRDefault="00212B84" w:rsidP="00212B84" w:rsidR="00212B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DF7456">
        <w:rPr>
          <w:b/>
        </w:rPr>
        <w:tab/>
      </w:r>
      <w:r w:rsidR="00DF7456">
        <w:rPr>
          <w:b/>
        </w:rPr>
        <w:tab/>
      </w:r>
      <w:r w:rsidR="00DF7456">
        <w:rPr>
          <w:b/>
        </w:rPr>
        <w:tab/>
      </w:r>
      <w:r w:rsidR="00DF7456">
        <w:rPr>
          <w:b/>
        </w:rPr>
        <w:tab/>
      </w:r>
      <w:r w:rsidR="00DF7456">
        <w:rPr>
          <w:b/>
        </w:rPr>
        <w:tab/>
      </w:r>
      <w:r w:rsidR="00DF7456">
        <w:t>14 St-</w:t>
      </w:r>
      <w:r w:rsidR="002F14A1">
        <w:t>3</w:t>
      </w:r>
      <w:r w:rsidR="00DF7456">
        <w:t>89/1</w:t>
      </w:r>
      <w:r w:rsidR="002F14A1">
        <w:t>5</w:t>
      </w:r>
      <w:r w:rsidR="00DF7456">
        <w:t>-</w:t>
      </w:r>
      <w:r w:rsidR="002F14A1">
        <w:t>47</w:t>
      </w:r>
    </w:p>
    <w:p w:rsidRDefault="00212B84" w:rsidP="00212B84" w:rsidR="00212B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A3E50" w:rsidP="00EB7E9B" w:rsidR="005472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7456">
        <w:tab/>
      </w:r>
      <w:r w:rsidR="00DF7456">
        <w:tab/>
      </w:r>
    </w:p>
    <w:p w:rsidRDefault="005472D7" w:rsidP="005472D7" w:rsidR="005472D7"/>
    <w:p w:rsidRDefault="00212B84" w:rsidP="007308C6" w:rsidR="00212B84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7308C6" w:rsidP="007308C6" w:rsidR="007308C6" w:rsidRPr="00212B84">
      <w:pPr>
        <w:pStyle w:val="Naslov2"/>
        <w:rPr>
          <w:b w:val="false"/>
        </w:rPr>
      </w:pPr>
      <w:r w:rsidRPr="00212B84">
        <w:rPr>
          <w:b w:val="false"/>
        </w:rPr>
        <w:t>R J E Š E N J E</w:t>
      </w:r>
    </w:p>
    <w:p w:rsidRDefault="007308C6" w:rsidP="007308C6" w:rsidR="007308C6">
      <w:pPr>
        <w:jc w:val="center"/>
        <w:rPr>
          <w:b/>
          <w:bCs/>
        </w:rPr>
      </w:pPr>
    </w:p>
    <w:p w:rsidRDefault="007308C6" w:rsidP="007308C6" w:rsidR="007308C6">
      <w:pPr>
        <w:jc w:val="center"/>
        <w:rPr>
          <w:b/>
          <w:bCs/>
        </w:rPr>
      </w:pPr>
    </w:p>
    <w:p w:rsidRDefault="007308C6" w:rsidP="00EB7E9B" w:rsidR="00FA3E50">
      <w:pPr>
        <w:jc w:val="both"/>
      </w:pPr>
      <w:r>
        <w:tab/>
      </w:r>
      <w:r w:rsidR="00FA3E50">
        <w:t xml:space="preserve">Trgovački sud u Osijeku, po sucu mr. sc. Tihomiru Kovačeviću, kao stečajnom sucu, u stečajnom postupku nad  dužnikom: </w:t>
      </w:r>
      <w:r w:rsidR="002F14A1" w:rsidRPr="002F14A1">
        <w:rPr>
          <w:bCs/>
        </w:rPr>
        <w:t>ZAJEDNICA ŠPORTSKIH RIBOLOVNIH DRUŠTAVA OSIJEK u stečaju, Osijek, Donjodravska obala 8, OIB 29325054571</w:t>
      </w:r>
      <w:r w:rsidR="00DF7456" w:rsidRPr="00DF7456">
        <w:rPr>
          <w:bCs/>
        </w:rPr>
        <w:t>,</w:t>
      </w:r>
      <w:r w:rsidR="00FA3E50">
        <w:t xml:space="preserve"> dana </w:t>
      </w:r>
      <w:r w:rsidR="00E73AD6">
        <w:t>2</w:t>
      </w:r>
      <w:r w:rsidR="00FA3E50">
        <w:t xml:space="preserve">. </w:t>
      </w:r>
      <w:r w:rsidR="00D42DF4">
        <w:t>prosinca</w:t>
      </w:r>
      <w:r w:rsidR="00FA3E50">
        <w:t xml:space="preserve"> 201</w:t>
      </w:r>
      <w:r w:rsidR="00212B84">
        <w:t>6</w:t>
      </w:r>
      <w:r w:rsidR="00FA3E50">
        <w:t xml:space="preserve">. </w:t>
      </w:r>
    </w:p>
    <w:p w:rsidRDefault="007308C6" w:rsidP="007308C6" w:rsidR="007308C6">
      <w:pPr>
        <w:jc w:val="both"/>
      </w:pPr>
    </w:p>
    <w:p w:rsidRDefault="007308C6" w:rsidP="007308C6" w:rsidR="007308C6" w:rsidRPr="00212B84">
      <w:pPr>
        <w:jc w:val="center"/>
        <w:rPr>
          <w:bCs/>
        </w:rPr>
      </w:pPr>
      <w:r w:rsidRPr="00212B84">
        <w:rPr>
          <w:bCs/>
        </w:rPr>
        <w:t>r i j e š i o  j e</w:t>
      </w:r>
    </w:p>
    <w:p w:rsidRDefault="005472D7" w:rsidP="005472D7" w:rsidR="005472D7"/>
    <w:p w:rsidRDefault="005472D7" w:rsidP="00B46546" w:rsidR="005472D7">
      <w:pPr>
        <w:numPr>
          <w:ilvl w:val="0"/>
          <w:numId w:val="1"/>
        </w:numPr>
        <w:jc w:val="both"/>
      </w:pPr>
      <w:r>
        <w:t xml:space="preserve">Stečajnom upravitelju </w:t>
      </w:r>
      <w:r w:rsidR="00B46546" w:rsidRPr="00B46546">
        <w:t>Peric</w:t>
      </w:r>
      <w:r w:rsidR="00B46546">
        <w:t>i</w:t>
      </w:r>
      <w:r w:rsidR="00B46546" w:rsidRPr="00B46546">
        <w:t xml:space="preserve"> Medaković, Daruvar, Ivana Mažuranića 2d, OIB 37577204378 </w:t>
      </w:r>
      <w:r w:rsidR="00FD22A6">
        <w:t xml:space="preserve"> </w:t>
      </w:r>
      <w:r>
        <w:t xml:space="preserve">odobrava se </w:t>
      </w:r>
      <w:r w:rsidR="00EB7E9B">
        <w:t>ukupna</w:t>
      </w:r>
      <w:r>
        <w:t xml:space="preserve"> </w:t>
      </w:r>
      <w:r w:rsidR="00FD22A6">
        <w:t xml:space="preserve">bruto </w:t>
      </w:r>
      <w:r>
        <w:t xml:space="preserve">nagrada za rad za obnašanje dužnosti stečajnog upravitelja </w:t>
      </w:r>
      <w:r w:rsidR="00FD22A6">
        <w:t xml:space="preserve">u bruto iznosu od </w:t>
      </w:r>
      <w:r w:rsidR="00B46546">
        <w:t>104.820,20</w:t>
      </w:r>
      <w:r w:rsidR="00FD22A6">
        <w:t xml:space="preserve"> kn.</w:t>
      </w:r>
    </w:p>
    <w:p w:rsidRDefault="007308C6" w:rsidP="007308C6" w:rsidR="007308C6">
      <w:pPr>
        <w:ind w:left="1065"/>
        <w:jc w:val="both"/>
      </w:pPr>
    </w:p>
    <w:p w:rsidRDefault="00064FEC" w:rsidP="00EB7E9B" w:rsidR="00064FEC">
      <w:pPr>
        <w:numPr>
          <w:ilvl w:val="0"/>
          <w:numId w:val="1"/>
        </w:numPr>
        <w:jc w:val="both"/>
      </w:pPr>
      <w:r>
        <w:t>Dozvoljava se stečajnom upravitelju da nakon pravomoćnosti ovoga rješenja isplati iznos iz točke 1. izreke ovoga rješenja sa žiro-računa stečajnog dužnika.</w:t>
      </w:r>
    </w:p>
    <w:p w:rsidRDefault="00064FEC" w:rsidP="00064FEC" w:rsidR="00064FEC">
      <w:pPr>
        <w:pStyle w:val="Odlomakpopisa"/>
      </w:pPr>
    </w:p>
    <w:p w:rsidRDefault="005472D7" w:rsidP="005472D7" w:rsidR="005472D7"/>
    <w:p w:rsidRDefault="005472D7" w:rsidP="007308C6" w:rsidR="005472D7" w:rsidRPr="00F0327B">
      <w:pPr>
        <w:jc w:val="center"/>
      </w:pPr>
      <w:r w:rsidRPr="00F0327B">
        <w:t>Obrazloženje</w:t>
      </w:r>
    </w:p>
    <w:p w:rsidRDefault="005472D7" w:rsidP="005472D7" w:rsidR="005472D7"/>
    <w:p w:rsidRDefault="005472D7" w:rsidP="005472D7" w:rsidR="005472D7"/>
    <w:p w:rsidRDefault="005472D7" w:rsidP="00FA3E50" w:rsidR="005472D7">
      <w:pPr>
        <w:ind w:firstLine="720"/>
        <w:jc w:val="both"/>
      </w:pPr>
      <w:r>
        <w:t>Rj</w:t>
      </w:r>
      <w:r w:rsidR="006A399A">
        <w:t>ešenjem ovoga suda broj 14 St-</w:t>
      </w:r>
      <w:r w:rsidR="002C6160">
        <w:t>3</w:t>
      </w:r>
      <w:r w:rsidR="00652240">
        <w:t>89</w:t>
      </w:r>
      <w:r>
        <w:t>/1</w:t>
      </w:r>
      <w:r w:rsidR="002C6160">
        <w:t>5</w:t>
      </w:r>
      <w:r>
        <w:t>-</w:t>
      </w:r>
      <w:r w:rsidR="00652240">
        <w:t>1</w:t>
      </w:r>
      <w:r w:rsidR="002C6160">
        <w:t>5</w:t>
      </w:r>
      <w:r>
        <w:t xml:space="preserve"> od </w:t>
      </w:r>
      <w:r w:rsidR="002C6160">
        <w:t>19</w:t>
      </w:r>
      <w:r w:rsidR="00E62A65">
        <w:t>.</w:t>
      </w:r>
      <w:r w:rsidR="002C6160">
        <w:t>11</w:t>
      </w:r>
      <w:r w:rsidR="00E62A65">
        <w:t>.</w:t>
      </w:r>
      <w:r>
        <w:t>201</w:t>
      </w:r>
      <w:r w:rsidR="002C6160">
        <w:t>5</w:t>
      </w:r>
      <w:r>
        <w:t xml:space="preserve">. godine otvoren je stečajni postupak nad dužnikom i imenovan je </w:t>
      </w:r>
      <w:r w:rsidR="002C6160">
        <w:t>Perica Medaković iz Daruvara</w:t>
      </w:r>
      <w:r w:rsidR="00652240">
        <w:t xml:space="preserve"> </w:t>
      </w:r>
      <w:r>
        <w:t>za stečajn</w:t>
      </w:r>
      <w:r w:rsidR="006A399A">
        <w:t>og</w:t>
      </w:r>
      <w:r>
        <w:t xml:space="preserve"> upravitelj</w:t>
      </w:r>
      <w:r w:rsidR="006A399A">
        <w:t>a</w:t>
      </w:r>
      <w:r>
        <w:t>.</w:t>
      </w:r>
    </w:p>
    <w:p w:rsidRDefault="00F573C0" w:rsidP="007308C6" w:rsidR="00F573C0">
      <w:pPr>
        <w:jc w:val="both"/>
      </w:pPr>
    </w:p>
    <w:p w:rsidRDefault="00F573C0" w:rsidP="00EB7E9B" w:rsidR="00F573C0">
      <w:pPr>
        <w:ind w:firstLine="720"/>
        <w:jc w:val="both"/>
      </w:pPr>
      <w:r>
        <w:t xml:space="preserve">Stečajni upravitelj je svojim podneskom od </w:t>
      </w:r>
      <w:r w:rsidR="00652240">
        <w:t>2</w:t>
      </w:r>
      <w:r w:rsidR="002C6160">
        <w:t>4</w:t>
      </w:r>
      <w:r w:rsidR="00E62A65">
        <w:t>.</w:t>
      </w:r>
      <w:r w:rsidR="002C6160">
        <w:t>11</w:t>
      </w:r>
      <w:r w:rsidR="00E62A65">
        <w:t>.</w:t>
      </w:r>
      <w:r w:rsidR="00341D08">
        <w:t>201</w:t>
      </w:r>
      <w:r w:rsidR="00F0327B">
        <w:t>6</w:t>
      </w:r>
      <w:r w:rsidR="00341D08">
        <w:t xml:space="preserve">., a budući je unovčena stečajna masa u ukupnom iznosu od </w:t>
      </w:r>
      <w:r w:rsidR="002C6160">
        <w:t>1.068.860,00</w:t>
      </w:r>
      <w:r w:rsidR="00341D08">
        <w:t xml:space="preserve"> kn, predložio da mu se odredi </w:t>
      </w:r>
      <w:r w:rsidR="00EB7E9B">
        <w:t>konačna</w:t>
      </w:r>
      <w:r w:rsidR="00E62A65">
        <w:t xml:space="preserve"> </w:t>
      </w:r>
      <w:r w:rsidR="00341D08">
        <w:t>nagrad</w:t>
      </w:r>
      <w:r w:rsidR="00EB7E9B">
        <w:t>a</w:t>
      </w:r>
      <w:r w:rsidR="00E60F06">
        <w:t>.</w:t>
      </w:r>
    </w:p>
    <w:p w:rsidRDefault="00FA3E50" w:rsidP="007308C6" w:rsidR="00FA3E50">
      <w:pPr>
        <w:jc w:val="both"/>
      </w:pPr>
    </w:p>
    <w:p w:rsidRDefault="00F92BF7" w:rsidP="00C15DFA" w:rsidR="00D7559D">
      <w:pPr>
        <w:ind w:firstLine="720"/>
        <w:jc w:val="both"/>
      </w:pPr>
      <w:r>
        <w:t xml:space="preserve">Uvidom u spis </w:t>
      </w:r>
      <w:r w:rsidR="0087054A">
        <w:t>i</w:t>
      </w:r>
      <w:r>
        <w:t xml:space="preserve"> dokumente u spisu utvrđeno je da je u ovom</w:t>
      </w:r>
      <w:r w:rsidR="005472D7">
        <w:t xml:space="preserve"> stečajnom postupku unovčena stečajna masa u ukupnom iznosu od </w:t>
      </w:r>
      <w:r w:rsidR="00C24F0C" w:rsidRPr="00C24F0C">
        <w:t xml:space="preserve">1.068.860,00 </w:t>
      </w:r>
      <w:r w:rsidR="00D7559D">
        <w:t>kn i to nakon stupanja na snagu Uredbe o kriterijima i načinu obračuna i plaćanja nagrade stečajnim upravitelji (NN 105/15).</w:t>
      </w:r>
    </w:p>
    <w:p w:rsidRDefault="00765321" w:rsidP="00C15DFA" w:rsidR="00765321">
      <w:pPr>
        <w:ind w:firstLine="720"/>
        <w:jc w:val="both"/>
      </w:pPr>
    </w:p>
    <w:p w:rsidRDefault="00765321" w:rsidP="00C15DFA" w:rsidR="00765321">
      <w:pPr>
        <w:ind w:firstLine="720"/>
        <w:jc w:val="both"/>
      </w:pPr>
    </w:p>
    <w:p w:rsidRDefault="00CF07AC" w:rsidP="00C15DFA" w:rsidR="00CF07AC">
      <w:pPr>
        <w:ind w:firstLine="720"/>
        <w:jc w:val="both"/>
      </w:pPr>
    </w:p>
    <w:p w:rsidRDefault="00DC1406" w:rsidP="00F7719D" w:rsidR="005472D7">
      <w:pPr>
        <w:ind w:firstLine="720"/>
        <w:jc w:val="both"/>
      </w:pPr>
      <w:r>
        <w:t>Temeljem odredbe čl. 94. Stečajnog zak</w:t>
      </w:r>
      <w:r w:rsidR="00CF07AC">
        <w:t>ona (NN 71/15) i odredbe čl. 7. i</w:t>
      </w:r>
      <w:r>
        <w:t xml:space="preserve"> 15. Uredbe o kriterijima i načinu obračuna i plaćanja nagrade stečajnim upraviteljima (NN 105/15) određena je bruto nagrada prema vrijednosti unovčene stečajne mase </w:t>
      </w:r>
      <w:r w:rsidR="00B247E2">
        <w:t>u izn</w:t>
      </w:r>
      <w:r>
        <w:t xml:space="preserve">osu od </w:t>
      </w:r>
      <w:r w:rsidR="004509E3" w:rsidRPr="004509E3">
        <w:t xml:space="preserve">1.068.860,00 </w:t>
      </w:r>
      <w:r>
        <w:t xml:space="preserve">kn, kako slijedi: za iznos od 100.000,00 kn 16% što iznosi 16.000,00 kn, za daljnji iznos od 200.000,00 kn 12% što iznosi 24.000,00 kn, za daljnji iznos od 200.000,00 kn 10% što iznosi 20.000,00 kn, za daljnji iznos od 500.000,00 kn 8% što iznosi 40.000,00 kn i za iznos od </w:t>
      </w:r>
      <w:r w:rsidR="004509E3">
        <w:t>68.860,00</w:t>
      </w:r>
      <w:r>
        <w:t xml:space="preserve"> kn 7% što iznosi </w:t>
      </w:r>
      <w:r w:rsidR="004509E3">
        <w:t>4.820,20</w:t>
      </w:r>
      <w:r>
        <w:t xml:space="preserve"> kn, što ukupno bruto iznosi </w:t>
      </w:r>
      <w:r w:rsidR="004509E3" w:rsidRPr="004509E3">
        <w:t xml:space="preserve">104.820,20 </w:t>
      </w:r>
      <w:r>
        <w:t xml:space="preserve">kn. </w:t>
      </w:r>
    </w:p>
    <w:p w:rsidRDefault="00C15DFA" w:rsidP="00C15DFA" w:rsidR="00C15DFA">
      <w:pPr>
        <w:ind w:firstLine="720"/>
        <w:jc w:val="both"/>
      </w:pPr>
    </w:p>
    <w:p w:rsidRDefault="00F7719D" w:rsidP="00C15DFA" w:rsidR="00F7719D">
      <w:pPr>
        <w:ind w:firstLine="720"/>
        <w:jc w:val="both"/>
      </w:pPr>
      <w:r>
        <w:t>Slijedom navedenoga odlu</w:t>
      </w:r>
      <w:r w:rsidR="00195400">
        <w:t xml:space="preserve">čeno </w:t>
      </w:r>
      <w:r>
        <w:t>je kao u izreci temeljem odredbe čl. 94. Stečajnog zak</w:t>
      </w:r>
      <w:r w:rsidR="00D42DF4">
        <w:t>ona (NN 71/15) i odredbe čl. 7. i</w:t>
      </w:r>
      <w:r>
        <w:t xml:space="preserve"> 15. </w:t>
      </w:r>
      <w:r w:rsidR="00195400">
        <w:t>Uredbe o kriterijima i načinu obračuna i plaćanja nagrada stečajnim upraviteljima (NN 71/15).</w:t>
      </w:r>
    </w:p>
    <w:p w:rsidRDefault="00195400" w:rsidP="00C15DFA" w:rsidR="00195400">
      <w:pPr>
        <w:ind w:firstLine="720"/>
        <w:jc w:val="both"/>
      </w:pPr>
    </w:p>
    <w:p w:rsidRDefault="005472D7" w:rsidP="005472D7" w:rsidR="005472D7"/>
    <w:p w:rsidRDefault="005472D7" w:rsidP="00EB7E9B" w:rsidR="005472D7" w:rsidRPr="00D17B50">
      <w:pPr>
        <w:jc w:val="center"/>
      </w:pPr>
      <w:r w:rsidRPr="00D17B50">
        <w:t xml:space="preserve">U Osijeku </w:t>
      </w:r>
      <w:r w:rsidR="00195400">
        <w:t>2</w:t>
      </w:r>
      <w:r w:rsidRPr="00D17B50">
        <w:t xml:space="preserve">. </w:t>
      </w:r>
      <w:r w:rsidR="00D42DF4">
        <w:t>prosinc</w:t>
      </w:r>
      <w:r w:rsidR="00195400">
        <w:t>a</w:t>
      </w:r>
      <w:r w:rsidRPr="00D17B50">
        <w:t xml:space="preserve"> 201</w:t>
      </w:r>
      <w:r w:rsidR="00D17B50">
        <w:t>6</w:t>
      </w:r>
      <w:r w:rsidRPr="00D17B50">
        <w:t xml:space="preserve">. </w:t>
      </w:r>
    </w:p>
    <w:p w:rsidRDefault="005472D7" w:rsidP="005472D7" w:rsidR="005472D7" w:rsidRPr="00D17B50"/>
    <w:p w:rsidRDefault="005472D7" w:rsidP="005472D7" w:rsidR="005472D7" w:rsidRPr="00D17B50"/>
    <w:p w:rsidRDefault="005472D7" w:rsidP="005472D7" w:rsidR="005472D7" w:rsidRPr="00D17B50">
      <w:r w:rsidRPr="00D17B50">
        <w:t>Zapisničar:</w:t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Pr="00D17B50">
        <w:t>STEČAJNI SUDAC:</w:t>
      </w:r>
    </w:p>
    <w:p w:rsidRDefault="00D42DF4" w:rsidP="005472D7" w:rsidR="005472D7" w:rsidRPr="007308C6">
      <w:pPr>
        <w:rPr>
          <w:b/>
        </w:rPr>
      </w:pPr>
      <w:r>
        <w:t>Elizabeta Đeke</w:t>
      </w:r>
      <w:r>
        <w:tab/>
      </w:r>
      <w:r w:rsidR="00195400">
        <w:t xml:space="preserve"> </w:t>
      </w:r>
      <w:r w:rsidR="00195400">
        <w:tab/>
      </w:r>
      <w:r w:rsidR="00195400">
        <w:tab/>
      </w:r>
      <w:r w:rsidR="00195400">
        <w:tab/>
      </w:r>
      <w:r w:rsidR="00195400">
        <w:tab/>
        <w:t xml:space="preserve">         </w:t>
      </w:r>
      <w:r w:rsidR="005472D7" w:rsidRPr="00D17B50">
        <w:t>mr. sc. Tihomir Kovačević</w:t>
      </w:r>
    </w:p>
    <w:p w:rsidRDefault="005472D7" w:rsidP="005472D7" w:rsidR="005472D7"/>
    <w:p w:rsidRDefault="005472D7" w:rsidP="005472D7" w:rsidR="005472D7"/>
    <w:p w:rsidRDefault="005472D7" w:rsidP="005472D7" w:rsidR="005472D7">
      <w:r>
        <w:t>PORUKA O PRAVNOM LIJEKU:</w:t>
      </w:r>
    </w:p>
    <w:p w:rsidRDefault="005472D7" w:rsidP="005472D7" w:rsidR="00583482">
      <w:r>
        <w:t>Protiv ovog rješenja može nezadovoljna stranka uložiti žalbu Visokom trgovačkom sudu Republike Hrvatske u roku od 8 dana pismeno u 3 primjerka putem ovog suda.</w:t>
      </w:r>
    </w:p>
    <w:p w:rsidRDefault="00C46045" w:rsidP="005472D7" w:rsidR="00C46045"/>
    <w:p w:rsidRDefault="00583482" w:rsidP="005472D7" w:rsidR="00583482"/>
    <w:p w:rsidRDefault="005472D7" w:rsidP="005472D7" w:rsidR="005472D7" w:rsidRPr="00D17B50">
      <w:r w:rsidRPr="00D17B50">
        <w:t>D N A :</w:t>
      </w:r>
    </w:p>
    <w:p w:rsidRDefault="005472D7" w:rsidP="007308C6" w:rsidR="005472D7">
      <w:pPr>
        <w:numPr>
          <w:ilvl w:val="0"/>
          <w:numId w:val="3"/>
        </w:numPr>
        <w:tabs>
          <w:tab w:pos="1425" w:val="clear"/>
          <w:tab w:pos="720" w:val="num"/>
        </w:tabs>
        <w:ind w:hanging="1065"/>
      </w:pPr>
      <w:r>
        <w:t>stečajni upravitelj</w:t>
      </w:r>
    </w:p>
    <w:p w:rsidRDefault="00D17B50" w:rsidP="005472D7" w:rsidR="009D3A79">
      <w:pPr>
        <w:numPr>
          <w:ilvl w:val="0"/>
          <w:numId w:val="3"/>
        </w:numPr>
        <w:tabs>
          <w:tab w:pos="1425" w:val="clear"/>
          <w:tab w:pos="720" w:val="num"/>
        </w:tabs>
        <w:ind w:hanging="1065"/>
      </w:pPr>
      <w:r w:rsidRPr="00F0327B">
        <w:t>mrežn</w:t>
      </w:r>
      <w:r>
        <w:t>a</w:t>
      </w:r>
      <w:r w:rsidRPr="00F0327B">
        <w:t xml:space="preserve"> stranic</w:t>
      </w:r>
      <w:r>
        <w:t>a</w:t>
      </w:r>
      <w:r w:rsidRPr="00F0327B">
        <w:t xml:space="preserve"> e-Oglasna ploča sudova</w:t>
      </w:r>
    </w:p>
    <w:sectPr w:rsidSect="007308C6" w:rsidR="009D3A7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589" w:rsidR="00097589">
      <w:r>
        <w:separator/>
      </w:r>
    </w:p>
  </w:endnote>
  <w:endnote w:id="0" w:type="continuationSeparator">
    <w:p w:rsidRDefault="00097589" w:rsidR="00097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589" w:rsidR="00097589">
      <w:r>
        <w:separator/>
      </w:r>
    </w:p>
  </w:footnote>
  <w:footnote w:id="0" w:type="continuationSeparator">
    <w:p w:rsidRDefault="00097589" w:rsidR="00097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8C6" w:rsidP="00083D6F" w:rsidR="007308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08C6" w:rsidR="007308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8C6" w:rsidP="00083D6F" w:rsidR="007308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9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08C6" w:rsidR="007308C6">
    <w:pPr>
      <w:pStyle w:val="Zaglavlje"/>
    </w:pPr>
    <w:r>
      <w:tab/>
    </w:r>
    <w:r>
      <w:tab/>
    </w:r>
  </w:p>
  <w:p w:rsidRDefault="007308C6" w:rsidP="00EB7E9B" w:rsidR="007308C6">
    <w:pPr>
      <w:pStyle w:val="Zaglavlje"/>
    </w:pPr>
    <w:r>
      <w:tab/>
    </w:r>
    <w:r>
      <w:tab/>
    </w:r>
    <w:r w:rsidR="002F14A1" w:rsidRPr="002F14A1">
      <w:t>14 St-389/15-47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4BD" w:rsidR="002344BD">
    <w:pPr>
      <w:pStyle w:val="Zaglavlje"/>
    </w:pPr>
  </w:p>
  <w:p w:rsidRDefault="002344BD" w:rsidR="002344BD">
    <w:pPr>
      <w:pStyle w:val="Zaglavlje"/>
    </w:pPr>
  </w:p>
  <w:p w:rsidRDefault="002344BD" w:rsidP="00FA3E50" w:rsidR="002344B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04E45"/>
    <w:multiLevelType w:val="hybridMultilevel"/>
    <w:tmpl w:val="CAB0638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73185E"/>
    <w:multiLevelType w:val="hybridMultilevel"/>
    <w:tmpl w:val="0220E60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7942954"/>
    <w:multiLevelType w:val="hybridMultilevel"/>
    <w:tmpl w:val="4DDC586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375" w:val="num"/>
        </w:tabs>
        <w:ind w:hanging="360" w:left="375"/>
      </w:pPr>
    </w:lvl>
    <w:lvl w:tentative="true" w:tplc="0409001B" w:ilvl="2">
      <w:start w:val="1"/>
      <w:numFmt w:val="lowerRoman"/>
      <w:lvlText w:val="%3."/>
      <w:lvlJc w:val="right"/>
      <w:pPr>
        <w:tabs>
          <w:tab w:pos="1095" w:val="num"/>
        </w:tabs>
        <w:ind w:hanging="180" w:left="1095"/>
      </w:pPr>
    </w:lvl>
    <w:lvl w:tentative="true" w:tplc="0409000F" w:ilvl="3">
      <w:start w:val="1"/>
      <w:numFmt w:val="decimal"/>
      <w:lvlText w:val="%4."/>
      <w:lvlJc w:val="left"/>
      <w:pPr>
        <w:tabs>
          <w:tab w:pos="1815" w:val="num"/>
        </w:tabs>
        <w:ind w:hanging="360" w:left="1815"/>
      </w:pPr>
    </w:lvl>
    <w:lvl w:tentative="true" w:tplc="04090019" w:ilvl="4">
      <w:start w:val="1"/>
      <w:numFmt w:val="lowerLetter"/>
      <w:lvlText w:val="%5."/>
      <w:lvlJc w:val="left"/>
      <w:pPr>
        <w:tabs>
          <w:tab w:pos="2535" w:val="num"/>
        </w:tabs>
        <w:ind w:hanging="360" w:left="2535"/>
      </w:pPr>
    </w:lvl>
    <w:lvl w:tentative="true" w:tplc="0409001B" w:ilvl="5">
      <w:start w:val="1"/>
      <w:numFmt w:val="lowerRoman"/>
      <w:lvlText w:val="%6."/>
      <w:lvlJc w:val="right"/>
      <w:pPr>
        <w:tabs>
          <w:tab w:pos="3255" w:val="num"/>
        </w:tabs>
        <w:ind w:hanging="180" w:left="3255"/>
      </w:pPr>
    </w:lvl>
    <w:lvl w:tentative="true" w:tplc="0409000F" w:ilvl="6">
      <w:start w:val="1"/>
      <w:numFmt w:val="decimal"/>
      <w:lvlText w:val="%7."/>
      <w:lvlJc w:val="left"/>
      <w:pPr>
        <w:tabs>
          <w:tab w:pos="3975" w:val="num"/>
        </w:tabs>
        <w:ind w:hanging="360" w:left="3975"/>
      </w:pPr>
    </w:lvl>
    <w:lvl w:tentative="true" w:tplc="04090019" w:ilvl="7">
      <w:start w:val="1"/>
      <w:numFmt w:val="lowerLetter"/>
      <w:lvlText w:val="%8."/>
      <w:lvlJc w:val="left"/>
      <w:pPr>
        <w:tabs>
          <w:tab w:pos="4695" w:val="num"/>
        </w:tabs>
        <w:ind w:hanging="360" w:left="4695"/>
      </w:pPr>
    </w:lvl>
    <w:lvl w:tentative="true" w:tplc="0409001B" w:ilvl="8">
      <w:start w:val="1"/>
      <w:numFmt w:val="lowerRoman"/>
      <w:lvlText w:val="%9."/>
      <w:lvlJc w:val="right"/>
      <w:pPr>
        <w:tabs>
          <w:tab w:pos="5415" w:val="num"/>
        </w:tabs>
        <w:ind w:hanging="180" w:left="54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2D7"/>
    <w:rsid w:val="00064FEC"/>
    <w:rsid w:val="00083D6F"/>
    <w:rsid w:val="00097589"/>
    <w:rsid w:val="000E278D"/>
    <w:rsid w:val="00195400"/>
    <w:rsid w:val="001B36F6"/>
    <w:rsid w:val="001D7DEC"/>
    <w:rsid w:val="00211776"/>
    <w:rsid w:val="00212B84"/>
    <w:rsid w:val="00215C9B"/>
    <w:rsid w:val="002229BF"/>
    <w:rsid w:val="00227D6C"/>
    <w:rsid w:val="002344BD"/>
    <w:rsid w:val="00247A48"/>
    <w:rsid w:val="002C5B00"/>
    <w:rsid w:val="002C6160"/>
    <w:rsid w:val="002F14A1"/>
    <w:rsid w:val="002F2F74"/>
    <w:rsid w:val="00341D08"/>
    <w:rsid w:val="00374BD9"/>
    <w:rsid w:val="003B59E9"/>
    <w:rsid w:val="003D18CA"/>
    <w:rsid w:val="003F5750"/>
    <w:rsid w:val="004509E3"/>
    <w:rsid w:val="005472D7"/>
    <w:rsid w:val="00583482"/>
    <w:rsid w:val="005B35D4"/>
    <w:rsid w:val="00652240"/>
    <w:rsid w:val="006A330E"/>
    <w:rsid w:val="006A399A"/>
    <w:rsid w:val="007132E2"/>
    <w:rsid w:val="007308C6"/>
    <w:rsid w:val="00765321"/>
    <w:rsid w:val="007B21FA"/>
    <w:rsid w:val="0087054A"/>
    <w:rsid w:val="00884C61"/>
    <w:rsid w:val="008A7C90"/>
    <w:rsid w:val="009D3A79"/>
    <w:rsid w:val="00A5102B"/>
    <w:rsid w:val="00AB5DBA"/>
    <w:rsid w:val="00AB7015"/>
    <w:rsid w:val="00AE34E0"/>
    <w:rsid w:val="00B247E2"/>
    <w:rsid w:val="00B46546"/>
    <w:rsid w:val="00B70A2A"/>
    <w:rsid w:val="00B84963"/>
    <w:rsid w:val="00BD25F1"/>
    <w:rsid w:val="00C15DFA"/>
    <w:rsid w:val="00C24F0C"/>
    <w:rsid w:val="00C41274"/>
    <w:rsid w:val="00C46045"/>
    <w:rsid w:val="00CF07AC"/>
    <w:rsid w:val="00D17B50"/>
    <w:rsid w:val="00D2107A"/>
    <w:rsid w:val="00D42DF4"/>
    <w:rsid w:val="00D7195E"/>
    <w:rsid w:val="00D7559D"/>
    <w:rsid w:val="00DC1406"/>
    <w:rsid w:val="00DF7456"/>
    <w:rsid w:val="00E17070"/>
    <w:rsid w:val="00E60F06"/>
    <w:rsid w:val="00E62A65"/>
    <w:rsid w:val="00E73AD6"/>
    <w:rsid w:val="00EB7E9B"/>
    <w:rsid w:val="00F0327B"/>
    <w:rsid w:val="00F54DD9"/>
    <w:rsid w:val="00F573C0"/>
    <w:rsid w:val="00F7719D"/>
    <w:rsid w:val="00F92BF7"/>
    <w:rsid w:val="00F96942"/>
    <w:rsid w:val="00FA3E50"/>
    <w:rsid w:val="00FD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7308C6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1177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308C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308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308C6"/>
  </w:style>
  <w:style w:styleId="Naglaeno" w:type="character">
    <w:name w:val="Strong"/>
    <w:qFormat/>
    <w:rsid w:val="00212B84"/>
    <w:rPr>
      <w:b/>
      <w:bCs/>
    </w:rPr>
  </w:style>
  <w:style w:styleId="Odlomakpopisa" w:type="paragraph">
    <w:name w:val="List Paragraph"/>
    <w:basedOn w:val="Normal"/>
    <w:uiPriority w:val="34"/>
    <w:qFormat/>
    <w:rsid w:val="00064FEC"/>
    <w:pPr>
      <w:ind w:left="708"/>
    </w:pPr>
  </w:style>
  <w:style w:customStyle="true" w:styleId="t-9-8" w:type="paragraph">
    <w:name w:val="t-9-8"/>
    <w:basedOn w:val="Normal"/>
    <w:rsid w:val="00765321"/>
    <w:pPr>
      <w:spacing w:afterAutospacing="true" w:after="100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7308C6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1177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308C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308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308C6"/>
  </w:style>
  <w:style w:styleId="Naglaeno" w:type="character">
    <w:name w:val="Strong"/>
    <w:qFormat/>
    <w:rsid w:val="00212B84"/>
    <w:rPr>
      <w:b/>
      <w:bCs/>
    </w:rPr>
  </w:style>
  <w:style w:styleId="Odlomakpopisa" w:type="paragraph">
    <w:name w:val="List Paragraph"/>
    <w:basedOn w:val="Normal"/>
    <w:uiPriority w:val="34"/>
    <w:qFormat/>
    <w:rsid w:val="00064FEC"/>
    <w:pPr>
      <w:ind w:left="708"/>
    </w:pPr>
  </w:style>
  <w:style w:customStyle="1" w:styleId="t-9-8" w:type="paragraph">
    <w:name w:val="t-9-8"/>
    <w:basedOn w:val="Normal"/>
    <w:rsid w:val="00765321"/>
    <w:pPr>
      <w:spacing w:after="100" w:afterAutospacing="1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ŠPORTSKIH RIBOLOVNIH DRUŠTAVA OSIJEK</izvorni_sadrzaj>
    <derivirana_varijabla naziv="DomainObject.Predmet.ProtustrankaFormated_1">  ZAJEDNICA ŠPORTSKIH RIBOLOVNIH DRUŠTAVA OSIJEK</derivirana_varijabla>
  </DomainObject.Predmet.ProtustrankaFormated>
  <DomainObject.Predmet.ProtustrankaFormatedOIB>
    <izvorni_sadrzaj>  ZAJEDNICA ŠPORTSKIH RIBOLOVNIH DRUŠTAVA OSIJEK, OIB 29325054571</izvorni_sadrzaj>
    <derivirana_varijabla naziv="DomainObject.Predmet.ProtustrankaFormatedOIB_1">  ZAJEDNICA ŠPORTSKIH RIBOLOVNIH DRUŠTAVA OSIJEK, OIB 29325054571</derivirana_varijabla>
  </DomainObject.Predmet.ProtustrankaFormatedOIB>
  <DomainObject.Predmet.ProtustrankaFormatedWithAdress>
    <izvorni_sadrzaj> ZAJEDNICA ŠPORTSKIH RIBOLOVNIH DRUŠTAVA OSIJEK, Donjodravska obala 8, 31000 Osijek</izvorni_sadrzaj>
    <derivirana_varijabla naziv="DomainObject.Predmet.ProtustrankaFormatedWithAdress_1"> ZAJEDNICA ŠPORTSKIH RIBOLOVNIH DRUŠTAVA OSIJEK, Donjodravska obala 8, 31000 Osijek</derivirana_varijabla>
  </DomainObject.Predmet.ProtustrankaFormatedWithAdress>
  <DomainObject.Predmet.ProtustrankaFormatedWithAdressOIB>
    <izvorni_sadrzaj> ZAJEDNICA ŠPORTSKIH RIBOLOVNIH DRUŠTAVA OSIJEK, OIB 29325054571, Donjodravska obala 8, 31000 Osijek</izvorni_sadrzaj>
    <derivirana_varijabla naziv="DomainObject.Predmet.ProtustrankaFormatedWithAdressOIB_1"> ZAJEDNICA ŠPORTSKIH RIBOLOVNIH DRUŠTAVA OSIJEK, OIB 29325054571, Donjodravska obala 8, 31000 Osijek</derivirana_varijabla>
  </DomainObject.Predmet.ProtustrankaFormatedWithAdressOIB>
  <DomainObject.Predmet.ProtustrankaWithAdress>
    <izvorni_sadrzaj>ZAJEDNICA ŠPORTSKIH RIBOLOVNIH DRUŠTAVA OSIJEK Donjodravska obala 8, 31000 Osijek</izvorni_sadrzaj>
    <derivirana_varijabla naziv="DomainObject.Predmet.ProtustrankaWithAdress_1">ZAJEDNICA ŠPORTSKIH RIBOLOVNIH DRUŠTAVA OSIJEK Donjodravska obala 8, 31000 Osijek</derivirana_varijabla>
  </DomainObject.Predmet.ProtustrankaWithAdress>
  <DomainObject.Predmet.ProtustrankaWithAdressOIB>
    <izvorni_sadrzaj>ZAJEDNICA ŠPORTSKIH RIBOLOVNIH DRUŠTAVA OSIJEK, OIB 29325054571, Donjodravska obala 8, 31000 Osijek</izvorni_sadrzaj>
    <derivirana_varijabla naziv="DomainObject.Predmet.ProtustrankaWithAdressOIB_1">ZAJEDNICA ŠPORTSKIH RIBOLOVNIH DRUŠTAVA OSIJEK, OIB 29325054571, Donjodravska obala 8, 31000 Osijek</derivirana_varijabla>
  </DomainObject.Predmet.ProtustrankaWithAdressOIB>
  <DomainObject.Predmet.ProtustrankaNazivFormated>
    <izvorni_sadrzaj>ZAJEDNICA ŠPORTSKIH RIBOLOVNIH DRUŠTAVA OSIJEK</izvorni_sadrzaj>
    <derivirana_varijabla naziv="DomainObject.Predmet.ProtustrankaNazivFormated_1">ZAJEDNICA ŠPORTSKIH RIBOLOVNIH DRUŠTAVA OSIJEK</derivirana_varijabla>
  </DomainObject.Predmet.ProtustrankaNazivFormated>
  <DomainObject.Predmet.ProtustrankaNazivFormatedOIB>
    <izvorni_sadrzaj>ZAJEDNICA ŠPORTSKIH RIBOLOVNIH DRUŠTAVA OSIJEK, OIB 29325054571</izvorni_sadrzaj>
    <derivirana_varijabla naziv="DomainObject.Predmet.ProtustrankaNazivFormatedOIB_1">ZAJEDNICA ŠPORTSKIH RIBOLOVNIH DRUŠTAVA OSIJEK, OIB 29325054571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Dimnjašević</izvorni_sadrzaj>
    <derivirana_varijabla naziv="DomainObject.Predmet.StrankaFormated_1">  Josip Dimnjašević</derivirana_varijabla>
  </DomainObject.Predmet.StrankaFormated>
  <DomainObject.Predmet.StrankaFormatedOIB>
    <izvorni_sadrzaj>  Josip Dimnjašević, OIB 38140852101</izvorni_sadrzaj>
    <derivirana_varijabla naziv="DomainObject.Predmet.StrankaFormatedOIB_1">  Josip Dimnjašević, OIB 38140852101</derivirana_varijabla>
  </DomainObject.Predmet.StrankaFormatedOIB>
  <DomainObject.Predmet.StrankaFormatedWithAdress>
    <izvorni_sadrzaj> Josip Dimnjašević, Trpanjska 8, 31000 Osijek</izvorni_sadrzaj>
    <derivirana_varijabla naziv="DomainObject.Predmet.StrankaFormatedWithAdress_1"> Josip Dimnjašević, Trpanjska 8, 31000 Osijek</derivirana_varijabla>
  </DomainObject.Predmet.StrankaFormatedWithAdress>
  <DomainObject.Predmet.StrankaFormatedWithAdressOIB>
    <izvorni_sadrzaj> Josip Dimnjašević, OIB 38140852101, Trpanjska 8, 31000 Osijek</izvorni_sadrzaj>
    <derivirana_varijabla naziv="DomainObject.Predmet.StrankaFormatedWithAdressOIB_1"> Josip Dimnjašević, OIB 38140852101, Trpanjska 8, 31000 Osijek</derivirana_varijabla>
  </DomainObject.Predmet.StrankaFormatedWithAdressOIB>
  <DomainObject.Predmet.StrankaWithAdress>
    <izvorni_sadrzaj>Josip Dimnjašević Trpanjska 8,31000 Osijek</izvorni_sadrzaj>
    <derivirana_varijabla naziv="DomainObject.Predmet.StrankaWithAdress_1">Josip Dimnjašević Trpanjska 8,31000 Osijek</derivirana_varijabla>
  </DomainObject.Predmet.StrankaWithAdress>
  <DomainObject.Predmet.StrankaWithAdressOIB>
    <izvorni_sadrzaj>Josip Dimnjašević, OIB 38140852101, Trpanjska 8,31000 Osijek</izvorni_sadrzaj>
    <derivirana_varijabla naziv="DomainObject.Predmet.StrankaWithAdressOIB_1">Josip Dimnjašević, OIB 38140852101, Trpanjska 8,31000 Osijek</derivirana_varijabla>
  </DomainObject.Predmet.StrankaWithAdressOIB>
  <DomainObject.Predmet.StrankaNazivFormated>
    <izvorni_sadrzaj>Josip Dimnjašević</izvorni_sadrzaj>
    <derivirana_varijabla naziv="DomainObject.Predmet.StrankaNazivFormated_1">Josip Dimnjašević</derivirana_varijabla>
  </DomainObject.Predmet.StrankaNazivFormated>
  <DomainObject.Predmet.StrankaNazivFormatedOIB>
    <izvorni_sadrzaj>Josip Dimnjašević, OIB 38140852101</izvorni_sadrzaj>
    <derivirana_varijabla naziv="DomainObject.Predmet.StrankaNazivFormatedOIB_1">Josip Dimnjašević, OIB 38140852101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Josip Dimnjašević</item>
    </izvorni_sadrzaj>
    <derivirana_varijabla naziv="DomainObject.Predmet.StrankaListFormated_1">
      <item>Josip Dimnjašević</item>
    </derivirana_varijabla>
  </DomainObject.Predmet.StrankaListFormated>
  <DomainObject.Predmet.StrankaListFormatedOIB>
    <izvorni_sadrzaj>
      <item>Josip Dimnjašević, OIB 38140852101</item>
    </izvorni_sadrzaj>
    <derivirana_varijabla naziv="DomainObject.Predmet.StrankaListFormatedOIB_1">
      <item>Josip Dimnjašević, OIB 38140852101</item>
    </derivirana_varijabla>
  </DomainObject.Predmet.StrankaListFormatedOIB>
  <DomainObject.Predmet.StrankaListFormatedWithAdress>
    <izvorni_sadrzaj>
      <item>Josip Dimnjašević, Trpanjska 8, 31000 Osijek</item>
    </izvorni_sadrzaj>
    <derivirana_varijabla naziv="DomainObject.Predmet.StrankaListFormatedWithAdress_1">
      <item>Josip Dimnjašević, Trpanjska 8, 31000 Osijek</item>
    </derivirana_varijabla>
  </DomainObject.Predmet.StrankaListFormatedWithAdress>
  <DomainObject.Predmet.StrankaListFormatedWithAdressOIB>
    <izvorni_sadrzaj>
      <item>Josip Dimnjašević, OIB 38140852101, Trpanjska 8, 31000 Osijek</item>
    </izvorni_sadrzaj>
    <derivirana_varijabla naziv="DomainObject.Predmet.StrankaListFormatedWithAdressOIB_1">
      <item>Josip Dimnjašević, OIB 38140852101, Trpanjska 8, 31000 Osijek</item>
    </derivirana_varijabla>
  </DomainObject.Predmet.StrankaListFormatedWithAdressOIB>
  <DomainObject.Predmet.StrankaListNazivFormated>
    <izvorni_sadrzaj>
      <item>Josip Dimnjašević</item>
    </izvorni_sadrzaj>
    <derivirana_varijabla naziv="DomainObject.Predmet.StrankaListNazivFormated_1">
      <item>Josip Dimnjašević</item>
    </derivirana_varijabla>
  </DomainObject.Predmet.StrankaListNazivFormated>
  <DomainObject.Predmet.StrankaListNazivFormatedOIB>
    <izvorni_sadrzaj>
      <item>Josip Dimnjašević, OIB 38140852101</item>
    </izvorni_sadrzaj>
    <derivirana_varijabla naziv="DomainObject.Predmet.StrankaListNazivFormatedOIB_1">
      <item>Josip Dimnjašević, OIB 38140852101</item>
    </derivirana_varijabla>
  </DomainObject.Predmet.StrankaListNazivFormatedOIB>
  <DomainObject.Predmet.ProtuStrankaListFormated>
    <izvorni_sadrzaj>
      <item>ZAJEDNICA ŠPORTSKIH RIBOLOVNIH DRUŠTAVA OSIJEK</item>
    </izvorni_sadrzaj>
    <derivirana_varijabla naziv="DomainObject.Predmet.ProtuStrankaListFormated_1">
      <item>ZAJEDNICA ŠPORTSKIH RIBOLOVNIH DRUŠTAVA OSIJEK</item>
    </derivirana_varijabla>
  </DomainObject.Predmet.ProtuStrankaListFormated>
  <DomainObject.Predmet.ProtuStrankaListFormatedOIB>
    <izvorni_sadrzaj>
      <item>ZAJEDNICA ŠPORTSKIH RIBOLOVNIH DRUŠTAVA OSIJEK, OIB 29325054571</item>
    </izvorni_sadrzaj>
    <derivirana_varijabla naziv="DomainObject.Predmet.ProtuStrankaListFormatedOIB_1">
      <item>ZAJEDNICA ŠPORTSKIH RIBOLOVNIH DRUŠTAVA OSIJEK, OIB 29325054571</item>
    </derivirana_varijabla>
  </DomainObject.Predmet.ProtuStrankaListFormatedOIB>
  <DomainObject.Predmet.ProtuStrankaListFormatedWithAdress>
    <izvorni_sadrzaj>
      <item>ZAJEDNICA ŠPORTSKIH RIBOLOVNIH DRUŠTAVA OSIJEK, Donjodravska obala 8, 31000 Osijek</item>
    </izvorni_sadrzaj>
    <derivirana_varijabla naziv="DomainObject.Predmet.ProtuStrankaListFormatedWithAdress_1">
      <item>ZAJEDNICA ŠPORTSKIH RIBOLOVNIH DRUŠTAVA OSIJEK, Donjodravska obala 8, 31000 Osijek</item>
    </derivirana_varijabla>
  </DomainObject.Predmet.ProtuStrankaListFormatedWithAdress>
  <DomainObject.Predmet.ProtuStrankaListFormatedWithAdressOIB>
    <izvorni_sadrzaj>
      <item>ZAJEDNICA ŠPORTSKIH RIBOLOVNIH DRUŠTAVA OSIJEK, OIB 29325054571, Donjodravska obala 8, 31000 Osijek</item>
    </izvorni_sadrzaj>
    <derivirana_varijabla naziv="DomainObject.Predmet.ProtuStrankaListFormatedWithAdressOIB_1">
      <item>ZAJEDNICA ŠPORTSKIH RIBOLOVNIH DRUŠTAVA OSIJEK, OIB 29325054571, Donjodravska obala 8, 31000 Osijek</item>
    </derivirana_varijabla>
  </DomainObject.Predmet.ProtuStrankaListFormatedWithAdressOIB>
  <DomainObject.Predmet.ProtuStrankaListNazivFormated>
    <izvorni_sadrzaj>
      <item>ZAJEDNICA ŠPORTSKIH RIBOLOVNIH DRUŠTAVA OSIJEK</item>
    </izvorni_sadrzaj>
    <derivirana_varijabla naziv="DomainObject.Predmet.ProtuStrankaListNazivFormated_1">
      <item>ZAJEDNICA ŠPORTSKIH RIBOLOVNIH DRUŠTAVA OSIJEK</item>
    </derivirana_varijabla>
  </DomainObject.Predmet.ProtuStrankaListNazivFormated>
  <DomainObject.Predmet.ProtuStrankaListNazivFormatedOIB>
    <izvorni_sadrzaj>
      <item>ZAJEDNICA ŠPORTSKIH RIBOLOVNIH DRUŠTAVA OSIJEK, OIB 29325054571</item>
    </izvorni_sadrzaj>
    <derivirana_varijabla naziv="DomainObject.Predmet.ProtuStrankaListNazivFormatedOIB_1">
      <item>ZAJEDNICA ŠPORTSKIH RIBOLOVNIH DRUŠTAVA OSIJEK, OIB 29325054571</item>
    </derivirana_varijabla>
  </DomainObject.Predmet.ProtuStrankaListNazivFormatedOIB>
  <DomainObject.Predmet.OstaliListFormated>
    <izvorni_sadrzaj>
      <item>ŽDO GUO OSIJEK</item>
      <item>FINA OSIJEK</item>
      <item>Perica Medaković</item>
    </izvorni_sadrzaj>
    <derivirana_varijabla naziv="DomainObject.Predmet.OstaliListFormated_1">
      <item>ŽDO GUO OSIJEK</item>
      <item>FINA OSIJEK</item>
      <item>Perica Medaković</item>
    </derivirana_varijabla>
  </DomainObject.Predmet.OstaliListFormated>
  <DomainObject.Predmet.OstaliListFormatedOIB>
    <izvorni_sadrzaj>
      <item>ŽDO GUO OSIJEK</item>
      <item>FINA OSIJEK</item>
      <item>Perica Medaković, OIB 37577204378</item>
    </izvorni_sadrzaj>
    <derivirana_varijabla naziv="DomainObject.Predmet.OstaliListFormatedOIB_1">
      <item>ŽDO GUO OSIJEK</item>
      <item>FINA OSIJEK</item>
      <item>Perica Medaković, OIB 37577204378</item>
    </derivirana_varijabla>
  </DomainObject.Predmet.OstaliListFormatedOIB>
  <DomainObject.Predmet.OstaliListFormatedWithAdress>
    <izvorni_sadrzaj>
      <item>ŽDO GUO OSIJEK</item>
      <item>FINA OSIJEK</item>
      <item>Perica Medaković, Ivana Mažuranića 2d, 43500 Daruvar</item>
    </izvorni_sadrzaj>
    <derivirana_varijabla naziv="DomainObject.Predmet.OstaliListFormatedWithAdress_1">
      <item>ŽDO GUO OSIJEK</item>
      <item>FINA OSIJEK</item>
      <item>Perica Medaković, Ivana Mažuranića 2d, 43500 Daruvar</item>
    </derivirana_varijabla>
  </DomainObject.Predmet.OstaliListFormatedWithAdress>
  <DomainObject.Predmet.OstaliListFormatedWithAdressOIB>
    <izvorni_sadrzaj>
      <item>ŽDO GUO OSIJEK</item>
      <item>FINA OSIJEK</item>
      <item>Perica Medaković, OIB 37577204378, Ivana Mažuranića 2d, 43500 Daruvar</item>
    </izvorni_sadrzaj>
    <derivirana_varijabla naziv="DomainObject.Predmet.OstaliListFormatedWithAdressOIB_1">
      <item>ŽDO GUO OSIJEK</item>
      <item>FINA OSIJEK</item>
      <item>Perica Medaković, OIB 37577204378, Ivana Mažuranića 2d, 43500 Daruvar</item>
    </derivirana_varijabla>
  </DomainObject.Predmet.OstaliListFormatedWithAdressOIB>
  <DomainObject.Predmet.OstaliListNazivFormated>
    <izvorni_sadrzaj>
      <item>ŽDO GUO OSIJEK</item>
      <item>FINA OSIJEK</item>
      <item>Perica Medaković</item>
    </izvorni_sadrzaj>
    <derivirana_varijabla naziv="DomainObject.Predmet.OstaliListNazivFormated_1">
      <item>ŽDO GUO OSIJEK</item>
      <item>FINA OSIJEK</item>
      <item>Perica Medaković</item>
    </derivirana_varijabla>
  </DomainObject.Predmet.OstaliListNazivFormated>
  <DomainObject.Predmet.OstaliListNazivFormatedOIB>
    <izvorni_sadrzaj>
      <item>ŽDO GUO OSIJEK</item>
      <item>FINA OSIJEK</item>
      <item>Perica Medaković, OIB 37577204378</item>
    </izvorni_sadrzaj>
    <derivirana_varijabla naziv="DomainObject.Predmet.OstaliListNazivFormatedOIB_1">
      <item>ŽDO GUO OSIJEK</item>
      <item>FINA OSIJEK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Dimnjašević</izvorni_sadrzaj>
    <derivirana_varijabla naziv="DomainObject.Predmet.StrankaIDrugi_1">Josip Dimnjašević</derivirana_varijabla>
  </DomainObject.Predmet.StrankaIDrugi>
  <DomainObject.Predmet.ProtustrankaIDrugi>
    <izvorni_sadrzaj>ZAJEDNICA ŠPORTSKIH RIBOLOVNIH DRUŠTAVA OSIJEK</izvorni_sadrzaj>
    <derivirana_varijabla naziv="DomainObject.Predmet.ProtustrankaIDrugi_1">ZAJEDNICA ŠPORTSKIH RIBOLOVNIH DRUŠTAVA OSIJEK</derivirana_varijabla>
  </DomainObject.Predmet.ProtustrankaIDrugi>
  <DomainObject.Predmet.StrankaIDrugiAdressOIB>
    <izvorni_sadrzaj>Josip Dimnjašević, OIB 38140852101, Trpanjska 8, 31000 Osijek</izvorni_sadrzaj>
    <derivirana_varijabla naziv="DomainObject.Predmet.StrankaIDrugiAdressOIB_1">Josip Dimnjašević, OIB 38140852101, Trpanjska 8, 31000 Osijek</derivirana_varijabla>
  </DomainObject.Predmet.StrankaIDrugiAdressOIB>
  <DomainObject.Predmet.ProtustrankaIDrugiAdressOIB>
    <izvorni_sadrzaj>ZAJEDNICA ŠPORTSKIH RIBOLOVNIH DRUŠTAVA OSIJEK, OIB 29325054571, Donjodravska obala 8, 31000 Osijek</izvorni_sadrzaj>
    <derivirana_varijabla naziv="DomainObject.Predmet.ProtustrankaIDrugiAdressOIB_1">ZAJEDNICA ŠPORTSKIH RIBOLOVNIH DRUŠTAVA OSIJEK, OIB 29325054571, Donjodravska obala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Dimnjašević</item>
      <item>ZAJEDNICA ŠPORTSKIH RIBOLOVNIH DRUŠTAVA OSIJEK</item>
      <item>ŽDO GUO OSIJEK</item>
      <item>FINA OSIJEK</item>
      <item>Perica Medaković</item>
    </izvorni_sadrzaj>
    <derivirana_varijabla naziv="DomainObject.Predmet.SudioniciListNaziv_1">
      <item>Josip Dimnjašević</item>
      <item>ZAJEDNICA ŠPORTSKIH RIBOLOVNIH DRUŠTAVA OSIJEK</item>
      <item>ŽDO GUO OSIJEK</item>
      <item>FINA OSIJEK</item>
      <item>Perica Medaković</item>
    </derivirana_varijabla>
  </DomainObject.Predmet.SudioniciListNaziv>
  <DomainObject.Predmet.SudioniciListAdressOIB>
    <izvorni_sadrzaj>
      <item>Josip Dimnjašević, OIB 38140852101, Trpanjska 8,31000 Osijek</item>
      <item>ZAJEDNICA ŠPORTSKIH RIBOLOVNIH DRUŠTAVA OSIJEK, OIB 29325054571, Donjodravska obala 8,31000 Osijek</item>
      <item>ŽDO GUO OSIJEK</item>
      <item>FINA OSIJEK</item>
      <item>Perica Medaković, OIB 37577204378, Ivana Mažuranića 2d,43500 Daruvar</item>
    </izvorni_sadrzaj>
    <derivirana_varijabla naziv="DomainObject.Predmet.SudioniciListAdressOIB_1">
      <item>Josip Dimnjašević, OIB 38140852101, Trpanjska 8,31000 Osijek</item>
      <item>ZAJEDNICA ŠPORTSKIH RIBOLOVNIH DRUŠTAVA OSIJEK, OIB 29325054571, Donjodravska obala 8,31000 Osijek</item>
      <item>ŽDO GUO OSIJEK</item>
      <item>FINA OSIJEK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38140852101</item>
      <item>, OIB 29325054571</item>
      <item>, OIB null</item>
      <item>, OIB null</item>
      <item>, OIB 37577204378</item>
    </izvorni_sadrzaj>
    <derivirana_varijabla naziv="DomainObject.Predmet.SudioniciListNazivOIB_1">
      <item>, OIB 38140852101</item>
      <item>, OIB 29325054571</item>
      <item>, OIB null</item>
      <item>, OIB null</item>
      <item>, OIB 37577204378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2124</properties:Characters>
  <properties:Lines>73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2016-06-03T08:57:00Z</dcterms:created>
  <dc:creator>tkovacevic</dc:creator>
  <cp:lastModifiedBy>Elizabeta Đeke</cp:lastModifiedBy>
  <cp:lastPrinted>2016-03-21T06:06:00Z</cp:lastPrinted>
  <dcterms:modified xmlns:xsi="http://www.w3.org/2001/XMLSchema-instance" xsi:type="dcterms:W3CDTF">2016-12-02T08:35:00Z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