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63fe" w14:paraId="43063fe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43EC8">
        <w:rPr>
          <w:rFonts w:hAnsi="Times New Roman" w:ascii="Times New Roman"/>
          <w:szCs w:val="24"/>
        </w:rPr>
        <w:t>1034</w:t>
      </w:r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B43EC8">
        <w:rPr>
          <w:rFonts w:hAnsi="Times New Roman" w:ascii="Times New Roman"/>
          <w:szCs w:val="24"/>
        </w:rPr>
        <w:t xml:space="preserve">AURORA GRADNJA d.o.o., </w:t>
      </w:r>
      <w:r w:rsidR="00B43EC8" w:rsidRPr="00BD20E0">
        <w:rPr>
          <w:rFonts w:hAnsi="Times New Roman" w:ascii="Times New Roman"/>
          <w:szCs w:val="24"/>
        </w:rPr>
        <w:t>Kerestinec, Svetonedeljska cesta 74</w:t>
      </w:r>
      <w:r w:rsidR="00B43EC8">
        <w:rPr>
          <w:rFonts w:hAnsi="Times New Roman" w:ascii="Times New Roman"/>
          <w:szCs w:val="24"/>
        </w:rPr>
        <w:t>, Sveta Nedelja,</w:t>
      </w:r>
      <w:r w:rsidR="00B43EC8" w:rsidRPr="004D3A78">
        <w:rPr>
          <w:rFonts w:hAnsi="Times New Roman" w:ascii="Times New Roman"/>
          <w:szCs w:val="24"/>
        </w:rPr>
        <w:t xml:space="preserve"> OIB:</w:t>
      </w:r>
      <w:r w:rsidR="00B43EC8">
        <w:rPr>
          <w:rFonts w:hAnsi="Times New Roman" w:ascii="Times New Roman"/>
          <w:szCs w:val="24"/>
        </w:rPr>
        <w:t xml:space="preserve"> </w:t>
      </w:r>
      <w:r w:rsidR="00B43EC8" w:rsidRPr="00BD20E0">
        <w:rPr>
          <w:rFonts w:hAnsi="Times New Roman" w:ascii="Times New Roman"/>
          <w:szCs w:val="24"/>
        </w:rPr>
        <w:t>02629304362</w:t>
      </w:r>
      <w:r w:rsidR="00023970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023970">
        <w:rPr>
          <w:rFonts w:hAnsi="Times New Roman" w:ascii="Times New Roman"/>
          <w:szCs w:val="24"/>
        </w:rPr>
        <w:t xml:space="preserve"> 14. prosinca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023970">
        <w:rPr>
          <w:rFonts w:hAnsi="Times New Roman" w:ascii="Times New Roman"/>
          <w:szCs w:val="24"/>
        </w:rPr>
        <w:t xml:space="preserve"> </w:t>
      </w:r>
    </w:p>
    <w:p w:rsidRDefault="00023970" w:rsidP="00FF649E" w:rsidR="00023970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561857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B43EC8">
        <w:rPr>
          <w:rFonts w:hAnsi="Times New Roman" w:ascii="Times New Roman"/>
          <w:szCs w:val="24"/>
        </w:rPr>
        <w:t xml:space="preserve">AURORA GRADNJA d.o.o., </w:t>
      </w:r>
      <w:r w:rsidR="00B43EC8" w:rsidRPr="00BD20E0">
        <w:rPr>
          <w:rFonts w:hAnsi="Times New Roman" w:ascii="Times New Roman"/>
          <w:szCs w:val="24"/>
        </w:rPr>
        <w:t>Kerestinec, Svetonedeljska cesta 74</w:t>
      </w:r>
      <w:r w:rsidR="00B43EC8">
        <w:rPr>
          <w:rFonts w:hAnsi="Times New Roman" w:ascii="Times New Roman"/>
          <w:szCs w:val="24"/>
        </w:rPr>
        <w:t>, Sveta Nedelja,</w:t>
      </w:r>
      <w:r w:rsidR="00B43EC8" w:rsidRPr="004D3A78">
        <w:rPr>
          <w:rFonts w:hAnsi="Times New Roman" w:ascii="Times New Roman"/>
          <w:szCs w:val="24"/>
        </w:rPr>
        <w:t xml:space="preserve"> OIB:</w:t>
      </w:r>
      <w:r w:rsidR="00B43EC8">
        <w:rPr>
          <w:rFonts w:hAnsi="Times New Roman" w:ascii="Times New Roman"/>
          <w:szCs w:val="24"/>
        </w:rPr>
        <w:t xml:space="preserve"> </w:t>
      </w:r>
      <w:r w:rsidR="00B43EC8" w:rsidRPr="00BD20E0">
        <w:rPr>
          <w:rFonts w:hAnsi="Times New Roman" w:ascii="Times New Roman"/>
          <w:szCs w:val="24"/>
        </w:rPr>
        <w:t>02629304362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43EC8" w:rsidP="002C4D53" w:rsidR="00B43E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dužnik podnio je 8.12.2015. prijedlog za obustavu stečajnog postupka jer trgovačko društvo ima znatnu imovinu i to nekretnine upisane u z.k.ul. 2121 k.o. Sveta Nedelja, z.k.ul. 3046 k.o. Rakitje, u z.k.ul. 2879 k.o. Kerestinec</w:t>
      </w:r>
      <w:r w:rsidR="002C4D53">
        <w:rPr>
          <w:rFonts w:hAnsi="Times New Roman" w:ascii="Times New Roman"/>
        </w:rPr>
        <w:t>.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561857">
        <w:rPr>
          <w:rFonts w:hAnsi="Times New Roman" w:ascii="Times New Roman"/>
          <w:szCs w:val="24"/>
        </w:rPr>
        <w:t>14. prosinca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8708F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2C4D53" w:rsidR="00FF649E" w:rsidRPr="002C4D53">
      <w:pPr>
        <w:pStyle w:val="Odlomakpopisa"/>
        <w:numPr>
          <w:ilvl w:val="0"/>
          <w:numId w:val="7"/>
        </w:numPr>
        <w:jc w:val="both"/>
      </w:pPr>
      <w:r w:rsidRPr="002C4D53">
        <w:t>Podnositelju zahtjeva: FINA-i</w:t>
      </w:r>
    </w:p>
    <w:p w:rsidRDefault="002C4D53" w:rsidP="002C4D53" w:rsidR="002C4D53" w:rsidRPr="002C4D53">
      <w:pPr>
        <w:pStyle w:val="Odlomakpopisa"/>
        <w:numPr>
          <w:ilvl w:val="0"/>
          <w:numId w:val="7"/>
        </w:numPr>
        <w:jc w:val="both"/>
      </w:pPr>
      <w:r>
        <w:t>dužnik</w:t>
      </w:r>
    </w:p>
    <w:p w:rsidRDefault="002C4D53" w:rsidP="002C4D53" w:rsidR="00D75016" w:rsidRPr="002A7ADF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FF649E">
        <w:rPr>
          <w:rFonts w:hAnsi="Times New Roman" w:ascii="Times New Roman"/>
          <w:szCs w:val="24"/>
        </w:rPr>
        <w:t xml:space="preserve">.) </w:t>
      </w:r>
      <w:r w:rsidR="00E72152">
        <w:rPr>
          <w:rFonts w:hAnsi="Times New Roman" w:ascii="Times New Roman"/>
          <w:szCs w:val="24"/>
        </w:rPr>
        <w:t>e</w:t>
      </w:r>
      <w:r w:rsidR="00FF649E"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 w:rsidR="00FF649E">
        <w:rPr>
          <w:rFonts w:hAnsi="Times New Roman" w:ascii="Times New Roman"/>
          <w:szCs w:val="24"/>
        </w:rPr>
        <w:t xml:space="preserve"> ploč</w:t>
      </w:r>
      <w:r w:rsidR="00E72152">
        <w:rPr>
          <w:rFonts w:hAnsi="Times New Roman" w:ascii="Times New Roman"/>
          <w:szCs w:val="24"/>
        </w:rPr>
        <w:t>a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8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B43EC8">
      <w:rPr>
        <w:rFonts w:hAnsi="Times New Roman" w:ascii="Times New Roman"/>
        <w:szCs w:val="24"/>
      </w:rPr>
      <w:t>1034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AB75A05"/>
    <w:multiLevelType w:val="hybridMultilevel"/>
    <w:tmpl w:val="C358915A"/>
    <w:lvl w:tplc="B4B64CC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3970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2C4D53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1857"/>
    <w:rsid w:val="00562C74"/>
    <w:rsid w:val="00567D15"/>
    <w:rsid w:val="005725EC"/>
    <w:rsid w:val="00581FE5"/>
    <w:rsid w:val="0058494D"/>
    <w:rsid w:val="005D19CC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50495"/>
    <w:rsid w:val="0086140E"/>
    <w:rsid w:val="00863EAF"/>
    <w:rsid w:val="008708FB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43EC8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8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8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8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8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8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8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8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8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GRADNJA d.o.o. zastupanog po punomoćniku Aleksandar Pendev; Ivica Zrilić</izvorni_sadrzaj>
    <derivirana_varijabla naziv="DomainObject.Predmet.ProtustrankaFormated_1">  AURORA GRADNJA d.o.o. zastupanog po punomoćniku Aleksandar Pendev; Ivica Zrilić</derivirana_varijabla>
  </DomainObject.Predmet.ProtustrankaFormated>
  <DomainObject.Predmet.ProtustrankaFormatedOIB>
    <izvorni_sadrzaj>  AURORA GRADNJA d.o.o., OIB 02629304362 zastupanog po punomoćniku Aleksandar Pendev; Ivica Zrilić</izvorni_sadrzaj>
    <derivirana_varijabla naziv="DomainObject.Predmet.ProtustrankaFormatedOIB_1">  AURORA GRADNJA d.o.o., OIB 02629304362 zastupanog po punomoćniku Aleksandar Pendev; Ivica Zrilić</derivirana_varijabla>
  </DomainObject.Predmet.ProtustrankaFormatedOIB>
  <DomainObject.Predmet.ProtustrankaFormatedWithAdress>
    <izvorni_sadrzaj> AURORA GRADNJA d.o.o., Kerestinec, Svetonedeljska cesta 74, 10431 Sveta Nedelja zastupanog po punomoćniku Aleksandar Pendev; Ivica Zrilić</izvorni_sadrzaj>
    <derivirana_varijabla naziv="DomainObject.Predmet.ProtustrankaFormatedWithAdress_1"> AURORA GRADNJA d.o.o., Kerestinec, Svetonedeljska cesta 74, 10431 Sveta Nedelja zastupanog po punomoćniku Aleksandar Pendev; Ivica Zrilić</derivirana_varijabla>
  </DomainObject.Predmet.ProtustrankaFormatedWithAdress>
  <DomainObject.Predmet.ProtustrankaFormatedWithAdressOIB>
    <izvorni_sadrzaj> AURORA GRADNJA d.o.o., OIB 02629304362, Kerestinec, Svetonedeljska cesta 74, 10431 Sveta Nedelja zastupanog po punomoćniku Aleksandar Pendev; Ivica Zrilić</izvorni_sadrzaj>
    <derivirana_varijabla naziv="DomainObject.Predmet.ProtustrankaFormatedWithAdressOIB_1"> AURORA GRADNJA d.o.o., OIB 02629304362, Kerestinec, Svetonedeljska cesta 74, 10431 Sveta Nedelja zastupanog po punomoćniku Aleksandar Pendev; Ivica Zrilić</derivirana_varijabla>
  </DomainObject.Predmet.ProtustrankaFormatedWithAdressOIB>
  <DomainObject.Predmet.ProtustrankaWithAdress>
    <izvorni_sadrzaj>AURORA GRADNJA d.o.o. Kerestinec, Svetonedeljska cesta 74, 10431 Sveta Nedelja</izvorni_sadrzaj>
    <derivirana_varijabla naziv="DomainObject.Predmet.ProtustrankaWithAdress_1">AURORA GRADNJA d.o.o. Kerestinec, Svetonedeljska cesta 74, 10431 Sveta Nedelja</derivirana_varijabla>
  </DomainObject.Predmet.ProtustrankaWithAdress>
  <DomainObject.Predmet.ProtustrankaWithAdressOIB>
    <izvorni_sadrzaj>AURORA GRADNJA d.o.o., OIB 02629304362, Kerestinec, Svetonedeljska cesta 74, 10431 Sveta Nedelja</izvorni_sadrzaj>
    <derivirana_varijabla naziv="DomainObject.Predmet.ProtustrankaWithAdressOIB_1">AURORA GRADNJA d.o.o., OIB 02629304362, Kerestinec, Svetonedeljska cesta 74, 10431 Sveta Nedelja</derivirana_varijabla>
  </DomainObject.Predmet.ProtustrankaWithAdressOIB>
  <DomainObject.Predmet.ProtustrankaNazivFormated>
    <izvorni_sadrzaj>AURORA GRADNJA d.o.o.</izvorni_sadrzaj>
    <derivirana_varijabla naziv="DomainObject.Predmet.ProtustrankaNazivFormated_1">AURORA GRADNJA d.o.o.</derivirana_varijabla>
  </DomainObject.Predmet.ProtustrankaNazivFormated>
  <DomainObject.Predmet.ProtustrankaNazivFormatedOIB>
    <izvorni_sadrzaj>AURORA GRADNJA d.o.o., OIB 02629304362</izvorni_sadrzaj>
    <derivirana_varijabla naziv="DomainObject.Predmet.ProtustrankaNazivFormatedOIB_1">AURORA GRADNJA d.o.o., OIB 02629304362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GRADNJA d.o.o. zastupanog po punomoćniku Aleksandar Pendev; Ivica Zrilić</item>
    </izvorni_sadrzaj>
    <derivirana_varijabla naziv="DomainObject.Predmet.ProtuStrankaListFormated_1">
      <item>AURORA GRADNJA d.o.o. zastupanog po punomoćniku Aleksandar Pendev; Ivica Zrilić</item>
    </derivirana_varijabla>
  </DomainObject.Predmet.ProtuStrankaListFormated>
  <DomainObject.Predmet.ProtuStrankaListFormatedOIB>
    <izvorni_sadrzaj>
      <item>AURORA GRADNJA d.o.o., OIB 02629304362 zastupanog po punomoćniku Aleksandar Pendev; Ivica Zrilić</item>
    </izvorni_sadrzaj>
    <derivirana_varijabla naziv="DomainObject.Predmet.ProtuStrankaListFormatedOIB_1">
      <item>AURORA GRADNJA d.o.o., OIB 02629304362 zastupanog po punomoćniku Aleksandar Pendev; Ivica Zrilić</item>
    </derivirana_varijabla>
  </DomainObject.Predmet.ProtuStrankaListFormatedOIB>
  <DomainObject.Predmet.ProtuStrankaListFormatedWithAdress>
    <izvorni_sadrzaj>
      <item>AURORA GRADNJA d.o.o., Kerestinec, Svetonedeljska cesta 74, 10431 Sveta Nedelja zastupanog po punomoćniku Aleksandar Pendev; Ivica Zrilić</item>
    </izvorni_sadrzaj>
    <derivirana_varijabla naziv="DomainObject.Predmet.ProtuStrankaListFormatedWithAdress_1">
      <item>AURORA GRADNJA d.o.o., Kerestinec, Svetonedeljska cesta 74, 10431 Sveta Nedelja zastupanog po punomoćniku Aleksandar Pendev; Ivica Zrilić</item>
    </derivirana_varijabla>
  </DomainObject.Predmet.ProtuStrankaListFormatedWithAdress>
  <DomainObject.Predmet.ProtuStrankaListFormatedWithAdressOIB>
    <izvorni_sadrzaj>
      <item>AURORA GRADNJA d.o.o., OIB 02629304362, Kerestinec, Svetonedeljska cesta 74, 10431 Sveta Nedelja zastupanog po punomoćniku Aleksandar Pendev; Ivica Zrilić</item>
    </izvorni_sadrzaj>
    <derivirana_varijabla naziv="DomainObject.Predmet.ProtuStrankaListFormatedWithAdressOIB_1">
      <item>AURORA GRADNJA d.o.o., OIB 02629304362, Kerestinec, Svetonedeljska cesta 74, 10431 Sveta Nedelja zastupanog po punomoćniku Aleksandar Pendev; Ivica Zrilić</item>
    </derivirana_varijabla>
  </DomainObject.Predmet.ProtuStrankaListFormatedWithAdressOIB>
  <DomainObject.Predmet.ProtuStrankaListNazivFormated>
    <izvorni_sadrzaj>
      <item>AURORA GRADNJA d.o.o.</item>
    </izvorni_sadrzaj>
    <derivirana_varijabla naziv="DomainObject.Predmet.ProtuStrankaListNazivFormated_1">
      <item>AURORA GRADNJA d.o.o.</item>
    </derivirana_varijabla>
  </DomainObject.Predmet.ProtuStrankaListNazivFormated>
  <DomainObject.Predmet.ProtuStrankaListNazivFormatedOIB>
    <izvorni_sadrzaj>
      <item>AURORA GRADNJA d.o.o., OIB 02629304362</item>
    </izvorni_sadrzaj>
    <derivirana_varijabla naziv="DomainObject.Predmet.ProtuStrankaListNazivFormatedOIB_1">
      <item>AURORA GRADNJA d.o.o., OIB 02629304362</item>
    </derivirana_varijabla>
  </DomainObject.Predmet.ProtuStrankaListNazivFormatedOIB>
  <DomainObject.Predmet.OstaliListFormated>
    <izvorni_sadrzaj>
      <item>HRVATSKI ZAVOD ZA MIROVINSKO OSIGURANJE</item>
      <item>Aleksandar Pendev punomoćnik sudionika u postupku AURORA GRADNJA d.o.o.</item>
      <item>Ivica Zrilić punomoćnik sudionika u postupku AURORA GRADNJA d.o.o.</item>
    </izvorni_sadrzaj>
    <derivirana_varijabla naziv="DomainObject.Predmet.OstaliListFormated_1">
      <item>HRVATSKI ZAVOD ZA MIROVINSKO OSIGURANJE</item>
      <item>Aleksandar Pendev punomoćnik sudionika u postupku AURORA GRADNJA d.o.o.</item>
      <item>Ivica Zrilić punomoćnik sudionika u postupku AURORA GRADNJA d.o.o.</item>
    </derivirana_varijabla>
  </DomainObject.Predmet.OstaliListFormated>
  <DomainObject.Predmet.OstaliListFormatedOIB>
    <izvorni_sadrzaj>
      <item>HRVATSKI ZAVOD ZA MIROVINSKO OSIGURANJE</item>
      <item>Aleksandar Pendev, OIB 56607801451 punomoćnik sudionika u postupku AURORA GRADNJA d.o.o.</item>
      <item>Ivica Zrilić, OIB 58934905707 punomoćnik sudionika u postupku AURORA GRADNJA d.o.o.</item>
    </izvorni_sadrzaj>
    <derivirana_varijabla naziv="DomainObject.Predmet.OstaliListFormatedOIB_1">
      <item>HRVATSKI ZAVOD ZA MIROVINSKO OSIGURANJE</item>
      <item>Aleksandar Pendev, OIB 56607801451 punomoćnik sudionika u postupku AURORA GRADNJA d.o.o.</item>
      <item>Ivica Zrilić, OIB 58934905707 punomoćnik sudionika u postupku AURORA GRADNJA d.o.o.</item>
    </derivirana_varijabla>
  </DomainObject.Predmet.OstaliListFormatedOIB>
  <DomainObject.Predmet.OstaliListFormatedWithAdress>
    <izvorni_sadrzaj>
      <item>HRVATSKI ZAVOD ZA MIROVINSKO OSIGURANJE, Trpimorova 4, 10000 Zagreb</item>
      <item>Aleksandar Pendev, Kombolova Ulica 13, 10000 Zagreb punomoćnik sudionika u postupku AURORA GRADNJA d.o.o.</item>
      <item>Ivica Zrilić, Dankovečka 3, 10000 Zagreb punomoćnik sudionika u postupku AURORA GRADNJA d.o.o.</item>
    </izvorni_sadrzaj>
    <derivirana_varijabla naziv="DomainObject.Predmet.OstaliListFormatedWithAdress_1">
      <item>HRVATSKI ZAVOD ZA MIROVINSKO OSIGURANJE, Trpimorova 4, 10000 Zagreb</item>
      <item>Aleksandar Pendev, Kombolova Ulica 13, 10000 Zagreb punomoćnik sudionika u postupku AURORA GRADNJA d.o.o.</item>
      <item>Ivica Zrilić, Dankovečka 3, 10000 Zagreb punomoćnik sudionika u postupku AURORA GRADNJA d.o.o.</item>
    </derivirana_varijabla>
  </DomainObject.Predmet.OstaliListFormatedWithAdress>
  <DomainObject.Predmet.OstaliListFormatedWithAdressOIB>
    <izvorni_sadrzaj>
      <item>HRVATSKI ZAVOD ZA MIROVINSKO OSIGURANJE, Trpimorova 4, 10000 Zagreb</item>
      <item>Aleksandar Pendev, OIB 56607801451, Kombolova Ulica 13, 10000 Zagreb punomoćnik sudionika u postupku AURORA GRADNJA d.o.o.</item>
      <item>Ivica Zrilić, OIB 58934905707, Dankovečka 3, 10000 Zagreb punomoćnik sudionika u postupku AURORA GRADNJA d.o.o.</item>
    </izvorni_sadrzaj>
    <derivirana_varijabla naziv="DomainObject.Predmet.OstaliListFormatedWithAdressOIB_1">
      <item>HRVATSKI ZAVOD ZA MIROVINSKO OSIGURANJE, Trpimorova 4, 10000 Zagreb</item>
      <item>Aleksandar Pendev, OIB 56607801451, Kombolova Ulica 13, 10000 Zagreb punomoćnik sudionika u postupku AURORA GRADNJA d.o.o.</item>
      <item>Ivica Zrilić, OIB 58934905707, Dankovečka 3, 10000 Zagreb punomoćnik sudionika u postupku AURORA GRADNJA d.o.o.</item>
    </derivirana_varijabla>
  </DomainObject.Predmet.OstaliListFormatedWithAdressOIB>
  <DomainObject.Predmet.OstaliListNazivFormated>
    <izvorni_sadrzaj>
      <item>HRVATSKI ZAVOD ZA MIROVINSKO OSIGURANJE</item>
      <item>Aleksandar Pendev</item>
      <item>Ivica Zrilić</item>
    </izvorni_sadrzaj>
    <derivirana_varijabla naziv="DomainObject.Predmet.OstaliListNazivFormated_1">
      <item>HRVATSKI ZAVOD ZA MIROVINSKO OSIGURANJE</item>
      <item>Aleksandar Pendev</item>
      <item>Ivica Zrilić</item>
    </derivirana_varijabla>
  </DomainObject.Predmet.OstaliListNazivFormated>
  <DomainObject.Predmet.OstaliListNazivFormatedOIB>
    <izvorni_sadrzaj>
      <item>HRVATSKI ZAVOD ZA MIROVINSKO OSIGURANJE</item>
      <item>Aleksandar Pendev, OIB 56607801451</item>
      <item>Ivica Zrilić, OIB 58934905707</item>
    </izvorni_sadrzaj>
    <derivirana_varijabla naziv="DomainObject.Predmet.OstaliListNazivFormatedOIB_1">
      <item>HRVATSKI ZAVOD ZA MIROVINSKO OSIGURANJE</item>
      <item>Aleksandar Pendev, OIB 56607801451</item>
      <item>Ivica Zrilić, OIB 58934905707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GRADNJA d.o.o.</izvorni_sadrzaj>
    <derivirana_varijabla naziv="DomainObject.Predmet.ProtustrankaIDrugi_1">AURORA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GRADNJA d.o.o., OIB 02629304362, Kerestinec, Svetonedeljska cesta 74, 10431 Sveta Nedelja</izvorni_sadrzaj>
    <derivirana_varijabla naziv="DomainObject.Predmet.ProtustrankaIDrugiAdressOIB_1">AURORA GRADNJA d.o.o., OIB 02629304362, Kerestinec,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GRADNJA d.o.o.</item>
      <item>FINA Regionalni centar Zagreb</item>
      <item>HRVATSKI ZAVOD ZA MIROVINSKO OSIGURANJE</item>
      <item>Aleksandar Pendev</item>
      <item>Ivica Zrilić</item>
    </izvorni_sadrzaj>
    <derivirana_varijabla naziv="DomainObject.Predmet.SudioniciListNaziv_1">
      <item>AURORA GRADNJA d.o.o.</item>
      <item>FINA Regionalni centar Zagreb</item>
      <item>HRVATSKI ZAVOD ZA MIROVINSKO OSIGURANJE</item>
      <item>Aleksandar Pendev</item>
      <item>Ivica Zrilić</item>
    </derivirana_varijabla>
  </DomainObject.Predmet.SudioniciListNaziv>
  <DomainObject.Predmet.SudioniciListAdressOIB>
    <izvorni_sadrzaj>
      <item>AURORA GRADNJA d.o.o., OIB 02629304362, Kerestinec, Svetonedeljska cesta 74,10431 Sveta Nedelja</item>
      <item>FINA Regionalni centar Zagreb, OIB 85821130368, Trg svibanjskih žrtava 1995. 1,10000 Zagreb</item>
      <item>HRVATSKI ZAVOD ZA MIROVINSKO OSIGURANJE, Trpimorova 4,10000 Zagreb</item>
      <item>Aleksandar Pendev, OIB 56607801451, Kombolova Ulica 13,10000 Zagreb</item>
      <item>Ivica Zrilić, OIB 58934905707, Dankovečka 3,10000 Zagreb</item>
    </izvorni_sadrzaj>
    <derivirana_varijabla naziv="DomainObject.Predmet.SudioniciListAdressOIB_1">
      <item>AURORA GRADNJA d.o.o., OIB 02629304362, Kerestinec, Svetonedeljska cesta 74,10431 Sveta Nedelja</item>
      <item>FINA Regionalni centar Zagreb, OIB 85821130368, Trg svibanjskih žrtava 1995. 1,10000 Zagreb</item>
      <item>HRVATSKI ZAVOD ZA MIROVINSKO OSIGURANJE, Trpimorova 4,10000 Zagreb</item>
      <item>Aleksandar Pendev, OIB 56607801451, Kombolova Ulica 13,10000 Zagreb</item>
      <item>Ivica Zrilić, OIB 58934905707,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02629304362</item>
      <item>, OIB 85821130368</item>
      <item>, OIB null</item>
      <item>, OIB 56607801451</item>
      <item>, OIB 58934905707</item>
    </izvorni_sadrzaj>
    <derivirana_varijabla naziv="DomainObject.Predmet.SudioniciListNazivOIB_1">
      <item>, OIB 02629304362</item>
      <item>, OIB 85821130368</item>
      <item>, OIB null</item>
      <item>, OIB 56607801451</item>
      <item>, OIB 58934905707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1617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2015-12-14T13:53:00Z</dcterms:created>
  <dc:creator>kbabic</dc:creator>
  <cp:lastModifiedBy>Katarina Babić</cp:lastModifiedBy>
  <cp:lastPrinted>2015-12-14T14:03:00Z</cp:lastPrinted>
  <dcterms:modified xmlns:xsi="http://www.w3.org/2001/XMLSchema-instance" xsi:type="dcterms:W3CDTF">2015-12-14T14:03:00Z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