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c067" w14:paraId="1abc067" w:rsidRDefault="000202C5" w:rsidP="000202C5" w:rsidR="000202C5" w:rsidRPr="00182DB7">
      <w:pPr>
        <w15:collapsed w:val="false"/>
      </w:pPr>
      <w:bookmarkStart w:name="_GoBack" w:id="0"/>
      <w:bookmarkEnd w:id="0"/>
      <w:r w:rsidRPr="00182DB7">
        <w:t>REPUBLIKA HRVATSKA</w:t>
      </w:r>
    </w:p>
    <w:p w:rsidRDefault="000202C5" w:rsidP="000202C5" w:rsidR="000202C5" w:rsidRPr="00182DB7">
      <w:r w:rsidRPr="00182DB7">
        <w:t>TRGOVAČKI SUD U RIJECI</w:t>
      </w:r>
    </w:p>
    <w:p w:rsidRDefault="000202C5" w:rsidP="000202C5" w:rsidR="000202C5" w:rsidRPr="00182DB7"/>
    <w:p w:rsidRDefault="000202C5" w:rsidP="000202C5" w:rsidR="000202C5" w:rsidRPr="00182DB7">
      <w:pPr>
        <w:jc w:val="center"/>
      </w:pPr>
      <w:r w:rsidRPr="00182DB7">
        <w:t>Z A P I S N I K</w:t>
      </w:r>
    </w:p>
    <w:p w:rsidRDefault="000202C5" w:rsidP="000202C5" w:rsidR="000202C5" w:rsidRPr="00182DB7">
      <w:pPr>
        <w:jc w:val="center"/>
      </w:pPr>
      <w:r w:rsidRPr="00182DB7">
        <w:t xml:space="preserve">od </w:t>
      </w:r>
      <w:r w:rsidR="00182DB7" w:rsidRPr="00182DB7">
        <w:t>21. studenoga 2018</w:t>
      </w:r>
      <w:r w:rsidRPr="00182DB7">
        <w:t xml:space="preserve">. </w:t>
      </w:r>
    </w:p>
    <w:p w:rsidRDefault="007910B2" w:rsidP="007910B2" w:rsidR="007910B2" w:rsidRPr="00182DB7">
      <w:pPr>
        <w:jc w:val="center"/>
      </w:pPr>
      <w:r w:rsidRPr="00182DB7">
        <w:t xml:space="preserve">Sastavljen kod Trgovačkog suda u Rijeci, radi izjašnjenja o prijedlogu i rasprave o uvjetima za otvaranje stečajnog postupka nad dužnikom </w:t>
      </w:r>
      <w:r w:rsidR="00A222F4" w:rsidRPr="00A222F4">
        <w:t>NATURA OPATIJA jednostavno društvo s ograničenom odgovornošću za ugostiteljstvo i usluge Opatija, Maršala Tita 153, OIB: 28401396365</w:t>
      </w:r>
    </w:p>
    <w:p w:rsidRDefault="000202C5" w:rsidP="000202C5" w:rsidR="000202C5" w:rsidRPr="00182DB7"/>
    <w:p w:rsidRDefault="000202C5" w:rsidP="000202C5" w:rsidR="000202C5" w:rsidRPr="00182DB7">
      <w:r w:rsidRPr="00182DB7">
        <w:t>OD SUDA PRISUTNI:</w:t>
      </w:r>
    </w:p>
    <w:p w:rsidRDefault="000202C5" w:rsidP="000202C5" w:rsidR="000202C5" w:rsidRPr="00182DB7">
      <w:r w:rsidRPr="00182DB7">
        <w:t>Vera Jelenović, sudac</w:t>
      </w:r>
    </w:p>
    <w:p w:rsidRDefault="00182DB7" w:rsidP="000202C5" w:rsidR="000202C5" w:rsidRPr="00182DB7">
      <w:r w:rsidRPr="00182DB7">
        <w:t>Željka Borčić</w:t>
      </w:r>
      <w:r w:rsidR="000202C5" w:rsidRPr="00182DB7">
        <w:t>, zapisničar</w:t>
      </w:r>
    </w:p>
    <w:p w:rsidRDefault="000202C5" w:rsidP="000202C5" w:rsidR="000202C5" w:rsidRPr="00182DB7"/>
    <w:p w:rsidRDefault="000202C5" w:rsidP="000202C5" w:rsidR="000202C5" w:rsidRPr="00182DB7">
      <w:r w:rsidRPr="00182DB7">
        <w:t xml:space="preserve">Početak u </w:t>
      </w:r>
      <w:r w:rsidR="001E3354" w:rsidRPr="00182DB7">
        <w:t>9</w:t>
      </w:r>
      <w:r w:rsidR="007910B2" w:rsidRPr="00182DB7">
        <w:t>,</w:t>
      </w:r>
      <w:r w:rsidR="00B11FE6">
        <w:t>2</w:t>
      </w:r>
      <w:r w:rsidR="007910B2" w:rsidRPr="00182DB7">
        <w:t>0</w:t>
      </w:r>
      <w:r w:rsidRPr="00182DB7">
        <w:t xml:space="preserve"> sati.</w:t>
      </w:r>
    </w:p>
    <w:p w:rsidRDefault="000202C5" w:rsidP="000202C5" w:rsidR="000202C5" w:rsidRPr="00182DB7"/>
    <w:p w:rsidRDefault="000202C5" w:rsidP="000202C5" w:rsidR="000202C5" w:rsidRPr="00182DB7">
      <w:r w:rsidRPr="00182DB7">
        <w:t>Utvrđuje se da su na današnje ročište pristupili:</w:t>
      </w:r>
    </w:p>
    <w:p w:rsidRDefault="000202C5" w:rsidP="000202C5" w:rsidR="000202C5" w:rsidRPr="00182DB7">
      <w:r w:rsidRPr="00182DB7">
        <w:t xml:space="preserve">Privremeni stečajni upravitelj: </w:t>
      </w:r>
      <w:r w:rsidR="005653D1">
        <w:t>Ana Glavan Dukić</w:t>
      </w:r>
    </w:p>
    <w:p w:rsidRDefault="007910B2" w:rsidP="007910B2" w:rsidR="007910B2" w:rsidRPr="00182DB7">
      <w:r w:rsidRPr="00182DB7">
        <w:t>Za predlagatelja: nitko, dostava poziva uredna</w:t>
      </w:r>
    </w:p>
    <w:p w:rsidRDefault="007910B2" w:rsidR="005653D1">
      <w:r w:rsidRPr="00182DB7">
        <w:t xml:space="preserve">Za dužnika:  </w:t>
      </w:r>
      <w:r w:rsidR="005653D1">
        <w:t>Anes Pozderac osoba ovlaštena za dužnikovo zastupanje, čiji je identitet sud utvrdio uvidom u osobnu iskaznicu broj  110059107 izdanu od PP Opatija</w:t>
      </w:r>
    </w:p>
    <w:p w:rsidRDefault="007910B2" w:rsidP="007910B2" w:rsidR="007910B2"/>
    <w:p w:rsidRDefault="000202C5" w:rsidP="000202C5" w:rsidR="000202C5">
      <w:pPr>
        <w:jc w:val="both"/>
        <w:rPr>
          <w:bCs/>
        </w:rPr>
      </w:pPr>
      <w:r w:rsidRPr="00182DB7">
        <w:t xml:space="preserve">Sud je uvidom </w:t>
      </w:r>
      <w:r w:rsidR="00597A9B">
        <w:t>prijedlog i dopis</w:t>
      </w:r>
      <w:r w:rsidR="001E3354" w:rsidRPr="00182DB7">
        <w:t xml:space="preserve"> </w:t>
      </w:r>
      <w:r w:rsidRPr="00182DB7">
        <w:t xml:space="preserve">Financijske agencije od </w:t>
      </w:r>
      <w:r w:rsidR="00597A9B">
        <w:t>25. rujna</w:t>
      </w:r>
      <w:r w:rsidR="00182DB7" w:rsidRPr="00182DB7">
        <w:t xml:space="preserve"> 2018.</w:t>
      </w:r>
      <w:r w:rsidRPr="00182DB7">
        <w:t xml:space="preserve">  utvrdio kako dužnik ispunjava uvjete za stečaj s obzirom da je nesposoban za plaćanje</w:t>
      </w:r>
      <w:r w:rsidR="00182DB7" w:rsidRPr="00182DB7">
        <w:t xml:space="preserve">, a iz izvješća privremenog stečajnog upravitelja od 13. studenoga 2018. vidljivo je da je prezadužen i da </w:t>
      </w:r>
      <w:r w:rsidRPr="00182DB7">
        <w:rPr>
          <w:bCs/>
        </w:rPr>
        <w:t>nema imovine dostatne za pokriće troškova stečajnog postupka.</w:t>
      </w:r>
    </w:p>
    <w:p w:rsidRDefault="001C0377" w:rsidP="000202C5" w:rsidR="001C0377">
      <w:pPr>
        <w:jc w:val="both"/>
        <w:rPr>
          <w:bCs/>
        </w:rPr>
      </w:pPr>
      <w:r>
        <w:rPr>
          <w:bCs/>
        </w:rPr>
        <w:t xml:space="preserve">Dužnik moli odgodu današnjeg ročišta ističući kako je i prošle godine radio samo u vrijeme adventa. Navodi da je lani zarada bila mala jer ga vrijeme nije poslužilo odnosno zbog kiše je bio znatno smanjen promet. </w:t>
      </w:r>
    </w:p>
    <w:p w:rsidRDefault="001C0377" w:rsidP="001C0377" w:rsidR="000202C5">
      <w:pPr>
        <w:jc w:val="both"/>
        <w:rPr>
          <w:bCs/>
        </w:rPr>
      </w:pPr>
      <w:r>
        <w:rPr>
          <w:bCs/>
        </w:rPr>
        <w:t xml:space="preserve">Privremeni stečajni upravitelj s obzirom na ne veliku blokadu i mogućnost dužnikovog izlaska iz uvjeta za stečaj te nepostojanja druge imovine iz koje bi se podmirili  dužnikovi vjerovnici ističe da se ne protivi odgodi današnjeg ročišta. </w:t>
      </w:r>
    </w:p>
    <w:p w:rsidRDefault="001C0377" w:rsidP="00194082" w:rsidR="001C0377" w:rsidRPr="007B077F">
      <w:pPr>
        <w:jc w:val="both"/>
        <w:rPr>
          <w:b/>
        </w:rPr>
      </w:pPr>
    </w:p>
    <w:p w:rsidRDefault="001C0377" w:rsidP="00954743" w:rsidR="001C0377" w:rsidRPr="00EB68CE">
      <w:r w:rsidRPr="00EB68CE">
        <w:t xml:space="preserve">Sud donosi </w:t>
      </w:r>
    </w:p>
    <w:p w:rsidRDefault="001C0377" w:rsidP="00954743" w:rsidR="001C0377" w:rsidRPr="00EB68CE"/>
    <w:p w:rsidRDefault="001C0377" w:rsidP="00954743" w:rsidR="001C0377" w:rsidRPr="00EB68CE">
      <w:pPr>
        <w:jc w:val="center"/>
      </w:pPr>
      <w:r w:rsidRPr="00EB68CE">
        <w:t>r j e š e n j e</w:t>
      </w:r>
    </w:p>
    <w:p w:rsidRDefault="001C0377" w:rsidP="00954743" w:rsidR="001C0377" w:rsidRPr="00EB68CE">
      <w:pPr>
        <w:jc w:val="both"/>
      </w:pPr>
    </w:p>
    <w:p w:rsidRDefault="001C0377" w:rsidP="00954743" w:rsidR="001C0377" w:rsidRPr="00EB68CE">
      <w:pPr>
        <w:jc w:val="both"/>
      </w:pPr>
      <w:r w:rsidRPr="00EB68CE">
        <w:tab/>
        <w:t xml:space="preserve">S obzirom na navode dužnika i privremenog stečajnog upravitelja na današnjem ročištu, odgađa se daljnje raspravljanje na današnjem ročištu, te se sljedeće ročište određuje za </w:t>
      </w:r>
    </w:p>
    <w:p w:rsidRDefault="001C0377" w:rsidP="00954743" w:rsidR="001C0377" w:rsidRPr="00EB68CE">
      <w:pPr>
        <w:jc w:val="both"/>
      </w:pPr>
    </w:p>
    <w:p w:rsidRDefault="00EB68CE" w:rsidP="00954743" w:rsidR="001C0377" w:rsidRPr="007B077F">
      <w:pPr>
        <w:jc w:val="center"/>
        <w:rPr>
          <w:b/>
        </w:rPr>
      </w:pPr>
      <w:r>
        <w:rPr>
          <w:b/>
        </w:rPr>
        <w:t>23. siječnja 2019. u 9,2</w:t>
      </w:r>
      <w:r w:rsidR="001C0377" w:rsidRPr="007B077F">
        <w:rPr>
          <w:b/>
        </w:rPr>
        <w:t>0 sati</w:t>
      </w:r>
    </w:p>
    <w:p w:rsidRDefault="001C0377" w:rsidP="00954743" w:rsidR="001C0377" w:rsidRPr="007B077F">
      <w:pPr>
        <w:jc w:val="both"/>
        <w:rPr>
          <w:b/>
        </w:rPr>
      </w:pPr>
    </w:p>
    <w:p w:rsidRDefault="001C0377" w:rsidP="00954743" w:rsidR="001C0377" w:rsidRPr="00EB68CE">
      <w:pPr>
        <w:jc w:val="both"/>
      </w:pPr>
      <w:r w:rsidRPr="00EB68CE">
        <w:t>u prostorijama Trgovačkog suda u Rijeci, Zadarska ulica 1 i 3, sudnica broj 3, I kat.</w:t>
      </w:r>
    </w:p>
    <w:p w:rsidRDefault="000202C5" w:rsidP="000202C5" w:rsidR="000202C5" w:rsidRPr="00182DB7"/>
    <w:p w:rsidRDefault="000202C5" w:rsidP="000202C5" w:rsidR="000202C5" w:rsidRPr="00182DB7">
      <w:r w:rsidRPr="00182DB7">
        <w:t xml:space="preserve">Dovršeno u </w:t>
      </w:r>
      <w:r w:rsidR="00182DB7">
        <w:t>9</w:t>
      </w:r>
      <w:r w:rsidR="007910B2" w:rsidRPr="00182DB7">
        <w:t>,</w:t>
      </w:r>
      <w:r w:rsidR="00597A9B">
        <w:t>3</w:t>
      </w:r>
      <w:r w:rsidR="007910B2" w:rsidRPr="00182DB7">
        <w:t>0</w:t>
      </w:r>
      <w:r w:rsidRPr="00182DB7">
        <w:t xml:space="preserve"> sati.</w:t>
      </w:r>
    </w:p>
    <w:p w:rsidRDefault="000202C5" w:rsidP="000202C5" w:rsidR="000202C5" w:rsidRPr="00182DB7"/>
    <w:p w:rsidRDefault="000202C5" w:rsidP="000202C5" w:rsidR="000202C5" w:rsidRPr="00182DB7">
      <w:pPr>
        <w:ind w:firstLine="708" w:left="3540"/>
      </w:pPr>
      <w:r w:rsidRPr="00182DB7">
        <w:t xml:space="preserve">Sudac                      </w:t>
      </w:r>
    </w:p>
    <w:p w:rsidRDefault="000202C5" w:rsidP="000202C5" w:rsidR="000202C5" w:rsidRPr="00182DB7"/>
    <w:p w:rsidRDefault="000202C5" w:rsidR="004F6C16" w:rsidRPr="00182DB7">
      <w:r w:rsidRPr="00182DB7">
        <w:t xml:space="preserve">           </w:t>
      </w:r>
      <w:r w:rsidRPr="00182DB7">
        <w:tab/>
      </w:r>
      <w:r w:rsidRPr="00182DB7">
        <w:tab/>
      </w:r>
      <w:r w:rsidRPr="00182DB7">
        <w:tab/>
      </w:r>
      <w:r w:rsidRPr="00182DB7">
        <w:tab/>
      </w:r>
      <w:r w:rsidRPr="00182DB7">
        <w:tab/>
      </w:r>
      <w:r w:rsidRPr="00182DB7">
        <w:tab/>
        <w:t xml:space="preserve">Zapisničar            </w:t>
      </w:r>
      <w:r w:rsidRPr="00182DB7">
        <w:tab/>
      </w:r>
      <w:r w:rsidRPr="00182DB7">
        <w:tab/>
        <w:t xml:space="preserve">Stranke  </w:t>
      </w:r>
    </w:p>
    <w:sectPr w:rsidR="004F6C16" w:rsidRPr="00182DB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E71" w:rsidR="00877E71">
      <w:r>
        <w:separator/>
      </w:r>
    </w:p>
  </w:endnote>
  <w:endnote w:id="0" w:type="continuationSeparator">
    <w:p w:rsidRDefault="00877E71" w:rsidR="00877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18D">
          <w:rPr>
            <w:noProof/>
          </w:rPr>
          <w:t>1</w:t>
        </w:r>
        <w:r>
          <w:fldChar w:fldCharType="end"/>
        </w:r>
      </w:p>
    </w:sdtContent>
  </w:sdt>
  <w:p w:rsidRDefault="002C218D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E71" w:rsidR="00877E71">
      <w:r>
        <w:separator/>
      </w:r>
    </w:p>
  </w:footnote>
  <w:footnote w:id="0" w:type="continuationSeparator">
    <w:p w:rsidRDefault="00877E71" w:rsidR="00877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182DB7">
      <w:t>4</w:t>
    </w:r>
    <w:r w:rsidR="00597A9B">
      <w:t>62</w:t>
    </w:r>
    <w:r w:rsidR="00182DB7">
      <w:t>/2018</w:t>
    </w:r>
    <w:r w:rsidR="005653D1">
      <w:t>-9</w:t>
    </w:r>
  </w:p>
  <w:p w:rsidRDefault="002C218D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0A1A44"/>
    <w:rsid w:val="00182DB7"/>
    <w:rsid w:val="001C0377"/>
    <w:rsid w:val="001E3354"/>
    <w:rsid w:val="00221890"/>
    <w:rsid w:val="00251EDF"/>
    <w:rsid w:val="00256B25"/>
    <w:rsid w:val="00267BBB"/>
    <w:rsid w:val="002A3D5F"/>
    <w:rsid w:val="002C218D"/>
    <w:rsid w:val="002C5422"/>
    <w:rsid w:val="00323A66"/>
    <w:rsid w:val="00337948"/>
    <w:rsid w:val="003541B1"/>
    <w:rsid w:val="003C0957"/>
    <w:rsid w:val="003C23F3"/>
    <w:rsid w:val="004F6C16"/>
    <w:rsid w:val="00520689"/>
    <w:rsid w:val="005653D1"/>
    <w:rsid w:val="00597A9B"/>
    <w:rsid w:val="0076139A"/>
    <w:rsid w:val="007910B2"/>
    <w:rsid w:val="007B6D04"/>
    <w:rsid w:val="00836506"/>
    <w:rsid w:val="00877E71"/>
    <w:rsid w:val="00942A0F"/>
    <w:rsid w:val="00963B6A"/>
    <w:rsid w:val="00966BCB"/>
    <w:rsid w:val="00A222F4"/>
    <w:rsid w:val="00AA43BC"/>
    <w:rsid w:val="00AC33FA"/>
    <w:rsid w:val="00AF0A5D"/>
    <w:rsid w:val="00B11FE6"/>
    <w:rsid w:val="00B93FF3"/>
    <w:rsid w:val="00BA3EB5"/>
    <w:rsid w:val="00C17835"/>
    <w:rsid w:val="00C84A08"/>
    <w:rsid w:val="00D67E91"/>
    <w:rsid w:val="00E518D1"/>
    <w:rsid w:val="00EB68CE"/>
    <w:rsid w:val="00ED0D53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St-462/2018-9</izvorni_sadrzaj>
    <derivirana_varijabla naziv="DomainObject.Zapisnik.Oznaka_1">St-462/2018-9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St-462/2018</izvorni_sadrzaj>
    <derivirana_varijabla naziv="DomainObject.Predmet.OznakaBroj_1">St-462/2018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OPATIJA j.d.o.o.</izvorni_sadrzaj>
    <derivirana_varijabla naziv="DomainObject.Predmet.ProtustrankaFormated_1">  NATURA OPATIJA j.d.o.o.</derivirana_varijabla>
  </DomainObject.Predmet.ProtustrankaFormated>
  <DomainObject.Predmet.ProtustrankaFormatedOIB>
    <izvorni_sadrzaj>  NATURA OPATIJA j.d.o.o., OIB 28401396365</izvorni_sadrzaj>
    <derivirana_varijabla naziv="DomainObject.Predmet.ProtustrankaFormatedOIB_1">  NATURA OPATIJA j.d.o.o., OIB 28401396365</derivirana_varijabla>
  </DomainObject.Predmet.ProtustrankaFormatedOIB>
  <DomainObject.Predmet.ProtustrankaFormatedWithAdress>
    <izvorni_sadrzaj> NATURA OPATIJA j.d.o.o., Maršala Tita 153, 51410 Opatija</izvorni_sadrzaj>
    <derivirana_varijabla naziv="DomainObject.Predmet.ProtustrankaFormatedWithAdress_1"> NATURA OPATIJA j.d.o.o., Maršala Tita 153, 51410 Opatija</derivirana_varijabla>
  </DomainObject.Predmet.ProtustrankaFormatedWithAdress>
  <DomainObject.Predmet.ProtustrankaFormatedWithAdressOIB>
    <izvorni_sadrzaj> NATURA OPATIJA j.d.o.o., OIB 28401396365, Maršala Tita 153, 51410 Opatija</izvorni_sadrzaj>
    <derivirana_varijabla naziv="DomainObject.Predmet.ProtustrankaFormatedWithAdressOIB_1"> NATURA OPATIJA j.d.o.o., OIB 28401396365, Maršala Tita 153, 51410 Opatija</derivirana_varijabla>
  </DomainObject.Predmet.ProtustrankaFormatedWithAdressOIB>
  <DomainObject.Predmet.ProtustrankaWithAdress>
    <izvorni_sadrzaj>NATURA OPATIJA j.d.o.o. Maršala Tita 153, 51410 Opatija</izvorni_sadrzaj>
    <derivirana_varijabla naziv="DomainObject.Predmet.ProtustrankaWithAdress_1">NATURA OPATIJA j.d.o.o. Maršala Tita 153, 51410 Opatija</derivirana_varijabla>
  </DomainObject.Predmet.ProtustrankaWithAdress>
  <DomainObject.Predmet.ProtustrankaWithAdressOIB>
    <izvorni_sadrzaj>NATURA OPATIJA j.d.o.o., OIB 28401396365, Maršala Tita 153, 51410 Opatija</izvorni_sadrzaj>
    <derivirana_varijabla naziv="DomainObject.Predmet.ProtustrankaWithAdressOIB_1">NATURA OPATIJA j.d.o.o., OIB 28401396365, Maršala Tita 153, 51410 Opatija</derivirana_varijabla>
  </DomainObject.Predmet.ProtustrankaWithAdressOIB>
  <DomainObject.Predmet.ProtustrankaNazivFormated>
    <izvorni_sadrzaj>NATURA OPATIJA j.d.o.o.</izvorni_sadrzaj>
    <derivirana_varijabla naziv="DomainObject.Predmet.ProtustrankaNazivFormated_1">NATURA OPATIJA j.d.o.o.</derivirana_varijabla>
  </DomainObject.Predmet.ProtustrankaNazivFormated>
  <DomainObject.Predmet.ProtustrankaNazivFormatedOIB>
    <izvorni_sadrzaj>NATURA OPATIJA j.d.o.o., OIB 28401396365</izvorni_sadrzaj>
    <derivirana_varijabla naziv="DomainObject.Predmet.ProtustrankaNazivFormatedOIB_1">NATURA OPATIJA j.d.o.o., OIB 28401396365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10083.52</izvorni_sadrzaj>
    <derivirana_varijabla naziv="DomainObject.Predmet.TrenutnaVrijednost_1">10083.52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NATURA OPATIJA j.d.o.o.</item>
    </izvorni_sadrzaj>
    <derivirana_varijabla naziv="DomainObject.Predmet.ProtuStrankaListFormated_1">
      <item>NATURA OPATIJA j.d.o.o.</item>
    </derivirana_varijabla>
  </DomainObject.Predmet.ProtuStrankaListFormated>
  <DomainObject.Predmet.ProtuStrankaListFormatedOIB>
    <izvorni_sadrzaj>
      <item>NATURA OPATIJA j.d.o.o., OIB 28401396365</item>
    </izvorni_sadrzaj>
    <derivirana_varijabla naziv="DomainObject.Predmet.ProtuStrankaListFormatedOIB_1">
      <item>NATURA OPATIJA j.d.o.o., OIB 28401396365</item>
    </derivirana_varijabla>
  </DomainObject.Predmet.ProtuStrankaListFormatedOIB>
  <DomainObject.Predmet.ProtuStrankaListFormatedWithAdress>
    <izvorni_sadrzaj>
      <item>NATURA OPATIJA j.d.o.o., Maršala Tita 153, 51410 Opatija</item>
    </izvorni_sadrzaj>
    <derivirana_varijabla naziv="DomainObject.Predmet.ProtuStrankaListFormatedWithAdress_1">
      <item>NATURA OPATIJA j.d.o.o., Maršala Tita 153, 51410 Opatija</item>
    </derivirana_varijabla>
  </DomainObject.Predmet.ProtuStrankaListFormatedWithAdress>
  <DomainObject.Predmet.ProtuStrankaListFormatedWithAdressOIB>
    <izvorni_sadrzaj>
      <item>NATURA OPATIJA j.d.o.o., OIB 28401396365, Maršala Tita 153, 51410 Opatija</item>
    </izvorni_sadrzaj>
    <derivirana_varijabla naziv="DomainObject.Predmet.ProtuStrankaListFormatedWithAdressOIB_1">
      <item>NATURA OPATIJA j.d.o.o., OIB 28401396365, Maršala Tita 153, 51410 Opatija</item>
    </derivirana_varijabla>
  </DomainObject.Predmet.ProtuStrankaListFormatedWithAdressOIB>
  <DomainObject.Predmet.ProtuStrankaListNazivFormated>
    <izvorni_sadrzaj>
      <item>NATURA OPATIJA j.d.o.o.</item>
    </izvorni_sadrzaj>
    <derivirana_varijabla naziv="DomainObject.Predmet.ProtuStrankaListNazivFormated_1">
      <item>NATURA OPATIJA j.d.o.o.</item>
    </derivirana_varijabla>
  </DomainObject.Predmet.ProtuStrankaListNazivFormated>
  <DomainObject.Predmet.ProtuStrankaListNazivFormatedOIB>
    <izvorni_sadrzaj>
      <item>NATURA OPATIJA j.d.o.o., OIB 28401396365</item>
    </izvorni_sadrzaj>
    <derivirana_varijabla naziv="DomainObject.Predmet.ProtuStrankaListNazivFormatedOIB_1">
      <item>NATURA OPATIJA j.d.o.o., OIB 28401396365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St-462/2018-9</izvorni_sadrzaj>
    <derivirana_varijabla naziv="DomainObject.PoslovniBrojDokumenta_1">St-462/2018-9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NATURA OPATIJA j.d.o.o.</izvorni_sadrzaj>
    <derivirana_varijabla naziv="DomainObject.Predmet.ProtustrankaIDrugi_1">NATURA OPATIJA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NATURA OPATIJA j.d.o.o., OIB 28401396365, Maršala Tita 153, 51410 Opatija</izvorni_sadrzaj>
    <derivirana_varijabla naziv="DomainObject.Predmet.ProtustrankaIDrugiAdressOIB_1">NATURA OPATIJA j.d.o.o., OIB 28401396365, Maršala Tita 153,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NATURA OPATIJA j.d.o.o.</item>
    </izvorni_sadrzaj>
    <derivirana_varijabla naziv="DomainObject.Predmet.SudioniciListNaziv_1">
      <item>FINA Rijeka</item>
      <item>NATURA OPATIJA j.d.o.o.</item>
    </derivirana_varijabla>
  </DomainObject.Predmet.SudioniciListNaziv>
  <DomainObject.Predmet.SudioniciListAdressOIB>
    <izvorni_sadrzaj>
      <item>FINA Rijeka, OIB 85821130368, Frana Kurelca 8,51000 Rijeka</item>
      <item>NATURA OPATIJA j.d.o.o., OIB 28401396365, Maršala Tita 153,51410 Opatija</item>
    </izvorni_sadrzaj>
    <derivirana_varijabla naziv="DomainObject.Predmet.SudioniciListAdressOIB_1">
      <item>FINA Rijeka, OIB 85821130368, Frana Kurelca 8,51000 Rijeka</item>
      <item>NATURA OPATIJA j.d.o.o., OIB 28401396365, Maršala Tita 153,51410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28401396365</item>
    </izvorni_sadrzaj>
    <derivirana_varijabla naziv="DomainObject.Predmet.SudioniciListNazivOIB_1">
      <item>, OIB 85821130368</item>
      <item>, OIB 28401396365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1588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2018-11-21T08:33:00Z</dcterms:created>
  <dc:creator>Vera Jelenović</dc:creator>
  <cp:lastModifiedBy>Željka Borčić</cp:lastModifiedBy>
  <cp:lastPrinted>2018-11-21T08:30:00Z</cp:lastPrinted>
  <dcterms:modified xmlns:xsi="http://www.w3.org/2001/XMLSchema-instance" xsi:type="dcterms:W3CDTF">2018-11-21T08:35:00Z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St-462/2018-9 / Zapisnik - Ročište radi rasprave o uvjetima za otvaranje steč. post. (462 18 zapisnik prethodni 21.11.2018_.docx)</vt:lpwstr>
  </prop:property>
  <prop:property name="CC_coloring" pid="5" fmtid="{D5CDD505-2E9C-101B-9397-08002B2CF9AE}">
    <vt:bool>false</vt:bool>
  </prop:property>
</prop:Properties>
</file>