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57628" w:rsidR="00957628">
        <w:tc>
          <w:tcPr>
            <w:tcW w:type="dxa" w:w="2985"/>
            <w:hideMark/>
          </w:tcPr>
          <w:p w:rsidRDefault="00957628" w:rsidP="00957628" w:rsidR="00957628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57628" w:rsidP="00957628" w:rsidR="00957628">
            <w:pPr>
              <w:spacing w:after="0"/>
              <w:jc w:val="center"/>
            </w:pPr>
            <w:r>
              <w:t>Republika Hrvatska</w:t>
            </w:r>
          </w:p>
          <w:p w:rsidRDefault="00957628" w:rsidP="00957628" w:rsidR="00957628">
            <w:pPr>
              <w:spacing w:after="0"/>
              <w:jc w:val="center"/>
            </w:pPr>
            <w:r>
              <w:t>Trgovački sud u Varaždinu</w:t>
            </w:r>
          </w:p>
          <w:p w:rsidRDefault="00957628" w:rsidP="00957628" w:rsidR="00957628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f64f987" w14:paraId="f64f987" w:rsidRDefault="00957628" w:rsidP="00957628" w:rsidR="00957628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57628" w:rsidP="00957628" w:rsidR="00957628">
      <w:pPr>
        <w:spacing w:after="0"/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Poslovni broj: 3 St-106/2018-17</w:t>
      </w:r>
    </w:p>
    <w:p w:rsidRDefault="00957628" w:rsidP="00957628" w:rsidR="00957628">
      <w:pPr>
        <w:spacing w:after="0"/>
        <w:jc w:val="both"/>
        <w:rPr>
          <w:bCs/>
        </w:rPr>
      </w:pPr>
    </w:p>
    <w:p w:rsidRDefault="00957628" w:rsidP="00957628" w:rsidR="00957628">
      <w:pPr>
        <w:spacing w:after="0"/>
        <w:jc w:val="both"/>
        <w:rPr>
          <w:bCs/>
        </w:rPr>
      </w:pPr>
    </w:p>
    <w:p w:rsidRDefault="00957628" w:rsidP="00957628" w:rsidR="00957628">
      <w:pPr>
        <w:spacing w:after="0"/>
      </w:pPr>
      <w:r>
        <w:tab/>
      </w:r>
      <w:r>
        <w:tab/>
      </w:r>
    </w:p>
    <w:p w:rsidRDefault="00957628" w:rsidP="00957628" w:rsidR="00957628">
      <w:pPr>
        <w:spacing w:after="0"/>
        <w:jc w:val="center"/>
      </w:pPr>
      <w:r>
        <w:t>R E P U B L I K A   H R V A T S K A</w:t>
      </w:r>
    </w:p>
    <w:p w:rsidRDefault="00957628" w:rsidP="00957628" w:rsidR="00957628">
      <w:pPr>
        <w:spacing w:after="0"/>
        <w:jc w:val="center"/>
      </w:pPr>
    </w:p>
    <w:p w:rsidRDefault="00957628" w:rsidP="00957628" w:rsidR="00957628">
      <w:pPr>
        <w:spacing w:after="0"/>
        <w:jc w:val="center"/>
      </w:pPr>
      <w:r>
        <w:t>R J E Š E NJ E</w:t>
      </w:r>
    </w:p>
    <w:p w:rsidRDefault="00957628" w:rsidP="00957628" w:rsidR="00957628">
      <w:pPr>
        <w:spacing w:after="0"/>
        <w:jc w:val="center"/>
      </w:pPr>
    </w:p>
    <w:p w:rsidRDefault="00957628" w:rsidP="00957628" w:rsidR="00957628">
      <w:pPr>
        <w:spacing w:after="0"/>
        <w:jc w:val="both"/>
      </w:pPr>
    </w:p>
    <w:p w:rsidRDefault="00957628" w:rsidP="00957628" w:rsidR="00957628">
      <w:pPr>
        <w:spacing w:after="0"/>
        <w:ind w:firstLine="708"/>
        <w:jc w:val="both"/>
      </w:pPr>
      <w:r>
        <w:t xml:space="preserve">Trgovački sud u Varaždinu, po sucu toga suda Jasni Lekić, u predstečajnom postupku nad dužnikom CAD STUDIO j.d.o.o. Varaždin, Gospodarska 16, OIB: 58808556839, kojeg zastupa punomoćnik Pavao Mrkonjić, odvjetnik iz Zagreba, Ante Topić Mimare 24, nakon održanog ročišta radi ispitivanja tražbina, dana 26. rujna 2018. godine, </w:t>
      </w:r>
    </w:p>
    <w:p w:rsidRDefault="00957628" w:rsidP="00957628" w:rsidR="00957628">
      <w:pPr>
        <w:spacing w:after="0"/>
        <w:jc w:val="both"/>
      </w:pPr>
    </w:p>
    <w:p w:rsidRDefault="00957628" w:rsidP="00957628" w:rsidR="00957628">
      <w:pPr>
        <w:spacing w:after="0"/>
        <w:jc w:val="both"/>
      </w:pPr>
    </w:p>
    <w:p w:rsidRDefault="00957628" w:rsidP="00957628" w:rsidR="00957628">
      <w:pPr>
        <w:spacing w:after="0"/>
        <w:jc w:val="center"/>
      </w:pPr>
      <w:r>
        <w:t>r i j e š i o   j e</w:t>
      </w:r>
    </w:p>
    <w:p w:rsidRDefault="00957628" w:rsidP="00957628" w:rsidR="00957628">
      <w:pPr>
        <w:spacing w:after="0"/>
        <w:jc w:val="center"/>
      </w:pPr>
    </w:p>
    <w:p w:rsidRDefault="00957628" w:rsidP="00957628" w:rsidR="00957628">
      <w:pPr>
        <w:spacing w:after="0"/>
        <w:jc w:val="both"/>
        <w:rPr>
          <w:b/>
        </w:rPr>
      </w:pPr>
      <w:r>
        <w:tab/>
      </w:r>
      <w:r>
        <w:rPr>
          <w:b/>
        </w:rPr>
        <w:t>I/ Utvrđuju se osnovanim slijedeće tražbine:</w:t>
      </w:r>
    </w:p>
    <w:p w:rsidRDefault="00957628" w:rsidP="00957628" w:rsidR="00957628">
      <w:pPr>
        <w:spacing w:after="0"/>
        <w:jc w:val="both"/>
      </w:pP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1271"/>
        <w:gridCol w:w="1985"/>
        <w:gridCol w:w="1388"/>
        <w:gridCol w:w="1129"/>
        <w:gridCol w:w="1221"/>
        <w:gridCol w:w="1081"/>
        <w:gridCol w:w="987"/>
        <w:gridCol w:w="987"/>
      </w:tblGrid>
      <w:tr w:rsidTr="00957628" w:rsidR="00957628">
        <w:trPr>
          <w:trHeight w:val="900"/>
        </w:trPr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Redni broj tražbine iz tablice prijavljenih tražbina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Ime i prezime/Naziv vjerovnika</w:t>
            </w:r>
          </w:p>
        </w:tc>
        <w:tc>
          <w:tcPr>
            <w:tcW w:type="dxa" w:w="13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11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Adresa </w:t>
            </w:r>
          </w:p>
        </w:tc>
        <w:tc>
          <w:tcPr>
            <w:tcW w:type="dxa" w:w="12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Iznos prijavljene tražbine iz tablice prijavljenih tražbina</w:t>
            </w:r>
          </w:p>
        </w:tc>
        <w:tc>
          <w:tcPr>
            <w:tcW w:type="dxa" w:w="10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Iznos utvrđene tražbine</w:t>
            </w:r>
          </w:p>
        </w:tc>
        <w:tc>
          <w:tcPr>
            <w:tcW w:type="dxa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Iznos osporene tražbine</w:t>
            </w:r>
          </w:p>
        </w:tc>
        <w:tc>
          <w:tcPr>
            <w:tcW w:type="dxa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Ovršna isprava</w:t>
            </w:r>
          </w:p>
        </w:tc>
      </w:tr>
      <w:tr w:rsidTr="00957628" w:rsidR="00957628">
        <w:trPr>
          <w:trHeight w:val="600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ABERRO društvo s ograničenom odgovornošću za trgovinu i usluge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77458947001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Glavna 66, 40321 Mala Subotica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246,88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246,88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600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ALLIANZ ZAGREB dioničko društvo za osiguranje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23759810849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Heinzelova 70, 10000 Zagreb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3.954,56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3.954,56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600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COUTURE CONFECTION d.o.o. za proizvodnju i trgovinu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22110729246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Perjavička putina 8 A, 10000 Zagreb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593,66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593,66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1200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ČISTOĆA društvo s ograničenom odgovornošću za gospodarenje otpadom, čistoću, proizvodnju i usluge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02371889218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Ognjena Price 13, 42000 Varaždin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794,22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794,22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600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DESIGN VISION d.o.o. za usluge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02532650501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Pete Poljanice 8, 10000 Zagreb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2.000,00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2.000,00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1945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lastRenderedPageBreak/>
              <w:t>6.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DORUK TEKSTIL Tic. ve San. A.S.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           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Mahmut bey mh. Halkali cd. Kozan Is merkezi, No 122/B 34164 Mahmutbey, 34164 Istanbul, Turska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1.333,13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1.333,13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600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ĐURĐICA MUCNJAK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           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Weite Gasse 10, 76534 Baden, Njemačka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4.634,21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4.634,21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600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ELEMENT društvo s ograničenom odgovornošću za trgovinu u stečaju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93027335543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Gospodarska 16, 42000 Varaždin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32.518,66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32.518,66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da</w:t>
            </w: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24.060,86 kn</w:t>
            </w:r>
          </w:p>
        </w:tc>
      </w:tr>
      <w:tr w:rsidTr="00957628" w:rsidR="00957628">
        <w:trPr>
          <w:trHeight w:val="600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Ulica grada Vukovara 70, 10000 Zagreb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189,18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189,18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979"/>
        </w:trPr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GANCO d.o.o.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           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Bazoviška ulica 13, 6000 Koper, Slovenija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250,00 kn</w:t>
            </w:r>
          </w:p>
        </w:tc>
        <w:tc>
          <w:tcPr>
            <w:tcW w:type="dxa" w:w="10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250,00 kn</w:t>
            </w:r>
          </w:p>
        </w:tc>
        <w:tc>
          <w:tcPr>
            <w:tcW w:type="dxa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600"/>
        </w:trPr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GEN-I Zagreb d.o.o. trgovina i prodaja električne energije</w:t>
            </w:r>
          </w:p>
        </w:tc>
        <w:tc>
          <w:tcPr>
            <w:tcW w:type="dxa" w:w="13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77604626413</w:t>
            </w:r>
          </w:p>
        </w:tc>
        <w:tc>
          <w:tcPr>
            <w:tcW w:type="dxa" w:w="11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Radnička cesta 54, 10000 Zagreb</w:t>
            </w:r>
          </w:p>
        </w:tc>
        <w:tc>
          <w:tcPr>
            <w:tcW w:type="dxa" w:w="12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6.534,40 kn</w:t>
            </w:r>
          </w:p>
        </w:tc>
        <w:tc>
          <w:tcPr>
            <w:tcW w:type="dxa" w:w="10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6.534,40 kn</w:t>
            </w:r>
          </w:p>
        </w:tc>
        <w:tc>
          <w:tcPr>
            <w:tcW w:type="dxa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600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GRAD VARAŽDIN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13269011531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Trg kralja Tomislava 1, 42000 Varaždin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7.122,72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7.122,72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900"/>
        </w:trPr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GRAFICOM jednostavno društvo s ograničenom odgovornošću za trgovinu i usluge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36349857526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Frana Supila 50A, 42000 Varaždin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9.450,03 kn</w:t>
            </w:r>
          </w:p>
        </w:tc>
        <w:tc>
          <w:tcPr>
            <w:tcW w:type="dxa" w:w="10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9.450,03 kn</w:t>
            </w:r>
          </w:p>
        </w:tc>
        <w:tc>
          <w:tcPr>
            <w:tcW w:type="dxa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600"/>
        </w:trPr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GRAFKO-CASPAR d.o.o. za tisak, kartonažu i trgovinu</w:t>
            </w:r>
          </w:p>
        </w:tc>
        <w:tc>
          <w:tcPr>
            <w:tcW w:type="dxa" w:w="13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30402881876</w:t>
            </w:r>
          </w:p>
        </w:tc>
        <w:tc>
          <w:tcPr>
            <w:tcW w:type="dxa" w:w="11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Optujska ulica 163 B, 42000 Varaždin</w:t>
            </w:r>
          </w:p>
        </w:tc>
        <w:tc>
          <w:tcPr>
            <w:tcW w:type="dxa" w:w="12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527,50 kn</w:t>
            </w:r>
          </w:p>
        </w:tc>
        <w:tc>
          <w:tcPr>
            <w:tcW w:type="dxa" w:w="10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527,50 kn</w:t>
            </w:r>
          </w:p>
        </w:tc>
        <w:tc>
          <w:tcPr>
            <w:tcW w:type="dxa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600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HEP ELEKTRA d.o.o. za opskrbu električnom energijom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43965974818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Ulica grada Vukovara 37, 10000 Zagreb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11.625,14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11.625,14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900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Roberta Frangeša Mihanovića 9, 10000 Zagreb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4.472,77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4.472,77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900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HRVATSKA ELEKTROPRIVREDA - dioničko društvo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28921978587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Grada Vukovara 37, 10000 Zagreb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5.256,44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5.256,44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1200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KUZMINSKI DESIGN, obrt za proizvodnju odjeće i modnih dodataka, vl. Ivana Kuzminski Sokač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58830491318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Kralja Petra Krešimira IV. br.4, 42000 Varaždin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300,00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300,00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600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lastRenderedPageBreak/>
              <w:t>19.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MINISTARSTVO FINANCIJA - POREZNA UPRAVA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Boškovićeva 5, 10000 Zagreb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26.506,83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26.506,83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da</w:t>
            </w: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26.506,83</w:t>
            </w: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kn</w:t>
            </w:r>
          </w:p>
        </w:tc>
      </w:tr>
      <w:tr w:rsidTr="00957628" w:rsidR="00957628">
        <w:trPr>
          <w:trHeight w:val="1200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20.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ODVJETNIČKO DRUŠTVO SLUNJSKI I RUDNIČKI, javno trgovačko društvo za obavljanje odvjetničkih poslova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97816293174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Kratka 2I, 42000 Varaždin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1.250,00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1.250,00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900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21.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RAČUNALA I PROGRAMIRANJE d.o.o. za proizvodnju, servis i prodaju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34798283914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Otokara Keršovanija 1, 40000 Čakovec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8.267,18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8.267,18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600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22.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RIS KROJAČKI OBRT vl. RUŽICA STANČIN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11451054396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Dravska 6, 42233 Karlovec Ludbreški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4.800,00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4.800,00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300"/>
        </w:trPr>
        <w:tc>
          <w:tcPr>
            <w:tcW w:type="dxa" w:w="12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23.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TAKA društvo s ograničenom odgovornošću za usluge u stečaju</w:t>
            </w:r>
          </w:p>
        </w:tc>
        <w:tc>
          <w:tcPr>
            <w:tcW w:type="dxa" w:w="1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82081668178</w:t>
            </w:r>
          </w:p>
        </w:tc>
        <w:tc>
          <w:tcPr>
            <w:tcW w:type="dxa" w:w="11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Gospodarska 16, 42000 Varaždin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29.840,81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29.840,81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900"/>
        </w:trPr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24.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VARKOM dioničko društvo za opskrbu vodom i odvodnju otpadnih voda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39048902955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Trg bana Jelačića 15, 42000 Varaždin</w:t>
            </w:r>
          </w:p>
        </w:tc>
        <w:tc>
          <w:tcPr>
            <w:tcW w:type="dxa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540,48 kn</w:t>
            </w:r>
          </w:p>
        </w:tc>
        <w:tc>
          <w:tcPr>
            <w:tcW w:type="dxa" w:w="10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540,48 kn</w:t>
            </w:r>
          </w:p>
        </w:tc>
        <w:tc>
          <w:tcPr>
            <w:tcW w:type="dxa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900"/>
        </w:trPr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25.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VIPnet, društvo s ograničenom odgovornošću za usluge javnih telekomunikacija</w:t>
            </w:r>
          </w:p>
        </w:tc>
        <w:tc>
          <w:tcPr>
            <w:tcW w:type="dxa" w:w="13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29524210204</w:t>
            </w:r>
          </w:p>
        </w:tc>
        <w:tc>
          <w:tcPr>
            <w:tcW w:type="dxa" w:w="11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Vrtni put 1, 10000 Zagreb</w:t>
            </w:r>
          </w:p>
        </w:tc>
        <w:tc>
          <w:tcPr>
            <w:tcW w:type="dxa" w:w="12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2.271,96 kn</w:t>
            </w:r>
          </w:p>
        </w:tc>
        <w:tc>
          <w:tcPr>
            <w:tcW w:type="dxa" w:w="10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2.271,96 kn</w:t>
            </w:r>
          </w:p>
        </w:tc>
        <w:tc>
          <w:tcPr>
            <w:tcW w:type="dxa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Default="00957628" w:rsidP="00957628" w:rsidR="00957628">
            <w:pPr>
              <w:spacing w:after="0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ne</w:t>
            </w:r>
          </w:p>
        </w:tc>
      </w:tr>
      <w:tr w:rsidTr="00957628" w:rsidR="00957628">
        <w:trPr>
          <w:trHeight w:val="300"/>
        </w:trPr>
        <w:tc>
          <w:tcPr>
            <w:tcW w:type="dxa" w:w="1271"/>
            <w:shd w:fill="FFFFFF" w:color="auto" w:val="clear"/>
            <w:noWrap/>
            <w:vAlign w:val="bottom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85"/>
            <w:shd w:fill="FFFFFF" w:color="auto" w:val="clear"/>
            <w:noWrap/>
            <w:vAlign w:val="bottom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88"/>
            <w:shd w:fill="FFFFFF" w:color="auto" w:val="clear"/>
            <w:noWrap/>
            <w:vAlign w:val="bottom"/>
            <w:hideMark/>
          </w:tcPr>
          <w:p w:rsidRDefault="00957628" w:rsidP="00957628" w:rsidR="00957628">
            <w:pPr>
              <w:spacing w:after="0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57628" w:rsidP="00957628" w:rsidR="00957628">
            <w:pPr>
              <w:spacing w:after="0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165.280,76 kn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165.280,76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 kn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57628" w:rsidP="00957628" w:rsidR="00957628">
            <w:pPr>
              <w:spacing w:after="0"/>
              <w:jc w:val="right"/>
              <w:rPr>
                <w:color w:val="000000"/>
                <w:sz w:val="18"/>
                <w:szCs w:val="18"/>
                <w:lang w:eastAsia="hr-HR"/>
              </w:rPr>
            </w:pPr>
          </w:p>
        </w:tc>
      </w:tr>
    </w:tbl>
    <w:p w:rsidRDefault="00957628" w:rsidP="00957628" w:rsidR="00957628">
      <w:pPr>
        <w:spacing w:after="0"/>
        <w:rPr>
          <w:sz w:val="18"/>
          <w:szCs w:val="18"/>
        </w:rPr>
      </w:pPr>
    </w:p>
    <w:p w:rsidRDefault="00957628" w:rsidP="00957628" w:rsidR="00957628">
      <w:pPr>
        <w:spacing w:after="0"/>
        <w:jc w:val="both"/>
      </w:pPr>
    </w:p>
    <w:p w:rsidRDefault="00957628" w:rsidP="00957628" w:rsidR="00957628">
      <w:pPr>
        <w:spacing w:after="0"/>
        <w:jc w:val="both"/>
      </w:pPr>
    </w:p>
    <w:p w:rsidRDefault="00957628" w:rsidP="00957628" w:rsidR="00957628">
      <w:pPr>
        <w:spacing w:after="0"/>
        <w:jc w:val="center"/>
      </w:pPr>
      <w:r>
        <w:t>Obrazloženje</w:t>
      </w:r>
    </w:p>
    <w:p w:rsidRDefault="00957628" w:rsidP="00957628" w:rsidR="00957628">
      <w:pPr>
        <w:pStyle w:val="Tijeloteksta"/>
        <w:spacing w:after="0"/>
      </w:pPr>
    </w:p>
    <w:p w:rsidRDefault="00957628" w:rsidP="00957628" w:rsidR="00957628">
      <w:pPr>
        <w:pStyle w:val="Tijeloteksta"/>
        <w:spacing w:after="0"/>
        <w:jc w:val="both"/>
        <w:rPr>
          <w:lang w:eastAsia="hr-HR"/>
        </w:rPr>
      </w:pPr>
      <w:r>
        <w:tab/>
        <w:t>Dužnik je podnio ovome sudu prijedlog za otvaranje predstečajnog postupka, na temelju odredbe članka 25. st. 1. Stečajnog zakona ("Narodne novine" broj 71/15 i 104/17, dalje skraćeno: SZ-a), nakon čega je ovaj sud donio rješenje o otvaranju predstečajnog postupka od 29.5.2018., kojim je između ostalog imenovao povjerenika i odredio ročište radi ispitivanja tražbina dana 6.9.2018., a koje ročište je odgođeno rješenjem ovog suda broj 3 St-106/18-12 od 6.9.2018. za dan 26.9.2018. godine u 9,00 sati.</w:t>
      </w:r>
    </w:p>
    <w:p w:rsidRDefault="00957628" w:rsidP="00957628" w:rsidR="00957628">
      <w:pPr>
        <w:pStyle w:val="Tijeloteksta"/>
        <w:spacing w:after="0"/>
        <w:jc w:val="both"/>
      </w:pPr>
      <w:r>
        <w:t xml:space="preserve"> </w:t>
      </w:r>
    </w:p>
    <w:p w:rsidRDefault="00957628" w:rsidP="00957628" w:rsidR="00957628">
      <w:pPr>
        <w:pStyle w:val="Tijeloteksta"/>
        <w:spacing w:after="0"/>
        <w:jc w:val="both"/>
      </w:pPr>
      <w:r>
        <w:tab/>
        <w:t xml:space="preserve">Uvidom u objave na mrežnoj stranici e-Oglasna ploča sudova i to Trgovačkog suda u Varaždinu, rješenje o otvaranju predstečajnog postupka objavljeno je 29.5.2018., tablicu prijavljenih tražbina prema članku 43. st. 4. SZ-a Fina je objavila na e-Oglasnoj ploči Trgovačkog suda u Varaždinu dana 2.7.2018., te je očitovanje dužnika i povjerenika o prijavljenim tražbinama objavljeno dana 13.8.2018. </w:t>
      </w:r>
    </w:p>
    <w:p w:rsidRDefault="00957628" w:rsidP="00957628" w:rsidR="00957628">
      <w:pPr>
        <w:pStyle w:val="Tijeloteksta"/>
        <w:spacing w:after="0"/>
        <w:jc w:val="both"/>
      </w:pPr>
    </w:p>
    <w:p w:rsidRDefault="00957628" w:rsidP="00957628" w:rsidR="00957628">
      <w:pPr>
        <w:pStyle w:val="Tijeloteksta"/>
        <w:spacing w:after="0"/>
        <w:jc w:val="both"/>
      </w:pPr>
      <w:r>
        <w:tab/>
        <w:t>Dužnik je dostavio Fini na propisanom obrascu očitovanje dužnika o prijavljenim tražbinama u predstečajnom postupku od 26.7.2018.</w:t>
      </w:r>
    </w:p>
    <w:p w:rsidRDefault="00957628" w:rsidP="00957628" w:rsidR="00957628">
      <w:pPr>
        <w:pStyle w:val="Tijeloteksta"/>
        <w:spacing w:after="0"/>
        <w:jc w:val="both"/>
      </w:pPr>
    </w:p>
    <w:p w:rsidRDefault="00957628" w:rsidP="00957628" w:rsidR="00957628">
      <w:pPr>
        <w:pStyle w:val="Tijeloteksta"/>
        <w:spacing w:after="0"/>
        <w:jc w:val="both"/>
      </w:pPr>
      <w:r>
        <w:tab/>
        <w:t>Povjerenik predstečajne nagodbe dostavio je na propisanom obrascu očitovanje o prijavljenim tražbinama u predstečajnom postupku od 30.7.2018.</w:t>
      </w:r>
    </w:p>
    <w:p w:rsidRDefault="00957628" w:rsidP="00957628" w:rsidR="00957628">
      <w:pPr>
        <w:pStyle w:val="Tijeloteksta"/>
        <w:spacing w:after="0"/>
        <w:jc w:val="both"/>
      </w:pPr>
    </w:p>
    <w:p w:rsidRDefault="00957628" w:rsidP="00957628" w:rsidR="00957628">
      <w:pPr>
        <w:pStyle w:val="Tijeloteksta"/>
        <w:spacing w:after="0"/>
        <w:ind w:firstLine="708"/>
        <w:jc w:val="both"/>
      </w:pPr>
      <w:r>
        <w:lastRenderedPageBreak/>
        <w:t xml:space="preserve">Tražbine prijavljene u propisanom roku smatraju se utvrđenima ako ih nije osporio dužnik, povjerenik ili vjerovnik (čl. 47. SZ-a), a navedene su u točci I. izreke ovog rješenja. </w:t>
      </w:r>
    </w:p>
    <w:p w:rsidRDefault="00957628" w:rsidP="00957628" w:rsidR="00957628">
      <w:pPr>
        <w:pStyle w:val="Tijeloteksta"/>
        <w:spacing w:after="0"/>
        <w:jc w:val="both"/>
      </w:pPr>
    </w:p>
    <w:p w:rsidRDefault="00957628" w:rsidP="00957628" w:rsidR="00957628">
      <w:pPr>
        <w:pStyle w:val="Tijeloteksta"/>
        <w:spacing w:after="0"/>
        <w:jc w:val="both"/>
      </w:pPr>
      <w:r>
        <w:tab/>
        <w:t>Prijavljene tražbine nisu osporene ni od strane vjerovnika, ni od strane dužnika i povjerenika, te se temeljem članka 47. SZ-a smatraju utvrđenim.</w:t>
      </w:r>
    </w:p>
    <w:p w:rsidRDefault="00957628" w:rsidP="00957628" w:rsidR="00957628">
      <w:pPr>
        <w:pStyle w:val="Tijeloteksta"/>
        <w:spacing w:after="0"/>
        <w:jc w:val="both"/>
      </w:pPr>
    </w:p>
    <w:p w:rsidRDefault="00957628" w:rsidP="00957628" w:rsidR="00957628">
      <w:pPr>
        <w:pStyle w:val="Tijeloteksta"/>
        <w:spacing w:after="0"/>
        <w:jc w:val="both"/>
      </w:pPr>
      <w:r>
        <w:tab/>
        <w:t>Na temelju tablice ispitanih tražbina koju je sačinila Fina te rezultata ispitnog ročišta od 26.9.2018. sud je sastavio tablicu ispitanih tražbina (čl. 49. st. 1. SZ-a), na temelju koje je donijeto ovo rješenje (čl. 50. st. 1. SZ-a), kojim je odlučeno u kojem su iznosu pojedine tražbine utvrđene osnovanima.</w:t>
      </w:r>
    </w:p>
    <w:p w:rsidRDefault="00957628" w:rsidP="00957628" w:rsidR="00957628">
      <w:pPr>
        <w:pStyle w:val="Tijeloteksta"/>
        <w:spacing w:after="0"/>
        <w:jc w:val="both"/>
      </w:pPr>
    </w:p>
    <w:p w:rsidRDefault="00957628" w:rsidP="00957628" w:rsidR="00957628">
      <w:pPr>
        <w:pStyle w:val="Tijeloteksta"/>
        <w:spacing w:after="0"/>
        <w:jc w:val="both"/>
      </w:pPr>
      <w:r>
        <w:tab/>
        <w:t>Budući su sve prijavljene tražbine priznate u cijelosti po stečajnom dužniku i povjereniku te unijete u tablicu Fine, valjalo je odlučiti na način kako to stoji u izreci ovog rješenja.</w:t>
      </w:r>
    </w:p>
    <w:p w:rsidRDefault="00957628" w:rsidP="00957628" w:rsidR="00957628">
      <w:pPr>
        <w:pStyle w:val="Tijeloteksta"/>
        <w:spacing w:after="0"/>
        <w:jc w:val="both"/>
      </w:pPr>
      <w:r>
        <w:tab/>
        <w:t>Sud će temeljem članka 57. u svezi s člankom 55. SZ-a sastaviti popis prava glasa za ročište za glasovanje.</w:t>
      </w:r>
    </w:p>
    <w:p w:rsidRDefault="00957628" w:rsidP="00957628" w:rsidR="00957628">
      <w:pPr>
        <w:pStyle w:val="Tijeloteksta"/>
        <w:spacing w:after="0"/>
        <w:jc w:val="both"/>
      </w:pPr>
    </w:p>
    <w:p w:rsidRDefault="00957628" w:rsidP="00957628" w:rsidR="00957628">
      <w:pPr>
        <w:pStyle w:val="Tijeloteksta"/>
        <w:spacing w:after="0"/>
        <w:jc w:val="both"/>
      </w:pPr>
      <w:r>
        <w:tab/>
        <w:t>Slijedom ovako provedenog ročišta radi ispitivanja tražbina, sud je utvrdio tražbine utvrđenima na način kako su se očitovali dužnik i povjerenik ove predstečajne nagodbe, te donio rješenje o ispitanim tražbinama temeljem članka 50. SZ-a.</w:t>
      </w:r>
    </w:p>
    <w:p w:rsidRDefault="00957628" w:rsidP="00957628" w:rsidR="00957628">
      <w:pPr>
        <w:spacing w:after="0"/>
        <w:jc w:val="both"/>
      </w:pPr>
    </w:p>
    <w:p w:rsidRDefault="00957628" w:rsidP="00957628" w:rsidR="00957628">
      <w:pPr>
        <w:spacing w:after="0"/>
        <w:jc w:val="center"/>
      </w:pPr>
    </w:p>
    <w:p w:rsidRDefault="00957628" w:rsidP="00957628" w:rsidR="00957628">
      <w:pPr>
        <w:spacing w:after="0"/>
        <w:jc w:val="center"/>
      </w:pPr>
      <w:r>
        <w:t>Varaždin, 26. rujna 2018.</w:t>
      </w:r>
    </w:p>
    <w:p w:rsidRDefault="00957628" w:rsidP="00957628" w:rsidR="00957628">
      <w:pPr>
        <w:spacing w:after="0"/>
        <w:jc w:val="center"/>
      </w:pPr>
    </w:p>
    <w:p w:rsidRDefault="00957628" w:rsidP="00957628" w:rsidR="00957628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</w:t>
      </w:r>
    </w:p>
    <w:p w:rsidRDefault="00957628" w:rsidP="00957628" w:rsidR="00957628" w:rsidRPr="00957628">
      <w:pPr>
        <w:pStyle w:val="Podnaslov"/>
        <w:spacing w:after="0"/>
        <w:ind w:firstLine="708" w:left="4956"/>
        <w:jc w:val="both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b/>
          <w:color w:val="auto"/>
        </w:rPr>
        <w:t xml:space="preserve">            </w:t>
      </w:r>
      <w:r w:rsidRPr="00957628">
        <w:rPr>
          <w:rFonts w:hAnsi="Times New Roman" w:ascii="Times New Roman"/>
          <w:i w:val="false"/>
          <w:color w:val="auto"/>
        </w:rPr>
        <w:t>Sudac:</w:t>
      </w:r>
    </w:p>
    <w:p w:rsidRDefault="00957628" w:rsidP="00957628" w:rsidR="00957628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957628" w:rsidP="00957628" w:rsidR="0095762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Jasna Lekić, v. r.</w:t>
      </w:r>
    </w:p>
    <w:p w:rsidRDefault="00957628" w:rsidP="00957628" w:rsidR="00957628">
      <w:pPr>
        <w:spacing w:after="0"/>
      </w:pPr>
    </w:p>
    <w:p w:rsidRDefault="00957628" w:rsidP="00957628" w:rsidR="00957628">
      <w:pPr>
        <w:spacing w:after="0"/>
      </w:pPr>
    </w:p>
    <w:p w:rsidRDefault="00957628" w:rsidP="00957628" w:rsidR="0095762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otpravka-ovlašteni službenik:</w:t>
      </w:r>
    </w:p>
    <w:p w:rsidRDefault="00957628" w:rsidP="00957628" w:rsidR="00957628">
      <w:pPr>
        <w:spacing w:after="0"/>
      </w:pPr>
    </w:p>
    <w:p w:rsidRDefault="00957628" w:rsidP="00957628" w:rsidR="0095762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</w:p>
    <w:p w:rsidRDefault="00957628" w:rsidP="00957628" w:rsidR="00957628">
      <w:pPr>
        <w:spacing w:after="0"/>
      </w:pPr>
    </w:p>
    <w:p w:rsidRDefault="00957628" w:rsidP="00957628" w:rsidR="00957628">
      <w:pPr>
        <w:spacing w:after="0"/>
      </w:pP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</w:p>
    <w:p w:rsidRDefault="00957628" w:rsidP="00957628" w:rsidR="00957628">
      <w:pPr>
        <w:spacing w:after="0"/>
      </w:pPr>
      <w:r>
        <w:t>UPUTA O PRAVNOM LIJEKU:</w:t>
      </w:r>
    </w:p>
    <w:p w:rsidRDefault="00957628" w:rsidP="00957628" w:rsidR="00957628">
      <w:pPr>
        <w:spacing w:after="0"/>
      </w:pPr>
    </w:p>
    <w:p w:rsidRDefault="00957628" w:rsidP="00957628" w:rsidR="00957628">
      <w:pPr>
        <w:spacing w:after="0"/>
        <w:ind w:firstLine="708"/>
        <w:jc w:val="both"/>
      </w:pPr>
      <w:r>
        <w:t>Protiv ovog rješenja pravo na žalbu ima dužnik i svaki vjerovnik u dijelu koji se odnosi na njegovu prijavljenu tražbinu i tražbinu koju je osporio (čl. 51. st. 1. Stečajnog zakona), u roku od 8 dana od isteka osmog dana od dana  objave ovog rješenja na mrežnoj stranici e-Oglasna ploča. Žalba se ulaže u 3 primjerka putem ovog suda, a o žalbi odlučuje Visoki trgovački sud Republike Hrvatske.</w:t>
      </w:r>
    </w:p>
    <w:p w:rsidRDefault="00957628" w:rsidP="00957628" w:rsidR="00957628">
      <w:pPr>
        <w:spacing w:after="0"/>
      </w:pPr>
    </w:p>
    <w:p w:rsidRDefault="00957628" w:rsidP="00957628" w:rsidR="00957628">
      <w:pPr>
        <w:spacing w:after="0"/>
      </w:pPr>
    </w:p>
    <w:p w:rsidRDefault="00957628" w:rsidP="00957628" w:rsidR="00957628">
      <w:pPr>
        <w:spacing w:after="0"/>
      </w:pPr>
    </w:p>
    <w:p w:rsidRDefault="00957628" w:rsidP="00957628" w:rsidR="00957628">
      <w:pPr>
        <w:spacing w:after="0"/>
      </w:pPr>
      <w:r>
        <w:t>DNA: 1. e-Oglasna ploča suda</w:t>
      </w:r>
    </w:p>
    <w:p w:rsidRDefault="00AE649C" w:rsidP="00957628" w:rsidR="00AE649C" w:rsidRPr="00B76F3C">
      <w:pPr>
        <w:pStyle w:val="NormaleSPIS"/>
        <w:spacing w:after="0"/>
      </w:pPr>
    </w:p>
    <w:p w:rsidRDefault="00AB4602" w:rsidP="0095762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BF4" w:rsidP="00537B78" w:rsidR="00C83BF4">
      <w:r>
        <w:separator/>
      </w:r>
    </w:p>
  </w:endnote>
  <w:endnote w:id="0" w:type="continuationSeparator">
    <w:p w:rsidRDefault="00C83BF4" w:rsidP="00537B78" w:rsidR="00C83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BF4" w:rsidP="00537B78" w:rsidR="00C83BF4">
      <w:r>
        <w:separator/>
      </w:r>
    </w:p>
  </w:footnote>
  <w:footnote w:id="0" w:type="continuationSeparator">
    <w:p w:rsidRDefault="00C83BF4" w:rsidP="00537B78" w:rsidR="00C83B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628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BF4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3C9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25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St-106/2018-17</izvorni_sadrzaj>
    <derivirana_varijabla naziv="DomainObject.Oznaka_1">St-106/2018-17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CAD STUDIO jednostavno društvo s ograničenom odgovornošću za dizajn i usluge</izvorni_sadrzaj>
    <derivirana_varijabla naziv="DomainObject.Predmet.StrankaFormated_1">  CAD STUDIO jednostavno društvo s ograničenom odgovornošću za dizajn i usluge</derivirana_varijabla>
  </DomainObject.Predmet.StrankaFormated>
  <DomainObject.Predmet.StrankaFormatedOIB>
    <izvorni_sadrzaj>  CAD STUDIO jednostavno društvo s ograničenom odgovornošću za dizajn i usluge, OIB 58808556839</izvorni_sadrzaj>
    <derivirana_varijabla naziv="DomainObject.Predmet.StrankaFormatedOIB_1">  CAD STUDIO jednostavno društvo s ograničenom odgovornošću za dizajn i usluge, OIB 58808556839</derivirana_varijabla>
  </DomainObject.Predmet.StrankaFormatedOIB>
  <DomainObject.Predmet.StrankaFormatedWithAdress>
    <izvorni_sadrzaj> CAD STUDIO jednostavno društvo s ograničenom odgovornošću za dizajn i usluge, Gospodarska 16, 42000 Varaždin</izvorni_sadrzaj>
    <derivirana_varijabla naziv="DomainObject.Predmet.StrankaFormatedWithAdress_1"> CAD STUDIO jednostavno društvo s ograničenom odgovornošću za dizajn i usluge, Gospodarska 16, 42000 Varaždin</derivirana_varijabla>
  </DomainObject.Predmet.StrankaFormatedWithAdress>
  <DomainObject.Predmet.StrankaFormatedWithAdressOIB>
    <izvorni_sadrzaj> CAD STUDIO jednostavno društvo s ograničenom odgovornošću za dizajn i usluge, OIB 58808556839, Gospodarska 16, 42000 Varaždin</izvorni_sadrzaj>
    <derivirana_varijabla naziv="DomainObject.Predmet.StrankaFormatedWithAdressOIB_1"> CAD STUDIO jednostavno društvo s ograničenom odgovornošću za dizajn i usluge, OIB 58808556839, Gospodarska 16, 42000 Varaždin</derivirana_varijabla>
  </DomainObject.Predmet.StrankaFormatedWithAdressOIB>
  <DomainObject.Predmet.StrankaWithAdress>
    <izvorni_sadrzaj>CAD STUDIO jednostavno društvo s ograničenom odgovornošću za dizajn i usluge Gospodarska 16,42000 Varaždin</izvorni_sadrzaj>
    <derivirana_varijabla naziv="DomainObject.Predmet.StrankaWithAdress_1">CAD STUDIO jednostavno društvo s ograničenom odgovornošću za dizajn i usluge Gospodarska 16,42000 Varaždin</derivirana_varijabla>
  </DomainObject.Predmet.StrankaWithAdress>
  <DomainObject.Predmet.StrankaWithAdressOIB>
    <izvorni_sadrzaj>CAD STUDIO jednostavno društvo s ograničenom odgovornošću za dizajn i usluge, OIB 58808556839, Gospodarska 16,42000 Varaždin</izvorni_sadrzaj>
    <derivirana_varijabla naziv="DomainObject.Predmet.StrankaWithAdressOIB_1">CAD STUDIO jednostavno društvo s ograničenom odgovornošću za dizajn i usluge, OIB 58808556839, Gospodarska 16,42000 Varaždin</derivirana_varijabla>
  </DomainObject.Predmet.StrankaWithAdressOIB>
  <DomainObject.Predmet.StrankaNazivFormated>
    <izvorni_sadrzaj>CAD STUDIO jednostavno društvo s ograničenom odgovornošću za dizajn i usluge</izvorni_sadrzaj>
    <derivirana_varijabla naziv="DomainObject.Predmet.StrankaNazivFormated_1">CAD STUDIO jednostavno društvo s ograničenom odgovornošću za dizajn i usluge</derivirana_varijabla>
  </DomainObject.Predmet.StrankaNazivFormated>
  <DomainObject.Predmet.StrankaNazivFormatedOIB>
    <izvorni_sadrzaj>CAD STUDIO jednostavno društvo s ograničenom odgovornošću za dizajn i usluge, OIB 58808556839</izvorni_sadrzaj>
    <derivirana_varijabla naziv="DomainObject.Predmet.StrankaNazivFormatedOIB_1">CAD STUDIO jednostavno društvo s ograničenom odgovornošću za dizajn i usluge, OIB 58808556839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45735.71</izvorni_sadrzaj>
    <derivirana_varijabla naziv="DomainObject.Predmet.TrenutnaVrijednost_1">45735.71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CAD STUDIO jednostavno društvo s ograničenom odgovornošću za dizajn i usluge</item>
    </izvorni_sadrzaj>
    <derivirana_varijabla naziv="DomainObject.Predmet.StrankaListFormated_1">
      <item>CAD STUDIO jednostavno društvo s ograničenom odgovornošću za dizajn i usluge</item>
    </derivirana_varijabla>
  </DomainObject.Predmet.StrankaListFormated>
  <DomainObject.Predmet.StrankaListFormatedOIB>
    <izvorni_sadrzaj>
      <item>CAD STUDIO jednostavno društvo s ograničenom odgovornošću za dizajn i usluge, OIB 58808556839</item>
    </izvorni_sadrzaj>
    <derivirana_varijabla naziv="DomainObject.Predmet.StrankaListFormatedOIB_1">
      <item>CAD STUDIO jednostavno društvo s ograničenom odgovornošću za dizajn i usluge, OIB 58808556839</item>
    </derivirana_varijabla>
  </DomainObject.Predmet.StrankaListFormatedOIB>
  <DomainObject.Predmet.StrankaListFormatedWithAdress>
    <izvorni_sadrzaj>
      <item>CAD STUDIO jednostavno društvo s ograničenom odgovornošću za dizajn i usluge, Gospodarska 16, 42000 Varaždin</item>
    </izvorni_sadrzaj>
    <derivirana_varijabla naziv="DomainObject.Predmet.StrankaListFormatedWithAdress_1">
      <item>CAD STUDIO jednostavno društvo s ograničenom odgovornošću za dizajn i usluge, Gospodarska 16, 42000 Varaždin</item>
    </derivirana_varijabla>
  </DomainObject.Predmet.StrankaListFormatedWithAdress>
  <DomainObject.Predmet.StrankaListFormatedWithAdressOIB>
    <izvorni_sadrzaj>
      <item>CAD STUDIO jednostavno društvo s ograničenom odgovornošću za dizajn i usluge, OIB 58808556839, Gospodarska 16, 42000 Varaždin</item>
    </izvorni_sadrzaj>
    <derivirana_varijabla naziv="DomainObject.Predmet.StrankaListFormatedWithAdressOIB_1">
      <item>CAD STUDIO jednostavno društvo s ograničenom odgovornošću za dizajn i usluge, OIB 58808556839, Gospodarska 16, 42000 Varaždin</item>
    </derivirana_varijabla>
  </DomainObject.Predmet.StrankaListFormatedWithAdressOIB>
  <DomainObject.Predmet.StrankaListNazivFormated>
    <izvorni_sadrzaj>
      <item>CAD STUDIO jednostavno društvo s ograničenom odgovornošću za dizajn i usluge</item>
    </izvorni_sadrzaj>
    <derivirana_varijabla naziv="DomainObject.Predmet.StrankaListNazivFormated_1">
      <item>CAD STUDIO jednostavno društvo s ograničenom odgovornošću za dizajn i usluge</item>
    </derivirana_varijabla>
  </DomainObject.Predmet.StrankaListNazivFormated>
  <DomainObject.Predmet.StrankaListNazivFormatedOIB>
    <izvorni_sadrzaj>
      <item>CAD STUDIO jednostavno društvo s ograničenom odgovornošću za dizajn i usluge, OIB 58808556839</item>
    </izvorni_sadrzaj>
    <derivirana_varijabla naziv="DomainObject.Predmet.StrankaListNazivFormatedOIB_1">
      <item>CAD STUDIO jednostavno društvo s ograničenom odgovornošću za dizajn i usluge, OIB 58808556839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</item>
      <item>Mirjana Rinkovec</item>
    </izvorni_sadrzaj>
    <derivirana_varijabla naziv="DomainObject.Predmet.OstaliListFormated_1">
      <item>Pavao Mrkonjić</item>
      <item>Mirjana Rinkovec</item>
    </derivirana_varijabla>
  </DomainObject.Predmet.OstaliListFormated>
  <DomainObject.Predmet.OstaliListFormatedOIB>
    <izvorni_sadrzaj>
      <item>Pavao Mrkonjić, OIB 50443048410</item>
      <item>Mirjana Rinkovec, OIB 39216477104</item>
    </izvorni_sadrzaj>
    <derivirana_varijabla naziv="DomainObject.Predmet.OstaliListFormatedOIB_1">
      <item>Pavao Mrkonjić, OIB 50443048410</item>
      <item>Mirjana Rinkovec, OIB 39216477104</item>
    </derivirana_varijabla>
  </DomainObject.Predmet.OstaliListFormatedOIB>
  <DomainObject.Predmet.OstaliListFormatedWithAdress>
    <izvorni_sadrzaj>
      <item>Pavao Mrkonjić, Ante Topić Mimare 24, 10000 Zagreb</item>
      <item>Mirjana Rinkovec, Ulica 22. Rujna 1991. 8, 42000 Varaždin</item>
    </izvorni_sadrzaj>
    <derivirana_varijabla naziv="DomainObject.Predmet.OstaliListFormatedWithAdress_1">
      <item>Pavao Mrkonjić, Ante Topić Mimare 24, 10000 Zagreb</item>
      <item>Mirjana Rinkovec, Ulica 22. Rujna 1991. 8, 42000 Varaždin</item>
    </derivirana_varijabla>
  </DomainObject.Predmet.OstaliListFormatedWithAdress>
  <DomainObject.Predmet.OstaliListFormatedWithAdressOIB>
    <izvorni_sadrzaj>
      <item>Pavao Mrkonjić, OIB 50443048410, Ante Topić Mimare 24, 10000 Zagreb</item>
      <item>Mirjana Rinkovec, OIB 39216477104, Ulica 22. Rujna 1991. 8, 42000 Varaždin</item>
    </izvorni_sadrzaj>
    <derivirana_varijabla naziv="DomainObject.Predmet.OstaliListFormatedWithAdressOIB_1">
      <item>Pavao Mrkonjić, OIB 50443048410, Ante Topić Mimare 24, 10000 Zagreb</item>
      <item>Mirjana Rinkovec, OIB 39216477104, Ulica 22. Rujna 1991. 8, 42000 Varaždin</item>
    </derivirana_varijabla>
  </DomainObject.Predmet.OstaliListFormatedWithAdressOIB>
  <DomainObject.Predmet.OstaliListNazivFormated>
    <izvorni_sadrzaj>
      <item>Pavao Mrkonjić</item>
      <item>Mirjana Rinkovec</item>
    </izvorni_sadrzaj>
    <derivirana_varijabla naziv="DomainObject.Predmet.OstaliListNazivFormated_1">
      <item>Pavao Mrkonjić</item>
      <item>Mirjana Rinkovec</item>
    </derivirana_varijabla>
  </DomainObject.Predmet.OstaliListNazivFormated>
  <DomainObject.Predmet.OstaliListNazivFormatedOIB>
    <izvorni_sadrzaj>
      <item>Pavao Mrkonjić, OIB 50443048410</item>
      <item>Mirjana Rinkovec, OIB 39216477104</item>
    </izvorni_sadrzaj>
    <derivirana_varijabla naziv="DomainObject.Predmet.OstaliListNazivFormatedOIB_1">
      <item>Pavao Mrkonjić, OIB 50443048410</item>
      <item>Mirjana Rinkovec, OIB 39216477104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St-106/2018-17</izvorni_sadrzaj>
    <derivirana_varijabla naziv="DomainObject.PoslovniBrojDokumenta_1">St-106/2018-17</derivirana_varijabla>
  </DomainObject.PoslovniBrojDokumenta>
  <DomainObject.Predmet.StrankaIDrugi>
    <izvorni_sadrzaj>CAD STUDIO jednostavno društvo s ograničenom odgovornošću za dizajn i usluge</izvorni_sadrzaj>
    <derivirana_varijabla naziv="DomainObject.Predmet.StrankaIDrugi_1">CAD STUDIO jednostavno društvo s ograničenom odgovornošću za dizajn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CAD STUDIO jednostavno društvo s ograničenom odgovornošću za dizajn i usluge, OIB 58808556839, Gospodarska 16, 42000 Varaždin</izvorni_sadrzaj>
    <derivirana_varijabla naziv="DomainObject.Predmet.StrankaIDrugiAdressOIB_1">CAD STUDIO jednostavno društvo s ograničenom odgovornošću za dizajn i usluge, OIB 58808556839, Gospodarska 16,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CAD STUDIO jednostavno društvo s ograničenom odgovornošću za dizajn i usluge</item>
      <item>Pavao Mrkonjić</item>
      <item>Mirjana Rinkovec</item>
    </izvorni_sadrzaj>
    <derivirana_varijabla naziv="DomainObject.Predmet.SudioniciListNaziv_1">
      <item>CAD STUDIO jednostavno društvo s ograničenom odgovornošću za dizajn i usluge</item>
      <item>Pavao Mrkonjić</item>
      <item>Mirjana Rinkovec</item>
    </derivirana_varijabla>
  </DomainObject.Predmet.SudioniciListNaziv>
  <DomainObject.Predmet.SudioniciListAdressOIB>
    <izvorni_sadrzaj>
      <item>CAD STUDIO jednostavno društvo s ograničenom odgovornošću za dizajn i usluge, OIB 58808556839, Gospodarska 16,42000 Varaždin</item>
      <item>Pavao Mrkonjić, OIB 50443048410, Ante Topić Mimare 24,10000 Zagreb</item>
      <item>Mirjana Rinkovec, OIB 39216477104, Ulica 22. Rujna 1991. 8,42000 Varaždin</item>
    </izvorni_sadrzaj>
    <derivirana_varijabla naziv="DomainObject.Predmet.SudioniciListAdressOIB_1">
      <item>CAD STUDIO jednostavno društvo s ograničenom odgovornošću za dizajn i usluge, OIB 58808556839, Gospodarska 16,42000 Varaždin</item>
      <item>Pavao Mrkonjić, OIB 50443048410, Ante Topić Mimare 24,10000 Zagreb</item>
      <item>Mirjana Rinkovec, OIB 39216477104, Ulica 22. Rujna 1991.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0863CA-735D-4714-A5B2-322B89BB71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1114</properties:Words>
  <properties:Characters>6022</properties:Characters>
  <properties:Lines>504</properties:Lines>
  <properties:Paragraphs>239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2018-10-09T11:55:00Z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St-106/2018-17 / Odluka - Rješenje - utvrđene i osporene tražbine (odluka_St-106_2018-17.docx)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