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2e37" w14:paraId="b0f2e37" w:rsidRDefault="009E19B4" w:rsidP="009E19B4" w:rsidR="009E19B4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037BAB">
        <w:rPr>
          <w:rFonts w:cs="Times New Roman" w:hAnsi="Times New Roman" w:ascii="Times New Roman"/>
          <w:sz w:val="24"/>
          <w:szCs w:val="24"/>
        </w:rPr>
        <w:t xml:space="preserve"> Poslovni broj: 4 St-</w:t>
      </w:r>
      <w:r w:rsidR="0082009E">
        <w:rPr>
          <w:rFonts w:cs="Times New Roman" w:hAnsi="Times New Roman" w:ascii="Times New Roman"/>
          <w:sz w:val="24"/>
          <w:szCs w:val="24"/>
        </w:rPr>
        <w:t>112/17-8</w:t>
      </w:r>
    </w:p>
    <w:p w:rsidRDefault="009E19B4" w:rsidP="009E19B4" w:rsidR="009E19B4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9E19B4" w:rsidP="009E19B4" w:rsidR="009E19B4" w:rsidRPr="00037BAB">
      <w:pPr>
        <w:spacing w:lineRule="auto" w:line="240" w:after="0"/>
        <w:rPr>
          <w:lang w:eastAsia="hr-HR"/>
        </w:rPr>
      </w:pPr>
    </w:p>
    <w:p w:rsidRDefault="009E19B4" w:rsidP="009E19B4" w:rsidR="009E19B4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82009E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</w:t>
      </w:r>
    </w:p>
    <w:p w:rsidRDefault="0082009E" w:rsidP="009E19B4" w:rsidR="009E19B4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09E">
        <w:rPr>
          <w:rFonts w:cs="Times New Roman" w:hAnsi="Times New Roman" w:ascii="Times New Roman"/>
          <w:sz w:val="24"/>
          <w:szCs w:val="24"/>
        </w:rPr>
        <w:t xml:space="preserve">u stečajnom predmetu povodom prijedloga podnositelja FINA, RC Zagreb, Podružnica Varaždin, A. Cesarca 2, OIB: 85821130368, za pokretanje stečajnog postupka nad dužnikom ADRIATICA j.d.o.o., Varaždinska 153, </w:t>
      </w:r>
      <w:proofErr w:type="spellStart"/>
      <w:r w:rsidRPr="0082009E">
        <w:rPr>
          <w:rFonts w:cs="Times New Roman" w:hAnsi="Times New Roman" w:ascii="Times New Roman"/>
          <w:sz w:val="24"/>
          <w:szCs w:val="24"/>
        </w:rPr>
        <w:t>Zbelava</w:t>
      </w:r>
      <w:proofErr w:type="spellEnd"/>
      <w:r w:rsidRPr="0082009E">
        <w:rPr>
          <w:rFonts w:cs="Times New Roman" w:hAnsi="Times New Roman" w:ascii="Times New Roman"/>
          <w:sz w:val="24"/>
          <w:szCs w:val="24"/>
        </w:rPr>
        <w:t xml:space="preserve">, 42202 </w:t>
      </w:r>
      <w:proofErr w:type="spellStart"/>
      <w:r w:rsidRPr="0082009E">
        <w:rPr>
          <w:rFonts w:cs="Times New Roman" w:hAnsi="Times New Roman" w:ascii="Times New Roman"/>
          <w:sz w:val="24"/>
          <w:szCs w:val="24"/>
        </w:rPr>
        <w:t>Trnovec</w:t>
      </w:r>
      <w:proofErr w:type="spellEnd"/>
      <w:r w:rsidRPr="0082009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2009E">
        <w:rPr>
          <w:rFonts w:cs="Times New Roman" w:hAnsi="Times New Roman" w:ascii="Times New Roman"/>
          <w:sz w:val="24"/>
          <w:szCs w:val="24"/>
        </w:rPr>
        <w:t>Bartolovečki</w:t>
      </w:r>
      <w:proofErr w:type="spellEnd"/>
      <w:r w:rsidRPr="0082009E">
        <w:rPr>
          <w:rFonts w:cs="Times New Roman" w:hAnsi="Times New Roman" w:ascii="Times New Roman"/>
          <w:sz w:val="24"/>
          <w:szCs w:val="24"/>
        </w:rPr>
        <w:t>, OIB: 41395761698</w:t>
      </w:r>
      <w:r w:rsidR="009E19B4"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8</w:t>
      </w:r>
      <w:r w:rsidR="001D29FA">
        <w:rPr>
          <w:rFonts w:cs="Times New Roman" w:hAnsi="Times New Roman" w:ascii="Times New Roman"/>
          <w:sz w:val="24"/>
          <w:szCs w:val="24"/>
        </w:rPr>
        <w:t>.</w:t>
      </w:r>
      <w:r w:rsidR="009E19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lip</w:t>
      </w:r>
      <w:r w:rsidR="009E19B4">
        <w:rPr>
          <w:rFonts w:cs="Times New Roman" w:hAnsi="Times New Roman" w:ascii="Times New Roman"/>
          <w:sz w:val="24"/>
          <w:szCs w:val="24"/>
        </w:rPr>
        <w:t>nja</w:t>
      </w:r>
      <w:r w:rsidR="009E19B4"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9E19B4" w:rsidP="009E19B4" w:rsidR="009E19B4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82009E" w:rsidRPr="0082009E">
        <w:rPr>
          <w:rFonts w:cs="Times New Roman" w:hAnsi="Times New Roman" w:ascii="Times New Roman"/>
          <w:sz w:val="24"/>
          <w:szCs w:val="24"/>
        </w:rPr>
        <w:t xml:space="preserve">ADRIATICA j.d.o.o., Varaždinska 153, </w:t>
      </w:r>
      <w:proofErr w:type="spellStart"/>
      <w:r w:rsidR="0082009E" w:rsidRPr="0082009E">
        <w:rPr>
          <w:rFonts w:cs="Times New Roman" w:hAnsi="Times New Roman" w:ascii="Times New Roman"/>
          <w:sz w:val="24"/>
          <w:szCs w:val="24"/>
        </w:rPr>
        <w:t>Zbelava</w:t>
      </w:r>
      <w:proofErr w:type="spellEnd"/>
      <w:r w:rsidR="0082009E" w:rsidRPr="0082009E">
        <w:rPr>
          <w:rFonts w:cs="Times New Roman" w:hAnsi="Times New Roman" w:ascii="Times New Roman"/>
          <w:sz w:val="24"/>
          <w:szCs w:val="24"/>
        </w:rPr>
        <w:t xml:space="preserve">, 42202 </w:t>
      </w:r>
      <w:proofErr w:type="spellStart"/>
      <w:r w:rsidR="0082009E" w:rsidRPr="0082009E">
        <w:rPr>
          <w:rFonts w:cs="Times New Roman" w:hAnsi="Times New Roman" w:ascii="Times New Roman"/>
          <w:sz w:val="24"/>
          <w:szCs w:val="24"/>
        </w:rPr>
        <w:t>Trnovec</w:t>
      </w:r>
      <w:proofErr w:type="spellEnd"/>
      <w:r w:rsidR="0082009E" w:rsidRPr="0082009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2009E" w:rsidRPr="0082009E">
        <w:rPr>
          <w:rFonts w:cs="Times New Roman" w:hAnsi="Times New Roman" w:ascii="Times New Roman"/>
          <w:sz w:val="24"/>
          <w:szCs w:val="24"/>
        </w:rPr>
        <w:t>Bartolovečki</w:t>
      </w:r>
      <w:proofErr w:type="spellEnd"/>
      <w:r w:rsidR="0082009E" w:rsidRPr="0082009E">
        <w:rPr>
          <w:rFonts w:cs="Times New Roman" w:hAnsi="Times New Roman" w:ascii="Times New Roman"/>
          <w:sz w:val="24"/>
          <w:szCs w:val="24"/>
        </w:rPr>
        <w:t>, OIB: 41395761698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82009E">
        <w:rPr>
          <w:rFonts w:cs="Times New Roman" w:hAnsi="Times New Roman" w:ascii="Times New Roman"/>
          <w:b/>
          <w:sz w:val="24"/>
          <w:szCs w:val="24"/>
        </w:rPr>
        <w:t>112</w:t>
      </w:r>
      <w:r>
        <w:rPr>
          <w:rFonts w:cs="Times New Roman" w:hAnsi="Times New Roman" w:ascii="Times New Roman"/>
          <w:b/>
          <w:sz w:val="24"/>
          <w:szCs w:val="24"/>
        </w:rPr>
        <w:t>17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9E19B4" w:rsidR="009E19B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 xml:space="preserve">araždinu, </w:t>
      </w:r>
      <w:r w:rsidR="0082009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2009E">
        <w:rPr>
          <w:rFonts w:cs="Times New Roman" w:hAnsi="Times New Roman" w:ascii="Times New Roman"/>
          <w:sz w:val="24"/>
          <w:szCs w:val="24"/>
        </w:rPr>
        <w:t>lip</w:t>
      </w:r>
      <w:r>
        <w:rPr>
          <w:rFonts w:cs="Times New Roman" w:hAnsi="Times New Roman" w:ascii="Times New Roman"/>
          <w:sz w:val="24"/>
          <w:szCs w:val="24"/>
        </w:rPr>
        <w:t>nja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37BAB">
        <w:rPr>
          <w:rFonts w:cs="Times New Roman" w:hAnsi="Times New Roman" w:ascii="Times New Roman"/>
          <w:sz w:val="24"/>
          <w:szCs w:val="24"/>
        </w:rPr>
        <w:t xml:space="preserve">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="00BF6A7E">
        <w:rPr>
          <w:rFonts w:cs="Times New Roman" w:hAnsi="Times New Roman" w:ascii="Times New Roman"/>
          <w:sz w:val="24"/>
          <w:szCs w:val="24"/>
        </w:rPr>
        <w:t>,v.r.</w:t>
      </w: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9E19B4" w:rsidP="009E19B4" w:rsidR="009E19B4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9B4"/>
    <w:rsid w:val="00066EE5"/>
    <w:rsid w:val="001D29FA"/>
    <w:rsid w:val="002E79F9"/>
    <w:rsid w:val="007354E2"/>
    <w:rsid w:val="007B484E"/>
    <w:rsid w:val="0082009E"/>
    <w:rsid w:val="009E19B4"/>
    <w:rsid w:val="009F7D5A"/>
    <w:rsid w:val="00B201E3"/>
    <w:rsid w:val="00BF6A7E"/>
    <w:rsid w:val="00FA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E19B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D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D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D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D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E19B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D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D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D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D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jednostavno društvo s ograničenom odgovornošću za ugostiteljstvo zastupanog po punomoćniku Ivana Nekić Periša, direktor</izvorni_sadrzaj>
    <derivirana_varijabla naziv="DomainObject.Predmet.ProtustrankaFormated_1">  ADRIATICA jednostavno društvo s ograničenom odgovornošću za ugostiteljstvo zastupanog po punomoćniku Ivana Nekić Periša, direktor</derivirana_varijabla>
  </DomainObject.Predmet.ProtustrankaFormated>
  <DomainObject.Predmet.ProtustrankaFormatedOIB>
    <izvorni_sadrzaj>  ADRIATICA jednostavno društvo s ograničenom odgovornošću za ugostiteljstvo, OIB 41395761698 zastupanog po punomoćniku Ivana Nekić Periša, direktor</izvorni_sadrzaj>
    <derivirana_varijabla naziv="DomainObject.Predmet.ProtustrankaFormatedOIB_1">  ADRIATICA jednostavno društvo s ograničenom odgovornošću za ugostiteljstvo, OIB 41395761698 zastupanog po punomoćniku Ivana Nekić Periša, direktor</derivirana_varijabla>
  </DomainObject.Predmet.ProtustrankaFormatedOIB>
  <DomainObject.Predmet.ProtustrankaFormatedWithAdress>
    <izvorni_sadrzaj> ADRIATICA jednostavno društvo s ograničenom odgovornošću za ugostiteljstvo, Varaždinska 153, 42202 Zbelava zastupanog po punomoćniku Ivana Nekić Periša, direktor</izvorni_sadrzaj>
    <derivirana_varijabla naziv="DomainObject.Predmet.ProtustrankaFormatedWithAdress_1"> ADRIATICA jednostavno društvo s ograničenom odgovornošću za ugostiteljstvo, Varaždinska 153, 42202 Zbelava zastupanog po punomoćniku Ivana Nekić Periša, direktor</derivirana_varijabla>
  </DomainObject.Predmet.ProtustrankaFormatedWithAdress>
  <DomainObject.Predmet.ProtustrankaFormatedWithAdressOIB>
    <izvorni_sadrzaj> ADRIATICA jednostavno društvo s ograničenom odgovornošću za ugostiteljstvo, OIB 41395761698, Varaždinska 153, 42202 Zbelava zastupanog po punomoćniku Ivana Nekić Periša, direktor</izvorni_sadrzaj>
    <derivirana_varijabla naziv="DomainObject.Predmet.ProtustrankaFormatedWithAdressOIB_1"> ADRIATICA jednostavno društvo s ograničenom odgovornošću za ugostiteljstvo, OIB 41395761698, Varaždinska 153, 42202 Zbelava zastupanog po punomoćniku Ivana Nekić Periša, direktor</derivirana_varijabla>
  </DomainObject.Predmet.ProtustrankaFormatedWithAdressOIB>
  <DomainObject.Predmet.ProtustrankaWithAdress>
    <izvorni_sadrzaj>ADRIATICA jednostavno društvo s ograničenom odgovornošću za ugostiteljstvo Varaždinska 153, 42202 Zbelava</izvorni_sadrzaj>
    <derivirana_varijabla naziv="DomainObject.Predmet.ProtustrankaWithAdress_1">ADRIATICA jednostavno društvo s ograničenom odgovornošću za ugostiteljstvo Varaždinska 153, 42202 Zbelava</derivirana_varijabla>
  </DomainObject.Predmet.ProtustrankaWithAdress>
  <DomainObject.Predmet.ProtustrankaWithAdressOIB>
    <izvorni_sadrzaj>ADRIATICA jednostavno društvo s ograničenom odgovornošću za ugostiteljstvo, OIB 41395761698, Varaždinska 153, 42202 Zbelava</izvorni_sadrzaj>
    <derivirana_varijabla naziv="DomainObject.Predmet.ProtustrankaWithAdressOIB_1">ADRIATICA jednostavno društvo s ograničenom odgovornošću za ugostiteljstvo, OIB 41395761698, Varaždinska 153, 42202 Zbelava</derivirana_varijabla>
  </DomainObject.Predmet.ProtustrankaWithAdressOIB>
  <DomainObject.Predmet.ProtustrankaNazivFormated>
    <izvorni_sadrzaj>ADRIATICA jednostavno društvo s ograničenom odgovornošću za ugostiteljstvo</izvorni_sadrzaj>
    <derivirana_varijabla naziv="DomainObject.Predmet.ProtustrankaNazivFormated_1">ADRIATICA jednostavno društvo s ograničenom odgovornošću za ugostiteljstvo</derivirana_varijabla>
  </DomainObject.Predmet.ProtustrankaNazivFormated>
  <DomainObject.Predmet.ProtustrankaNazivFormatedOIB>
    <izvorni_sadrzaj>ADRIATICA jednostavno društvo s ograničenom odgovornošću za ugostiteljstvo, OIB 41395761698</izvorni_sadrzaj>
    <derivirana_varijabla naziv="DomainObject.Predmet.ProtustrankaNazivFormatedOIB_1">ADRIATICA jednostavno društvo s ograničenom odgovornošću za ugostiteljstvo, OIB 41395761698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188549.75</izvorni_sadrzaj>
    <derivirana_varijabla naziv="DomainObject.Predmet.TrenutnaVrijednost_1">188549.75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ADRIATICA jednostavno društvo s ograničenom odgovornošću za ugostiteljstvo zastupanog po punomoćniku Ivana Nekić Periša, direktor</item>
    </izvorni_sadrzaj>
    <derivirana_varijabla naziv="DomainObject.Predmet.ProtuStrankaListFormated_1">
      <item>ADRIATICA jednostavno društvo s ograničenom odgovornošću za ugostiteljstvo zastupanog po punomoćniku Ivana Nekić Periša, direktor</item>
    </derivirana_varijabla>
  </DomainObject.Predmet.ProtuStrankaListFormated>
  <DomainObject.Predmet.ProtuStrankaListFormatedOIB>
    <izvorni_sadrzaj>
      <item>ADRIATICA jednostavno društvo s ograničenom odgovornošću za ugostiteljstvo, OIB 41395761698 zastupanog po punomoćniku Ivana Nekić Periša, direktor</item>
    </izvorni_sadrzaj>
    <derivirana_varijabla naziv="DomainObject.Predmet.ProtuStrankaListFormatedOIB_1">
      <item>ADRIATICA jednostavno društvo s ograničenom odgovornošću za ugostiteljstvo, OIB 41395761698 zastupanog po punomoćniku Ivana Nekić Periša, direktor</item>
    </derivirana_varijabla>
  </DomainObject.Predmet.ProtuStrankaListFormatedOIB>
  <DomainObject.Predmet.ProtuStrankaListFormatedWithAdress>
    <izvorni_sadrzaj>
      <item>ADRIATICA jednostavno društvo s ograničenom odgovornošću za ugostiteljstvo, Varaždinska 153, 42202 Zbelava zastupanog po punomoćniku Ivana Nekić Periša, direktor</item>
    </izvorni_sadrzaj>
    <derivirana_varijabla naziv="DomainObject.Predmet.ProtuStrankaListFormatedWithAdress_1">
      <item>ADRIATICA jednostavno društvo s ograničenom odgovornošću za ugostiteljstvo, Varaždinska 153, 42202 Zbelava zastupanog po punomoćniku Ivana Nekić Periša, direktor</item>
    </derivirana_varijabla>
  </DomainObject.Predmet.ProtuStrankaListFormatedWithAdress>
  <DomainObject.Predmet.ProtuStrankaListFormatedWithAdressOIB>
    <izvorni_sadrzaj>
      <item>ADRIATICA jednostavno društvo s ograničenom odgovornošću za ugostiteljstvo, OIB 41395761698, Varaždinska 153, 42202 Zbelava zastupanog po punomoćniku Ivana Nekić Periša, direktor</item>
    </izvorni_sadrzaj>
    <derivirana_varijabla naziv="DomainObject.Predmet.ProtuStrankaListFormatedWithAdressOIB_1">
      <item>ADRIATICA jednostavno društvo s ograničenom odgovornošću za ugostiteljstvo, OIB 41395761698, Varaždinska 153, 42202 Zbelava zastupanog po punomoćniku Ivana Nekić Periša, direktor</item>
    </derivirana_varijabla>
  </DomainObject.Predmet.ProtuStrankaListFormatedWithAdressOIB>
  <DomainObject.Predmet.ProtuStrankaListNazivFormated>
    <izvorni_sadrzaj>
      <item>ADRIATICA jednostavno društvo s ograničenom odgovornošću za ugostiteljstvo</item>
    </izvorni_sadrzaj>
    <derivirana_varijabla naziv="DomainObject.Predmet.ProtuStrankaListNazivFormated_1">
      <item>ADRIATICA jednostavno društvo s ograničenom odgovornošću za ugostiteljstvo</item>
    </derivirana_varijabla>
  </DomainObject.Predmet.ProtuStrankaListNazivFormated>
  <DomainObject.Predmet.ProtuStrankaListNazivFormatedOIB>
    <izvorni_sadrzaj>
      <item>ADRIATICA jednostavno društvo s ograničenom odgovornošću za ugostiteljstvo, OIB 41395761698</item>
    </izvorni_sadrzaj>
    <derivirana_varijabla naziv="DomainObject.Predmet.ProtuStrankaListNazivFormatedOIB_1">
      <item>ADRIATICA jednostavno društvo s ograničenom odgovornošću za ugostiteljstvo, OIB 41395761698</item>
    </derivirana_varijabla>
  </DomainObject.Predmet.ProtuStrankaListNazivFormatedOIB>
  <DomainObject.Predmet.OstaliListFormated>
    <izvorni_sadrzaj>
      <item>Sudski registar</item>
      <item>e-oglasna ploča</item>
      <item>Ivana Nekić Periša, direktor punomoćnik sudionika u postupku ADRIATICA jednostavno društvo s ograničenom odgovornošću za ugostiteljstvo</item>
    </izvorni_sadrzaj>
    <derivirana_varijabla naziv="DomainObject.Predmet.OstaliListFormated_1">
      <item>Sudski registar</item>
      <item>e-oglasna ploča</item>
      <item>Ivana Nekić Periša, direktor punomoćnik sudionika u postupku ADRIATICA jednostavno društvo s ograničenom odgovornošću za ugostiteljstvo</item>
    </derivirana_varijabla>
  </DomainObject.Predmet.OstaliListFormated>
  <DomainObject.Predmet.OstaliListFormatedOIB>
    <izvorni_sadrzaj>
      <item>Sudski registar</item>
      <item>e-oglasna ploča</item>
      <item>Ivana Nekić Periša, direktor, OIB 93098307036 punomoćnik sudionika u postupku ADRIATICA jednostavno društvo s ograničenom odgovornošću za ugostiteljstvo</item>
    </izvorni_sadrzaj>
    <derivirana_varijabla naziv="DomainObject.Predmet.OstaliListFormatedOIB_1">
      <item>Sudski registar</item>
      <item>e-oglasna ploča</item>
      <item>Ivana Nekić Periša, direktor, OIB 93098307036 punomoćnik sudionika u postupku ADRIATICA jednostavno društvo s ograničenom odgovornošću za ugostiteljstvo</item>
    </derivirana_varijabla>
  </DomainObject.Predmet.OstaliListFormatedOIB>
  <DomainObject.Predmet.OstaliListFormatedWithAdress>
    <izvorni_sadrzaj>
      <item>Sudski registar</item>
      <item>e-oglasna ploča</item>
      <item>Ivana Nekić Periša, direktor, Varaždinska 153, 42202 Zbelava punomoćnik sudionika u postupku ADRIATICA jednostavno društvo s ograničenom odgovornošću za ugostiteljstvo</item>
    </izvorni_sadrzaj>
    <derivirana_varijabla naziv="DomainObject.Predmet.OstaliListFormatedWithAdress_1">
      <item>Sudski registar</item>
      <item>e-oglasna ploča</item>
      <item>Ivana Nekić Periša, direktor, Varaždinska 153, 42202 Zbelava punomoćnik sudionika u postupku ADRIATICA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e-oglasna ploča</item>
      <item>Ivana Nekić Periša, direktor, OIB 93098307036, Varaždinska 153, 42202 Zbelava punomoćnik sudionika u postupku ADRIATICA jednostavno društvo s ograničenom odgovornošću za ugostiteljstvo</item>
    </izvorni_sadrzaj>
    <derivirana_varijabla naziv="DomainObject.Predmet.OstaliListFormatedWithAdressOIB_1">
      <item>Sudski registar</item>
      <item>e-oglasna ploča</item>
      <item>Ivana Nekić Periša, direktor, OIB 93098307036, Varaždinska 153, 42202 Zbelava punomoćnik sudionika u postupku ADRIATICA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e-oglasna ploča</item>
      <item>Ivana Nekić Periša, direktor</item>
    </izvorni_sadrzaj>
    <derivirana_varijabla naziv="DomainObject.Predmet.OstaliListNazivFormated_1">
      <item>Sudski registar</item>
      <item>e-oglasna ploča</item>
      <item>Ivana Nekić Periša, direktor</item>
    </derivirana_varijabla>
  </DomainObject.Predmet.OstaliListNazivFormated>
  <DomainObject.Predmet.OstaliListNazivFormatedOIB>
    <izvorni_sadrzaj>
      <item>Sudski registar</item>
      <item>e-oglasna ploča</item>
      <item>Ivana Nekić Periša, direktor, OIB 93098307036</item>
    </izvorni_sadrzaj>
    <derivirana_varijabla naziv="DomainObject.Predmet.OstaliListNazivFormatedOIB_1">
      <item>Sudski registar</item>
      <item>e-oglasna ploča</item>
      <item>Ivana Nekić Periša, direktor, OIB 93098307036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ADRIATICA jednostavno društvo s ograničenom odgovornošću za ugostiteljstvo</izvorni_sadrzaj>
    <derivirana_varijabla naziv="DomainObject.Predmet.ProtustrankaIDrugi_1">ADRIATICA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ADRIATICA jednostavno društvo s ograničenom odgovornošću za ugostiteljstvo, OIB 41395761698, Varaždinska 153, 42202 Zbelava</izvorni_sadrzaj>
    <derivirana_varijabla naziv="DomainObject.Predmet.ProtustrankaIDrugiAdressOIB_1">ADRIATICA jednostavno društvo s ograničenom odgovornošću za ugostiteljstvo, OIB 41395761698, Varaždinska 153, 42202 Zbelava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ADRIATICA jednostavno društvo s ograničenom odgovornošću za ugostiteljstvo</item>
      <item>Sudski registar</item>
      <item>e-oglasna ploča</item>
      <item>Ivana Nekić Periša, direktor</item>
    </izvorni_sadrzaj>
    <derivirana_varijabla naziv="DomainObject.Predmet.SudioniciListNaziv_1">
      <item>Financijska agencija</item>
      <item>ADRIATICA jednostavno društvo s ograničenom odgovornošću za ugostiteljstvo</item>
      <item>Sudski registar</item>
      <item>e-oglasna ploča</item>
      <item>Ivana Nekić Periša, direktor</item>
    </derivirana_varijabla>
  </DomainObject.Predmet.SudioniciListNaziv>
  <DomainObject.Predmet.SudioniciListAdressOIB>
    <izvorni_sadrzaj>
      <item>Financijska agencija, OIB 85821130368, Ulica grada Vukovara 70,10000 Zagreb</item>
      <item>ADRIATICA jednostavno društvo s ograničenom odgovornošću za ugostiteljstvo, OIB 41395761698, Varaždinska 153,42202 Zbelava</item>
      <item>Sudski registar</item>
      <item>e-oglasna ploča</item>
      <item>Ivana Nekić Periša, direktor, OIB 93098307036, Varaždinska 153,42202 Zbelava</item>
    </izvorni_sadrzaj>
    <derivirana_varijabla naziv="DomainObject.Predmet.SudioniciListAdressOIB_1">
      <item>Financijska agencija, OIB 85821130368, Ulica grada Vukovara 70,10000 Zagreb</item>
      <item>ADRIATICA jednostavno društvo s ograničenom odgovornošću za ugostiteljstvo, OIB 41395761698, Varaždinska 153,42202 Zbelava</item>
      <item>Sudski registar</item>
      <item>e-oglasna ploča</item>
      <item>Ivana Nekić Periša, direktor, OIB 93098307036, Varaždinska 153,42202 Zbelava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41395761698</item>
      <item>, OIB null</item>
      <item>, OIB null</item>
      <item>, OIB 93098307036</item>
    </izvorni_sadrzaj>
    <derivirana_varijabla naziv="DomainObject.Predmet.SudioniciListNazivOIB_1">
      <item>, OIB 85821130368</item>
      <item>, OIB 41395761698</item>
      <item>, OIB null</item>
      <item>, OIB null</item>
      <item>, OIB 93098307036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1247</properties:Characters>
  <properties:Lines>48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2017-06-08T11:25:00Z</dcterms:created>
  <dc:creator>Katarina Breški</dc:creator>
  <cp:lastModifiedBy>Katarina Breški</cp:lastModifiedBy>
  <cp:lastPrinted>2017-06-08T11:30:00Z</cp:lastPrinted>
  <dcterms:modified xmlns:xsi="http://www.w3.org/2001/XMLSchema-instance" xsi:type="dcterms:W3CDTF">2017-06-08T11:31:00Z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