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</w:t>
            </w:r>
            <w:r w:rsidR="009674FF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eb83e26" w14:paraId="eb83e26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7E3885">
        <w:rPr>
          <w:sz w:val="24"/>
        </w:rPr>
        <w:t>75. St-5382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7E3885" w:rsidRPr="007E3885">
        <w:rPr>
          <w:sz w:val="24"/>
          <w:szCs w:val="24"/>
        </w:rPr>
        <w:t>TELENOVA d.o.o., Radoboj,  Radoboj 16, OIB: 05372543385</w:t>
      </w:r>
      <w:r w:rsidR="00442F90" w:rsidRPr="008600EF">
        <w:rPr>
          <w:sz w:val="24"/>
          <w:szCs w:val="24"/>
        </w:rPr>
        <w:t xml:space="preserve">, dana </w:t>
      </w:r>
      <w:r w:rsidR="007E3885">
        <w:rPr>
          <w:sz w:val="24"/>
          <w:szCs w:val="24"/>
        </w:rPr>
        <w:t xml:space="preserve">17.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7E3885">
        <w:rPr>
          <w:sz w:val="24"/>
          <w:szCs w:val="24"/>
        </w:rPr>
        <w:t xml:space="preserve">17.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>Protiv ovog zaključka  žalba nije dopuštena (čl. 19.</w:t>
      </w:r>
      <w:r w:rsidR="0059404C">
        <w:rPr>
          <w:sz w:val="24"/>
        </w:rPr>
        <w:t xml:space="preserve"> </w:t>
      </w:r>
      <w:r w:rsidRPr="00FA672B">
        <w:rPr>
          <w:sz w:val="24"/>
        </w:rPr>
        <w:t xml:space="preserve">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8B0599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7E3885">
          <w:rPr>
            <w:sz w:val="24"/>
            <w:szCs w:val="24"/>
          </w:rPr>
          <w:t>75. St-5382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404C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885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0599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FF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575CE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3D21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B05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59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59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59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59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8B05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59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59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59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59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5382</izvorni_sadrzaj>
    <derivirana_varijabla naziv="DomainObject.Predmet.Broj_1">5382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St-5382/2015</izvorni_sadrzaj>
    <derivirana_varijabla naziv="DomainObject.Predmet.OznakaBroj_1">St-5382/2015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TELENOVA d.o.o. zastupanog po punomoćniku Ivan Tušek</izvorni_sadrzaj>
    <derivirana_varijabla naziv="DomainObject.Predmet.ProtustrankaFormated_1">  TELENOVA d.o.o. zastupanog po punomoćniku Ivan Tušek</derivirana_varijabla>
  </DomainObject.Predmet.ProtustrankaFormated>
  <DomainObject.Predmet.ProtustrankaFormatedOIB>
    <izvorni_sadrzaj>  TELENOVA d.o.o., OIB 05372543385 zastupanog po punomoćniku Ivan Tušek</izvorni_sadrzaj>
    <derivirana_varijabla naziv="DomainObject.Predmet.ProtustrankaFormatedOIB_1">  TELENOVA d.o.o., OIB 05372543385 zastupanog po punomoćniku Ivan Tušek</derivirana_varijabla>
  </DomainObject.Predmet.ProtustrankaFormatedOIB>
  <DomainObject.Predmet.ProtustrankaFormatedWithAdress>
    <izvorni_sadrzaj> TELENOVA d.o.o., Radoboj 165, 49232 Radoboj zastupanog po punomoćniku Ivan Tušek</izvorni_sadrzaj>
    <derivirana_varijabla naziv="DomainObject.Predmet.ProtustrankaFormatedWithAdress_1"> TELENOVA d.o.o., Radoboj 165, 49232 Radoboj zastupanog po punomoćniku Ivan Tušek</derivirana_varijabla>
  </DomainObject.Predmet.ProtustrankaFormatedWithAdress>
  <DomainObject.Predmet.ProtustrankaFormatedWithAdressOIB>
    <izvorni_sadrzaj> TELENOVA d.o.o., OIB 05372543385, Radoboj 165, 49232 Radoboj zastupanog po punomoćniku Ivan Tušek</izvorni_sadrzaj>
    <derivirana_varijabla naziv="DomainObject.Predmet.ProtustrankaFormatedWithAdressOIB_1"> TELENOVA d.o.o., OIB 05372543385, Radoboj 165, 49232 Radoboj zastupanog po punomoćniku Ivan Tušek</derivirana_varijabla>
  </DomainObject.Predmet.ProtustrankaFormatedWithAdressOIB>
  <DomainObject.Predmet.ProtustrankaWithAdress>
    <izvorni_sadrzaj>TELENOVA d.o.o. Radoboj 165, 49232 Radoboj</izvorni_sadrzaj>
    <derivirana_varijabla naziv="DomainObject.Predmet.ProtustrankaWithAdress_1">TELENOVA d.o.o. Radoboj 165, 49232 Radoboj</derivirana_varijabla>
  </DomainObject.Predmet.ProtustrankaWithAdress>
  <DomainObject.Predmet.ProtustrankaWithAdressOIB>
    <izvorni_sadrzaj>TELENOVA d.o.o., OIB 05372543385, Radoboj 165, 49232 Radoboj</izvorni_sadrzaj>
    <derivirana_varijabla naziv="DomainObject.Predmet.ProtustrankaWithAdressOIB_1">TELENOVA d.o.o., OIB 05372543385, Radoboj 165, 49232 Radoboj</derivirana_varijabla>
  </DomainObject.Predmet.ProtustrankaWithAdressOIB>
  <DomainObject.Predmet.ProtustrankaNazivFormated>
    <izvorni_sadrzaj>TELENOVA d.o.o.</izvorni_sadrzaj>
    <derivirana_varijabla naziv="DomainObject.Predmet.ProtustrankaNazivFormated_1">TELENOVA d.o.o.</derivirana_varijabla>
  </DomainObject.Predmet.ProtustrankaNazivFormated>
  <DomainObject.Predmet.ProtustrankaNazivFormatedOIB>
    <izvorni_sadrzaj>TELENOVA d.o.o., OIB 05372543385</izvorni_sadrzaj>
    <derivirana_varijabla naziv="DomainObject.Predmet.ProtustrankaNazivFormatedOIB_1">TELENOVA d.o.o., OIB 05372543385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TELENOVA d.o.o. zastupanog po punomoćniku Ivan Tušek</item>
    </izvorni_sadrzaj>
    <derivirana_varijabla naziv="DomainObject.Predmet.ProtuStrankaListFormated_1">
      <item>TELENOVA d.o.o. zastupanog po punomoćniku Ivan Tušek</item>
    </derivirana_varijabla>
  </DomainObject.Predmet.ProtuStrankaListFormated>
  <DomainObject.Predmet.ProtuStrankaListFormatedOIB>
    <izvorni_sadrzaj>
      <item>TELENOVA d.o.o., OIB 05372543385 zastupanog po punomoćniku Ivan Tušek</item>
    </izvorni_sadrzaj>
    <derivirana_varijabla naziv="DomainObject.Predmet.ProtuStrankaListFormatedOIB_1">
      <item>TELENOVA d.o.o., OIB 05372543385 zastupanog po punomoćniku Ivan Tušek</item>
    </derivirana_varijabla>
  </DomainObject.Predmet.ProtuStrankaListFormatedOIB>
  <DomainObject.Predmet.ProtuStrankaListFormatedWithAdress>
    <izvorni_sadrzaj>
      <item>TELENOVA d.o.o., Radoboj 165, 49232 Radoboj zastupanog po punomoćniku Ivan Tušek</item>
    </izvorni_sadrzaj>
    <derivirana_varijabla naziv="DomainObject.Predmet.ProtuStrankaListFormatedWithAdress_1">
      <item>TELENOVA d.o.o., Radoboj 165, 49232 Radoboj zastupanog po punomoćniku Ivan Tušek</item>
    </derivirana_varijabla>
  </DomainObject.Predmet.ProtuStrankaListFormatedWithAdress>
  <DomainObject.Predmet.ProtuStrankaListFormatedWithAdressOIB>
    <izvorni_sadrzaj>
      <item>TELENOVA d.o.o., OIB 05372543385, Radoboj 165, 49232 Radoboj zastupanog po punomoćniku Ivan Tušek</item>
    </izvorni_sadrzaj>
    <derivirana_varijabla naziv="DomainObject.Predmet.ProtuStrankaListFormatedWithAdressOIB_1">
      <item>TELENOVA d.o.o., OIB 05372543385, Radoboj 165, 49232 Radoboj zastupanog po punomoćniku Ivan Tušek</item>
    </derivirana_varijabla>
  </DomainObject.Predmet.ProtuStrankaListFormatedWithAdressOIB>
  <DomainObject.Predmet.ProtuStrankaListNazivFormated>
    <izvorni_sadrzaj>
      <item>TELENOVA d.o.o.</item>
    </izvorni_sadrzaj>
    <derivirana_varijabla naziv="DomainObject.Predmet.ProtuStrankaListNazivFormated_1">
      <item>TELENOVA d.o.o.</item>
    </derivirana_varijabla>
  </DomainObject.Predmet.ProtuStrankaListNazivFormated>
  <DomainObject.Predmet.ProtuStrankaListNazivFormatedOIB>
    <izvorni_sadrzaj>
      <item>TELENOVA d.o.o., OIB 05372543385</item>
    </izvorni_sadrzaj>
    <derivirana_varijabla naziv="DomainObject.Predmet.ProtuStrankaListNazivFormatedOIB_1">
      <item>TELENOVA d.o.o., OIB 05372543385</item>
    </derivirana_varijabla>
  </DomainObject.Predmet.ProtuStrankaListNazivFormatedOIB>
  <DomainObject.Predmet.OstaliListFormated>
    <izvorni_sadrzaj>
      <item>Ivan Tušek punomoćnik sudionika u postupku TELENOVA d.o.o.</item>
    </izvorni_sadrzaj>
    <derivirana_varijabla naziv="DomainObject.Predmet.OstaliListFormated_1">
      <item>Ivan Tušek punomoćnik sudionika u postupku TELENOVA d.o.o.</item>
    </derivirana_varijabla>
  </DomainObject.Predmet.OstaliListFormated>
  <DomainObject.Predmet.OstaliListFormatedOIB>
    <izvorni_sadrzaj>
      <item>Ivan Tušek, OIB 27071311785 punomoćnik sudionika u postupku TELENOVA d.o.o.</item>
    </izvorni_sadrzaj>
    <derivirana_varijabla naziv="DomainObject.Predmet.OstaliListFormatedOIB_1">
      <item>Ivan Tušek, OIB 27071311785 punomoćnik sudionika u postupku TELENOVA d.o.o.</item>
    </derivirana_varijabla>
  </DomainObject.Predmet.OstaliListFormatedOIB>
  <DomainObject.Predmet.OstaliListFormatedWithAdress>
    <izvorni_sadrzaj>
      <item>Ivan Tušek, Matije Gupca 21, 49000 Krapina punomoćnik sudionika u postupku TELENOVA d.o.o.</item>
    </izvorni_sadrzaj>
    <derivirana_varijabla naziv="DomainObject.Predmet.OstaliListFormatedWithAdress_1">
      <item>Ivan Tušek, Matije Gupca 21, 49000 Krapina punomoćnik sudionika u postupku TELENOVA d.o.o.</item>
    </derivirana_varijabla>
  </DomainObject.Predmet.OstaliListFormatedWithAdress>
  <DomainObject.Predmet.OstaliListFormatedWithAdressOIB>
    <izvorni_sadrzaj>
      <item>Ivan Tušek, OIB 27071311785, Matije Gupca 21, 49000 Krapina punomoćnik sudionika u postupku TELENOVA d.o.o.</item>
    </izvorni_sadrzaj>
    <derivirana_varijabla naziv="DomainObject.Predmet.OstaliListFormatedWithAdressOIB_1">
      <item>Ivan Tušek, OIB 27071311785, Matije Gupca 21, 49000 Krapina punomoćnik sudionika u postupku TELENOVA d.o.o.</item>
    </derivirana_varijabla>
  </DomainObject.Predmet.OstaliListFormatedWithAdressOIB>
  <DomainObject.Predmet.OstaliListNazivFormated>
    <izvorni_sadrzaj>
      <item>Ivan Tušek</item>
    </izvorni_sadrzaj>
    <derivirana_varijabla naziv="DomainObject.Predmet.OstaliListNazivFormated_1">
      <item>Ivan Tušek</item>
    </derivirana_varijabla>
  </DomainObject.Predmet.OstaliListNazivFormated>
  <DomainObject.Predmet.OstaliListNazivFormatedOIB>
    <izvorni_sadrzaj>
      <item>Ivan Tušek, OIB 27071311785</item>
    </izvorni_sadrzaj>
    <derivirana_varijabla naziv="DomainObject.Predmet.OstaliListNazivFormatedOIB_1">
      <item>Ivan Tušek, OIB 27071311785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TELENOVA d.o.o.</izvorni_sadrzaj>
    <derivirana_varijabla naziv="DomainObject.Predmet.ProtustrankaIDrugi_1">TELENOVA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TELENOVA d.o.o., OIB 05372543385, Radoboj 165, 49232 Radoboj</izvorni_sadrzaj>
    <derivirana_varijabla naziv="DomainObject.Predmet.ProtustrankaIDrugiAdressOIB_1">TELENOVA d.o.o., OIB 05372543385, Radoboj 165, 49232 Radoboj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TELENOVA d.o.o.</item>
      <item>FINA Regionalni centar Zagreb</item>
      <item>Ivan Tušek</item>
    </izvorni_sadrzaj>
    <derivirana_varijabla naziv="DomainObject.Predmet.SudioniciListNaziv_1">
      <item>TELENOVA d.o.o.</item>
      <item>FINA Regionalni centar Zagreb</item>
      <item>Ivan Tušek</item>
    </derivirana_varijabla>
  </DomainObject.Predmet.SudioniciListNaziv>
  <DomainObject.Predmet.SudioniciListAdressOIB>
    <izvorni_sadrzaj>
      <item>TELENOVA d.o.o., OIB 05372543385, Radoboj 165,49232 Radoboj</item>
      <item>FINA Regionalni centar Zagreb, OIB 85821130368, Trg svibanjskih žrtava 1995. 1,10000 Zagreb</item>
      <item>Ivan Tušek, OIB 27071311785, Matije Gupca 21,49000 Krapina</item>
    </izvorni_sadrzaj>
    <derivirana_varijabla naziv="DomainObject.Predmet.SudioniciListAdressOIB_1">
      <item>TELENOVA d.o.o., OIB 05372543385, Radoboj 165,49232 Radoboj</item>
      <item>FINA Regionalni centar Zagreb, OIB 85821130368, Trg svibanjskih žrtava 1995. 1,10000 Zagreb</item>
      <item>Ivan Tušek, OIB 27071311785, Matije Gupca 21,49000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05372543385</item>
      <item>, OIB 85821130368</item>
      <item>, OIB 27071311785</item>
    </izvorni_sadrzaj>
    <derivirana_varijabla naziv="DomainObject.Predmet.SudioniciListNazivOIB_1">
      <item>, OIB 05372543385</item>
      <item>, OIB 85821130368</item>
      <item>, OIB 27071311785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2029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2015-12-17T06:50:00Z</dcterms:created>
  <dc:creator>Korisnik</dc:creator>
  <cp:lastModifiedBy>Anita Ban</cp:lastModifiedBy>
  <cp:lastPrinted>2015-11-18T12:37:00Z</cp:lastPrinted>
  <dcterms:modified xmlns:xsi="http://www.w3.org/2001/XMLSchema-instance" xsi:type="dcterms:W3CDTF">2015-12-17T06:57:00Z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