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c21a0" w14:paraId="08c21a0" w:rsidRDefault="00B55F00" w:rsidP="00A75B62" w:rsidR="00A75B6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D87E72">
        <w:rPr>
          <w:sz w:val="24"/>
        </w:rPr>
        <w:t>U SLAVONSKOM BRODU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173F5D" w:rsidR="00F36F8E">
      <w:pPr>
        <w:rPr>
          <w:sz w:val="24"/>
        </w:rPr>
      </w:pPr>
      <w:r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  </w:t>
      </w:r>
      <w:r w:rsidR="00006653" w:rsidRPr="00A75B62">
        <w:rPr>
          <w:sz w:val="24"/>
        </w:rPr>
        <w:t>Broj: St-</w:t>
      </w:r>
      <w:r w:rsidR="0097015F">
        <w:rPr>
          <w:sz w:val="24"/>
        </w:rPr>
        <w:t>798/2016-19</w:t>
      </w:r>
    </w:p>
    <w:p w:rsidRDefault="0055760E" w:rsidR="0055760E" w:rsidRPr="00A75B62">
      <w:pPr>
        <w:rPr>
          <w:sz w:val="24"/>
        </w:rPr>
      </w:pPr>
    </w:p>
    <w:p w:rsidRDefault="00F36F8E" w:rsidP="00F36F8E" w:rsidR="00F36F8E" w:rsidRPr="00A75B62">
      <w:pPr>
        <w:jc w:val="center"/>
        <w:rPr>
          <w:sz w:val="24"/>
        </w:rPr>
      </w:pPr>
      <w:r w:rsidRPr="00A75B62">
        <w:rPr>
          <w:sz w:val="24"/>
        </w:rPr>
        <w:t>R E P U B L I K A    H R V A T S K A</w:t>
      </w:r>
    </w:p>
    <w:p w:rsidRDefault="00006653" w:rsidR="00AB058D" w:rsidRPr="00A75B62">
      <w:pPr>
        <w:jc w:val="center"/>
        <w:rPr>
          <w:sz w:val="24"/>
        </w:rPr>
      </w:pPr>
      <w:r w:rsidRPr="00A75B62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AF4777" w:rsidR="00C91825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8201BD">
        <w:rPr>
          <w:sz w:val="24"/>
        </w:rPr>
        <w:t xml:space="preserve">OSIJEKU STALNA SLUŽBA </w:t>
      </w:r>
      <w:r w:rsidR="00891141">
        <w:rPr>
          <w:sz w:val="24"/>
        </w:rPr>
        <w:t xml:space="preserve">TRGOVAČKOG SUDA U </w:t>
      </w:r>
      <w:r w:rsidR="00D87E72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514E06">
        <w:rPr>
          <w:sz w:val="24"/>
        </w:rPr>
        <w:t xml:space="preserve">u </w:t>
      </w:r>
      <w:r w:rsidR="00F647C2">
        <w:rPr>
          <w:sz w:val="24"/>
        </w:rPr>
        <w:t xml:space="preserve">prethodnom </w:t>
      </w:r>
      <w:r w:rsidR="00514E06">
        <w:rPr>
          <w:sz w:val="24"/>
        </w:rPr>
        <w:t xml:space="preserve">postupku radi utvrđivanja </w:t>
      </w:r>
      <w:r w:rsidR="0055760E">
        <w:rPr>
          <w:sz w:val="24"/>
        </w:rPr>
        <w:t>pretpostavki</w:t>
      </w:r>
      <w:r w:rsidR="00514E06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786666">
        <w:rPr>
          <w:sz w:val="24"/>
        </w:rPr>
        <w:t xml:space="preserve">dužnikom </w:t>
      </w:r>
      <w:r w:rsidR="005E5CB4">
        <w:rPr>
          <w:sz w:val="24"/>
        </w:rPr>
        <w:t xml:space="preserve">TRAP </w:t>
      </w:r>
      <w:r w:rsidR="00E37F2C">
        <w:rPr>
          <w:sz w:val="24"/>
        </w:rPr>
        <w:t xml:space="preserve">d.o.o </w:t>
      </w:r>
      <w:r w:rsidR="005E5CB4">
        <w:rPr>
          <w:sz w:val="24"/>
        </w:rPr>
        <w:t>Slav.Brod</w:t>
      </w:r>
      <w:r w:rsidR="0083796E">
        <w:rPr>
          <w:sz w:val="24"/>
        </w:rPr>
        <w:t xml:space="preserve">, dana </w:t>
      </w:r>
      <w:r w:rsidR="00176C42">
        <w:rPr>
          <w:sz w:val="24"/>
        </w:rPr>
        <w:t>27</w:t>
      </w:r>
      <w:r w:rsidR="00757713">
        <w:rPr>
          <w:sz w:val="24"/>
        </w:rPr>
        <w:t>.</w:t>
      </w:r>
      <w:r w:rsidR="00916D6B">
        <w:rPr>
          <w:sz w:val="24"/>
        </w:rPr>
        <w:t xml:space="preserve"> veljače</w:t>
      </w:r>
      <w:r w:rsidR="00891141">
        <w:rPr>
          <w:sz w:val="24"/>
        </w:rPr>
        <w:t xml:space="preserve"> </w:t>
      </w:r>
      <w:r w:rsidR="00916D6B">
        <w:rPr>
          <w:sz w:val="24"/>
        </w:rPr>
        <w:t>2017</w:t>
      </w:r>
      <w:r w:rsidR="002E4E00">
        <w:rPr>
          <w:sz w:val="24"/>
        </w:rPr>
        <w:t>.</w:t>
      </w:r>
    </w:p>
    <w:p w:rsidRDefault="002F5E6D" w:rsidP="00AF4777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006653" w:rsidR="00AB058D" w:rsidRPr="00A75B62">
      <w:pPr>
        <w:jc w:val="center"/>
        <w:rPr>
          <w:sz w:val="24"/>
        </w:rPr>
      </w:pPr>
      <w:r w:rsidRPr="00A75B62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006653" w:rsidP="00865428" w:rsidR="00865428">
      <w:pPr>
        <w:ind w:firstLine="720"/>
        <w:jc w:val="both"/>
        <w:rPr>
          <w:b/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 xml:space="preserve">Pozivaju se vjerovnici stečajnog dužnika </w:t>
      </w:r>
      <w:r w:rsidR="005E5CB4">
        <w:rPr>
          <w:sz w:val="24"/>
        </w:rPr>
        <w:t>TRAP d.o.o za građenje, trgovinu i usluge Slavonski Brod, Fra Marijana Lanosovića 45, OIB 70715903424</w:t>
      </w:r>
      <w:r w:rsidR="00757713">
        <w:rPr>
          <w:sz w:val="24"/>
        </w:rPr>
        <w:t xml:space="preserve">, </w:t>
      </w:r>
      <w:r w:rsidR="00A0225B">
        <w:rPr>
          <w:sz w:val="24"/>
        </w:rPr>
        <w:t xml:space="preserve"> </w:t>
      </w:r>
      <w:r w:rsidR="00514E06">
        <w:rPr>
          <w:sz w:val="24"/>
        </w:rPr>
        <w:t xml:space="preserve">te druge osobe koje za to imaju interes, </w:t>
      </w:r>
      <w:r w:rsidR="00C91825">
        <w:rPr>
          <w:sz w:val="24"/>
        </w:rPr>
        <w:t>u roku 15 dana od dana objave ovog poziva na mrežnoj stanici e-Oglasna ploča sudova, predujmiti iznos od 60.000,00 kn za pokriće troškova stečajnog postupka na depozitni račun Trgovačkog suda u Osijeku IBAN HR31 2390001l300000200, poziv na br.HR</w:t>
      </w:r>
      <w:r w:rsidR="00C91825">
        <w:rPr>
          <w:b/>
          <w:sz w:val="24"/>
        </w:rPr>
        <w:t xml:space="preserve">05 221 </w:t>
      </w:r>
      <w:r w:rsidR="005E5CB4">
        <w:rPr>
          <w:b/>
          <w:sz w:val="24"/>
        </w:rPr>
        <w:t>798</w:t>
      </w:r>
      <w:r w:rsidR="00C91825">
        <w:rPr>
          <w:b/>
          <w:sz w:val="24"/>
        </w:rPr>
        <w:t>-201</w:t>
      </w:r>
      <w:r w:rsidR="005E5CB4">
        <w:rPr>
          <w:b/>
          <w:sz w:val="24"/>
        </w:rPr>
        <w:t>6</w:t>
      </w:r>
      <w:r w:rsidR="00C91825">
        <w:rPr>
          <w:sz w:val="24"/>
        </w:rPr>
        <w:t>.</w:t>
      </w:r>
    </w:p>
    <w:p w:rsidRDefault="00DB3495" w:rsidP="00656DEA" w:rsidR="00656DEA">
      <w:pPr>
        <w:jc w:val="both"/>
        <w:rPr>
          <w:sz w:val="24"/>
        </w:rPr>
      </w:pPr>
      <w:r>
        <w:rPr>
          <w:b/>
          <w:sz w:val="24"/>
        </w:rPr>
        <w:tab/>
      </w:r>
      <w:r w:rsidR="00656DEA" w:rsidRPr="00AF0F58">
        <w:rPr>
          <w:b/>
          <w:sz w:val="24"/>
        </w:rPr>
        <w:t>II –</w:t>
      </w:r>
      <w:r w:rsidR="00656DEA" w:rsidRPr="00DB3495">
        <w:rPr>
          <w:sz w:val="24"/>
        </w:rPr>
        <w:t xml:space="preserve"> </w:t>
      </w:r>
      <w:r w:rsidR="00656DEA">
        <w:rPr>
          <w:sz w:val="24"/>
        </w:rPr>
        <w:t>Ukoliko u navedenom roku predujam ne bude uplaćen, stečajni sudac će donijeti rješenje o otvaranju i zaključenju stečajnog postupka nad gore navedenim dužnikom.</w:t>
      </w:r>
    </w:p>
    <w:p w:rsidRDefault="00656DEA" w:rsidP="00656DEA" w:rsidR="00656DEA">
      <w:pPr>
        <w:rPr>
          <w:sz w:val="24"/>
        </w:rPr>
      </w:pPr>
    </w:p>
    <w:p w:rsidRDefault="00656DEA" w:rsidP="00656DEA" w:rsidR="00656DEA" w:rsidRPr="00A75B62">
      <w:pPr>
        <w:rPr>
          <w:sz w:val="24"/>
        </w:rPr>
      </w:pPr>
      <w:r w:rsidRPr="00A75B62">
        <w:rPr>
          <w:sz w:val="24"/>
        </w:rPr>
        <w:t xml:space="preserve">                                                           Obrazloženje</w:t>
      </w:r>
      <w:r w:rsidRPr="00A75B62">
        <w:rPr>
          <w:sz w:val="24"/>
        </w:rPr>
        <w:tab/>
      </w:r>
      <w:r w:rsidRPr="00A75B62">
        <w:rPr>
          <w:sz w:val="24"/>
        </w:rPr>
        <w:tab/>
      </w:r>
    </w:p>
    <w:p w:rsidRDefault="00656DEA" w:rsidP="00656DEA" w:rsidR="00656DEA">
      <w:pPr>
        <w:jc w:val="both"/>
        <w:rPr>
          <w:sz w:val="24"/>
        </w:rPr>
      </w:pPr>
      <w:r>
        <w:rPr>
          <w:sz w:val="24"/>
        </w:rPr>
        <w:tab/>
      </w:r>
    </w:p>
    <w:p w:rsidRDefault="00656DEA" w:rsidP="00656DEA" w:rsidR="00656DEA">
      <w:pPr>
        <w:ind w:firstLine="720"/>
        <w:jc w:val="both"/>
        <w:rPr>
          <w:sz w:val="24"/>
        </w:rPr>
      </w:pPr>
      <w:r>
        <w:rPr>
          <w:sz w:val="24"/>
        </w:rPr>
        <w:t>Prijedlog za otvaranje stečajnog postupka nad dužnikom</w:t>
      </w:r>
      <w:r w:rsidR="00E02C3D">
        <w:rPr>
          <w:sz w:val="24"/>
        </w:rPr>
        <w:t xml:space="preserve"> </w:t>
      </w:r>
      <w:r w:rsidR="005E5CB4">
        <w:rPr>
          <w:sz w:val="24"/>
        </w:rPr>
        <w:t>TRAP d.o.o Slav.Brod</w:t>
      </w:r>
      <w:r>
        <w:rPr>
          <w:sz w:val="24"/>
        </w:rPr>
        <w:t xml:space="preserve">, podnijela je FINA po službenoj dužnosti </w:t>
      </w:r>
      <w:r w:rsidR="0066426F">
        <w:rPr>
          <w:sz w:val="24"/>
        </w:rPr>
        <w:t xml:space="preserve">na temelju odredbe čl. </w:t>
      </w:r>
      <w:r w:rsidR="005E5CB4">
        <w:rPr>
          <w:sz w:val="24"/>
        </w:rPr>
        <w:t>444 st. 2</w:t>
      </w:r>
      <w:r w:rsidR="0066426F">
        <w:rPr>
          <w:sz w:val="24"/>
        </w:rPr>
        <w:t xml:space="preserve"> </w:t>
      </w:r>
      <w:r>
        <w:rPr>
          <w:sz w:val="24"/>
        </w:rPr>
        <w:t xml:space="preserve"> </w:t>
      </w:r>
      <w:r w:rsidR="0066426F">
        <w:rPr>
          <w:sz w:val="24"/>
        </w:rPr>
        <w:t>Stečajnog zakona (NN br. 71/15, dalje SZ).</w:t>
      </w:r>
    </w:p>
    <w:p w:rsidRDefault="00E51BA1" w:rsidP="00656DEA" w:rsidR="00E51BA1">
      <w:pPr>
        <w:ind w:firstLine="720"/>
        <w:jc w:val="both"/>
        <w:rPr>
          <w:sz w:val="24"/>
        </w:rPr>
      </w:pPr>
      <w:r>
        <w:rPr>
          <w:sz w:val="24"/>
        </w:rPr>
        <w:t>Iz sadržaja prijedloga utvrđeno je d</w:t>
      </w:r>
      <w:r w:rsidR="00C91825">
        <w:rPr>
          <w:sz w:val="24"/>
        </w:rPr>
        <w:t xml:space="preserve">a dužnik na dan </w:t>
      </w:r>
      <w:r w:rsidR="005E5CB4">
        <w:rPr>
          <w:sz w:val="24"/>
        </w:rPr>
        <w:t>1.rujna</w:t>
      </w:r>
      <w:r w:rsidR="00C91825">
        <w:rPr>
          <w:sz w:val="24"/>
        </w:rPr>
        <w:t xml:space="preserve"> 2015.u O</w:t>
      </w:r>
      <w:r>
        <w:rPr>
          <w:sz w:val="24"/>
        </w:rPr>
        <w:t xml:space="preserve">čevidniku </w:t>
      </w:r>
      <w:r w:rsidR="00C91825">
        <w:rPr>
          <w:sz w:val="24"/>
        </w:rPr>
        <w:t xml:space="preserve">FINE </w:t>
      </w:r>
      <w:r>
        <w:rPr>
          <w:sz w:val="24"/>
        </w:rPr>
        <w:t xml:space="preserve">ima evidentirane neizvršene osnove za plaćanje u neprekinutom razdoblju </w:t>
      </w:r>
      <w:r w:rsidR="005E5CB4">
        <w:rPr>
          <w:sz w:val="24"/>
        </w:rPr>
        <w:t>818</w:t>
      </w:r>
      <w:r>
        <w:rPr>
          <w:sz w:val="24"/>
        </w:rPr>
        <w:t xml:space="preserve"> dan</w:t>
      </w:r>
      <w:r w:rsidR="003D2013">
        <w:rPr>
          <w:sz w:val="24"/>
        </w:rPr>
        <w:t>a</w:t>
      </w:r>
      <w:r>
        <w:rPr>
          <w:sz w:val="24"/>
        </w:rPr>
        <w:t xml:space="preserve"> u ukupnom iznosu </w:t>
      </w:r>
      <w:r w:rsidR="005E5CB4">
        <w:rPr>
          <w:sz w:val="24"/>
        </w:rPr>
        <w:t>895.803,22</w:t>
      </w:r>
      <w:r>
        <w:rPr>
          <w:sz w:val="24"/>
        </w:rPr>
        <w:t xml:space="preserve"> kn.</w:t>
      </w:r>
    </w:p>
    <w:p w:rsidRDefault="00E51BA1" w:rsidP="00656DEA" w:rsidR="003D2013">
      <w:pPr>
        <w:ind w:firstLine="720"/>
        <w:jc w:val="both"/>
        <w:rPr>
          <w:sz w:val="24"/>
        </w:rPr>
      </w:pPr>
      <w:r>
        <w:rPr>
          <w:sz w:val="24"/>
        </w:rPr>
        <w:t>Kako je temeljem navedenih podataka neprijeporno utvrđeno da kod dužnika postoji nesposobnost za plaćanje kao stečajni razlog propisan odredbom čl. 6 SZ-a, to je u prethodnom postupku bilo potrebno utvrditi samo obim, strukturu i vrijednost imovine koja ulazi u stečajnu masu, te njezinu dostatnost za pokriće troškova postupka.</w:t>
      </w:r>
    </w:p>
    <w:p w:rsidRDefault="00824DD5" w:rsidP="00656DEA" w:rsidR="005D1754">
      <w:pPr>
        <w:ind w:firstLine="720"/>
        <w:jc w:val="both"/>
        <w:rPr>
          <w:sz w:val="24"/>
        </w:rPr>
      </w:pPr>
      <w:r>
        <w:rPr>
          <w:sz w:val="24"/>
        </w:rPr>
        <w:t>Temeljem prijedloga FINE sud je pokrenuo prethodni postupak rješenjem St-798/2016-16 od 12.siječnja 2017.te imenovao privremenog stečajnog upravitelja Ivicu Magića, dipl.ek.iz Dugog Sela sa zadatkom utvrditi obim i strukturu dužnikove imovine radi utvrđivanja mogućnosti pokrića troškova postupka.</w:t>
      </w:r>
    </w:p>
    <w:p w:rsidRDefault="00824DD5" w:rsidP="00656DEA" w:rsidR="003D2013">
      <w:pPr>
        <w:ind w:firstLine="720"/>
        <w:jc w:val="both"/>
        <w:rPr>
          <w:sz w:val="24"/>
        </w:rPr>
      </w:pPr>
      <w:r>
        <w:rPr>
          <w:sz w:val="24"/>
        </w:rPr>
        <w:t>Na ročištu održanom dana 26.listopada 2016. zakonska zastupnica dužnika navela je da je dužnik od imovine imao tri kamiona i priključno vozilo, te dva osobna automobila koja je unovčio u cilju namirenja dugova prema vjerov</w:t>
      </w:r>
      <w:r w:rsidR="00176C42">
        <w:rPr>
          <w:sz w:val="24"/>
        </w:rPr>
        <w:t>nicima, te je prodajom ostvaren</w:t>
      </w:r>
      <w:r>
        <w:rPr>
          <w:sz w:val="24"/>
        </w:rPr>
        <w:t xml:space="preserve"> novčani iznos od 800.000,00 kn </w:t>
      </w:r>
      <w:r w:rsidR="00176C42">
        <w:rPr>
          <w:sz w:val="24"/>
        </w:rPr>
        <w:t>koji je uplaćen</w:t>
      </w:r>
      <w:r>
        <w:rPr>
          <w:sz w:val="24"/>
        </w:rPr>
        <w:t xml:space="preserve"> na poslovni račun i time smanjena blokada. Od </w:t>
      </w:r>
      <w:r>
        <w:rPr>
          <w:sz w:val="24"/>
        </w:rPr>
        <w:lastRenderedPageBreak/>
        <w:t xml:space="preserve">materijalne imovine dužnik više ništa nema u vlasništvu, a u bilanci evidentira samo vrijednost nenamirenih potraživanja od oko 148.000,00 kn. </w:t>
      </w:r>
    </w:p>
    <w:p w:rsidRDefault="00824DD5" w:rsidP="00656DEA" w:rsidR="00824DD5">
      <w:pPr>
        <w:ind w:firstLine="720"/>
        <w:jc w:val="both"/>
        <w:rPr>
          <w:sz w:val="24"/>
        </w:rPr>
      </w:pPr>
      <w:r>
        <w:rPr>
          <w:sz w:val="24"/>
        </w:rPr>
        <w:t>Svoje navode zastupnica po zakonu potvrdila je prilaganjem ovjerovljenog prokaznog popisa imovine dužnika</w:t>
      </w:r>
    </w:p>
    <w:p w:rsidRDefault="00B74FCF" w:rsidP="00656DEA" w:rsidR="00824DD5">
      <w:pPr>
        <w:ind w:firstLine="720"/>
        <w:jc w:val="both"/>
        <w:rPr>
          <w:sz w:val="24"/>
        </w:rPr>
      </w:pPr>
      <w:r>
        <w:rPr>
          <w:sz w:val="24"/>
        </w:rPr>
        <w:t>Privremeni steč.upravitelj podnio</w:t>
      </w:r>
      <w:r w:rsidR="00825883">
        <w:rPr>
          <w:sz w:val="24"/>
        </w:rPr>
        <w:t xml:space="preserve"> je</w:t>
      </w:r>
      <w:r>
        <w:rPr>
          <w:sz w:val="24"/>
        </w:rPr>
        <w:t xml:space="preserve"> svoje izvješće u </w:t>
      </w:r>
      <w:r w:rsidR="003D2013">
        <w:rPr>
          <w:sz w:val="24"/>
        </w:rPr>
        <w:t xml:space="preserve">pisanom podnesku od </w:t>
      </w:r>
      <w:r w:rsidR="00824DD5">
        <w:rPr>
          <w:sz w:val="24"/>
        </w:rPr>
        <w:t>13.2.2017.,</w:t>
      </w:r>
      <w:r w:rsidR="003D2013">
        <w:rPr>
          <w:sz w:val="24"/>
        </w:rPr>
        <w:t xml:space="preserve"> </w:t>
      </w:r>
      <w:r w:rsidR="00D500C7">
        <w:rPr>
          <w:sz w:val="24"/>
        </w:rPr>
        <w:t xml:space="preserve">te </w:t>
      </w:r>
      <w:r w:rsidR="003D2013">
        <w:rPr>
          <w:sz w:val="24"/>
        </w:rPr>
        <w:t xml:space="preserve"> navodi da je analizom </w:t>
      </w:r>
      <w:r w:rsidR="00D500C7">
        <w:rPr>
          <w:sz w:val="24"/>
        </w:rPr>
        <w:t xml:space="preserve">bilanci za 2013., 2014., 2015. i 2016.g. utvrdio da dužnik od imovine evidentira samo nenaplaćena potraživanja u iznosu </w:t>
      </w:r>
      <w:r w:rsidR="00824DD5">
        <w:rPr>
          <w:sz w:val="24"/>
        </w:rPr>
        <w:t>136.153,00</w:t>
      </w:r>
      <w:r w:rsidR="00D500C7">
        <w:rPr>
          <w:sz w:val="24"/>
        </w:rPr>
        <w:t xml:space="preserve"> kn</w:t>
      </w:r>
      <w:r w:rsidR="00824DD5">
        <w:rPr>
          <w:sz w:val="24"/>
        </w:rPr>
        <w:t xml:space="preserve"> koja su nenaplativa zbog nastupanja zastare potraživanja i činjenice da se nad vjerovnicima čije sjedište je u inozemstvu, vodi stečajni postupak, stoga je predložio stečajnom sudu postupiti u skladu </w:t>
      </w:r>
      <w:r w:rsidR="00D500C7">
        <w:rPr>
          <w:sz w:val="24"/>
        </w:rPr>
        <w:t>s odredbom čl. 132 st. 1 SZ-a</w:t>
      </w:r>
      <w:r w:rsidR="00824DD5">
        <w:rPr>
          <w:sz w:val="24"/>
        </w:rPr>
        <w:t xml:space="preserve"> jer nema imovine kojom bi se mogli pokriti troškovi postupka.</w:t>
      </w:r>
    </w:p>
    <w:p w:rsidRDefault="00656DEA" w:rsidP="00656DEA" w:rsidR="00824DD5">
      <w:pPr>
        <w:ind w:firstLine="720"/>
        <w:jc w:val="both"/>
        <w:rPr>
          <w:sz w:val="24"/>
        </w:rPr>
      </w:pPr>
      <w:r>
        <w:rPr>
          <w:sz w:val="24"/>
        </w:rPr>
        <w:t xml:space="preserve">Podatke o </w:t>
      </w:r>
      <w:r w:rsidR="00824DD5">
        <w:rPr>
          <w:sz w:val="24"/>
        </w:rPr>
        <w:t>eventualnoj dru</w:t>
      </w:r>
      <w:r w:rsidR="00D500C7">
        <w:rPr>
          <w:sz w:val="24"/>
        </w:rPr>
        <w:t xml:space="preserve">goj </w:t>
      </w:r>
      <w:r w:rsidR="00176C42">
        <w:rPr>
          <w:sz w:val="24"/>
        </w:rPr>
        <w:t>imovini s</w:t>
      </w:r>
      <w:r>
        <w:rPr>
          <w:sz w:val="24"/>
        </w:rPr>
        <w:t>ud je po službenoj dužnosti pribavio od zemljišno knjižnog odjel</w:t>
      </w:r>
      <w:r w:rsidR="00BB3991">
        <w:rPr>
          <w:sz w:val="24"/>
        </w:rPr>
        <w:t xml:space="preserve">a Općinskog suda u </w:t>
      </w:r>
      <w:r w:rsidR="00824DD5">
        <w:rPr>
          <w:sz w:val="24"/>
        </w:rPr>
        <w:t>Slav.Brodu</w:t>
      </w:r>
      <w:r>
        <w:rPr>
          <w:sz w:val="24"/>
        </w:rPr>
        <w:t xml:space="preserve"> i Policijske uprave </w:t>
      </w:r>
      <w:r w:rsidR="00824DD5">
        <w:rPr>
          <w:sz w:val="24"/>
        </w:rPr>
        <w:t>Brodsko-posavske</w:t>
      </w:r>
      <w:r>
        <w:rPr>
          <w:sz w:val="24"/>
        </w:rPr>
        <w:t xml:space="preserve"> </w:t>
      </w:r>
      <w:r w:rsidR="00176C42">
        <w:rPr>
          <w:sz w:val="24"/>
        </w:rPr>
        <w:t xml:space="preserve">iz </w:t>
      </w:r>
      <w:r>
        <w:rPr>
          <w:sz w:val="24"/>
        </w:rPr>
        <w:t xml:space="preserve">kojih proizlazi da dužnik nema u vlasništvu </w:t>
      </w:r>
      <w:r w:rsidR="00824DD5">
        <w:rPr>
          <w:sz w:val="24"/>
        </w:rPr>
        <w:t>nekretnina, a još uvijek se evidentira kao vlasnik</w:t>
      </w:r>
      <w:r w:rsidR="00176C42">
        <w:rPr>
          <w:sz w:val="24"/>
        </w:rPr>
        <w:t>om</w:t>
      </w:r>
      <w:r w:rsidR="00824DD5">
        <w:rPr>
          <w:sz w:val="24"/>
        </w:rPr>
        <w:t xml:space="preserve"> dva motorna vozila koja su prema izjavi zastupnika po zakonu unovčena, a njihova vrijednost je prema podacima evidentiranim u poslovnim knjigama dužnika, isknjižena.</w:t>
      </w:r>
    </w:p>
    <w:p w:rsidRDefault="00690227" w:rsidP="00690227" w:rsidR="00824DD5">
      <w:pPr>
        <w:jc w:val="both"/>
        <w:rPr>
          <w:sz w:val="24"/>
        </w:rPr>
      </w:pPr>
      <w:r>
        <w:rPr>
          <w:sz w:val="24"/>
        </w:rPr>
        <w:tab/>
        <w:t xml:space="preserve">Odredbom čl. 132 st. 1 </w:t>
      </w:r>
      <w:r w:rsidR="00825883">
        <w:rPr>
          <w:sz w:val="24"/>
        </w:rPr>
        <w:t>SZ-a</w:t>
      </w:r>
      <w:r>
        <w:rPr>
          <w:sz w:val="24"/>
        </w:rPr>
        <w:t xml:space="preserve"> propisano je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otvorenoga stečajnog postupka. Stavkom 2 istog članka nadalje je propisano da ako osobe iz st.1 ne predujme traženi iznos, sud će donijeti rješenje o otvaranju i zaključenju stečajnog postupka.</w:t>
      </w:r>
    </w:p>
    <w:p w:rsidRDefault="005630CD" w:rsidP="00690227" w:rsidR="009D5408">
      <w:pPr>
        <w:jc w:val="both"/>
        <w:rPr>
          <w:sz w:val="24"/>
        </w:rPr>
      </w:pPr>
      <w:r>
        <w:rPr>
          <w:sz w:val="24"/>
        </w:rPr>
        <w:tab/>
        <w:t xml:space="preserve">Kako </w:t>
      </w:r>
      <w:r w:rsidR="00690227">
        <w:rPr>
          <w:sz w:val="24"/>
        </w:rPr>
        <w:t xml:space="preserve"> na temelju </w:t>
      </w:r>
      <w:r>
        <w:rPr>
          <w:sz w:val="24"/>
        </w:rPr>
        <w:t xml:space="preserve">podataka o imovini pribavljenih po službenoj dužnosti, proizlazi da dužnik nije evidentiran kao vlasnik nekretnina i motornih vozila, </w:t>
      </w:r>
      <w:r w:rsidR="00961E43">
        <w:rPr>
          <w:sz w:val="24"/>
        </w:rPr>
        <w:t>a</w:t>
      </w:r>
      <w:r>
        <w:rPr>
          <w:sz w:val="24"/>
        </w:rPr>
        <w:t xml:space="preserve"> iz izvješća privremenog steč.upravitelja da </w:t>
      </w:r>
      <w:r w:rsidR="00BB3991">
        <w:rPr>
          <w:sz w:val="24"/>
        </w:rPr>
        <w:t>od imovine ima samo potraživanja od kupaca</w:t>
      </w:r>
      <w:r w:rsidR="00B279AC">
        <w:rPr>
          <w:sz w:val="24"/>
        </w:rPr>
        <w:t xml:space="preserve"> koja su nenaplativa, pa </w:t>
      </w:r>
      <w:r>
        <w:rPr>
          <w:sz w:val="24"/>
        </w:rPr>
        <w:t xml:space="preserve"> stečajni sudac zaključuje da </w:t>
      </w:r>
      <w:r w:rsidR="00B279AC">
        <w:rPr>
          <w:sz w:val="24"/>
        </w:rPr>
        <w:t>dužnik nema imovine</w:t>
      </w:r>
      <w:r>
        <w:rPr>
          <w:sz w:val="24"/>
        </w:rPr>
        <w:t xml:space="preserve"> za pokriće troškova </w:t>
      </w:r>
      <w:r w:rsidR="00BB3991">
        <w:rPr>
          <w:sz w:val="24"/>
        </w:rPr>
        <w:t>kako prethodnog tako i otvorenog stečajnog postupka koji mogu iznositi minimalno 60.000,00 kn.</w:t>
      </w:r>
    </w:p>
    <w:p w:rsidRDefault="009D5408" w:rsidP="00BE08B1" w:rsidR="00BE08B1">
      <w:pPr>
        <w:jc w:val="both"/>
        <w:rPr>
          <w:sz w:val="24"/>
        </w:rPr>
      </w:pPr>
      <w:r>
        <w:rPr>
          <w:sz w:val="24"/>
        </w:rPr>
        <w:tab/>
      </w:r>
      <w:r w:rsidR="005630CD">
        <w:rPr>
          <w:sz w:val="24"/>
        </w:rPr>
        <w:t>I</w:t>
      </w:r>
      <w:r w:rsidR="00690227">
        <w:rPr>
          <w:sz w:val="24"/>
        </w:rPr>
        <w:t xml:space="preserve">z tih razloga </w:t>
      </w:r>
      <w:r w:rsidR="005630CD">
        <w:rPr>
          <w:sz w:val="24"/>
        </w:rPr>
        <w:t xml:space="preserve">sud </w:t>
      </w:r>
      <w:r w:rsidR="00690227">
        <w:rPr>
          <w:sz w:val="24"/>
        </w:rPr>
        <w:t>je u sklad</w:t>
      </w:r>
      <w:r w:rsidR="006279BE">
        <w:rPr>
          <w:sz w:val="24"/>
        </w:rPr>
        <w:t>u s odredbom čl. 132 st. 1 SZ-a</w:t>
      </w:r>
      <w:r w:rsidR="00690227">
        <w:rPr>
          <w:sz w:val="24"/>
        </w:rPr>
        <w:t xml:space="preserve"> pozvao zainteresirane osobe na uplatu predujma za pokriće troškova stečajnog postupka</w:t>
      </w:r>
      <w:r w:rsidR="005630CD">
        <w:rPr>
          <w:sz w:val="24"/>
        </w:rPr>
        <w:t>, a v</w:t>
      </w:r>
      <w:r w:rsidR="00690227">
        <w:rPr>
          <w:sz w:val="24"/>
        </w:rPr>
        <w:t>isinu traženog predujma odredio</w:t>
      </w:r>
      <w:r w:rsidR="005630CD">
        <w:rPr>
          <w:sz w:val="24"/>
        </w:rPr>
        <w:t xml:space="preserve"> je</w:t>
      </w:r>
      <w:r w:rsidR="00690227">
        <w:rPr>
          <w:sz w:val="24"/>
        </w:rPr>
        <w:t xml:space="preserve"> prema prosječnim troškovima koji su nužni za provođenje stečajnog postupka,</w:t>
      </w:r>
      <w:r w:rsidR="00690227">
        <w:rPr>
          <w:sz w:val="24"/>
        </w:rPr>
        <w:tab/>
        <w:t xml:space="preserve"> </w:t>
      </w:r>
      <w:r w:rsidR="00BE08B1">
        <w:rPr>
          <w:sz w:val="24"/>
        </w:rPr>
        <w:t xml:space="preserve"> a </w:t>
      </w:r>
      <w:r w:rsidR="00825883">
        <w:rPr>
          <w:sz w:val="24"/>
        </w:rPr>
        <w:t xml:space="preserve">isti </w:t>
      </w:r>
      <w:r w:rsidR="00BE08B1">
        <w:rPr>
          <w:sz w:val="24"/>
        </w:rPr>
        <w:t xml:space="preserve">se odnose na </w:t>
      </w:r>
      <w:r w:rsidR="00BE08B1">
        <w:rPr>
          <w:sz w:val="24"/>
          <w:szCs w:val="24"/>
        </w:rPr>
        <w:t xml:space="preserve"> materijalne troškove i bruto nagradu stečajnom upravitelju 25.000,00 kn, 15.000,00 kn za troškove sudskih postupaka, 10.000,00 kn  za troškove izrade pečata, otvaranja i vođenja poslovnog računa, te  usluge vođenja knjigovodstvenih poslova, 5.000,00 kn za troškove arhiviranja poslovne dokumentacije i 5.000,00 kn za ostale materijalne troškove nužne za provođenje stečajnog postupka.</w:t>
      </w:r>
      <w:r w:rsidR="00BE08B1">
        <w:rPr>
          <w:sz w:val="24"/>
        </w:rPr>
        <w:t xml:space="preserve">  </w:t>
      </w:r>
    </w:p>
    <w:p w:rsidRDefault="00BE08B1" w:rsidP="00690227" w:rsidR="00690227">
      <w:pPr>
        <w:jc w:val="both"/>
        <w:rPr>
          <w:sz w:val="24"/>
        </w:rPr>
      </w:pPr>
      <w:r>
        <w:rPr>
          <w:sz w:val="24"/>
        </w:rPr>
        <w:tab/>
      </w:r>
      <w:r w:rsidR="00690227">
        <w:rPr>
          <w:sz w:val="24"/>
        </w:rPr>
        <w:t xml:space="preserve">Slijedom navedenog, valjalo je u skladu s naprijed </w:t>
      </w:r>
      <w:r w:rsidR="00534BAC">
        <w:rPr>
          <w:sz w:val="24"/>
        </w:rPr>
        <w:t>cit.odredbom čl. 132 st. 1 SZ-a</w:t>
      </w:r>
      <w:r w:rsidR="00690227">
        <w:rPr>
          <w:sz w:val="24"/>
        </w:rPr>
        <w:t xml:space="preserve"> pozvati sve zainteresirane da predujme navedeni iznos koji je predvidiv i nužan da bi se stečajni postupak mogao provesti.</w:t>
      </w:r>
      <w:r w:rsidR="00690227">
        <w:rPr>
          <w:b/>
          <w:sz w:val="24"/>
        </w:rPr>
        <w:t xml:space="preserve">                                               </w:t>
      </w:r>
    </w:p>
    <w:p w:rsidRDefault="00690227" w:rsidP="00690227" w:rsidR="00690227">
      <w:pPr>
        <w:jc w:val="both"/>
        <w:rPr>
          <w:sz w:val="24"/>
        </w:rPr>
      </w:pPr>
      <w:r>
        <w:rPr>
          <w:sz w:val="24"/>
        </w:rPr>
        <w:tab/>
        <w:t>Na posljedice nepostupanja po ovom rješenju iz toč. I, sukla</w:t>
      </w:r>
      <w:r w:rsidR="00534BAC">
        <w:rPr>
          <w:sz w:val="24"/>
        </w:rPr>
        <w:t>dno odredbi čl. 132  st. 1 SZ-a</w:t>
      </w:r>
      <w:r>
        <w:rPr>
          <w:sz w:val="24"/>
        </w:rPr>
        <w:t>,   upozoreno je toč. II izreke.</w:t>
      </w:r>
      <w:r>
        <w:rPr>
          <w:sz w:val="24"/>
        </w:rPr>
        <w:tab/>
      </w:r>
      <w:r>
        <w:rPr>
          <w:sz w:val="24"/>
        </w:rPr>
        <w:tab/>
      </w:r>
    </w:p>
    <w:p w:rsidRDefault="00690227" w:rsidP="00690227" w:rsidR="00690227">
      <w:pPr>
        <w:jc w:val="both"/>
        <w:rPr>
          <w:sz w:val="24"/>
        </w:rPr>
      </w:pPr>
      <w:r>
        <w:rPr>
          <w:sz w:val="24"/>
        </w:rPr>
        <w:tab/>
      </w:r>
    </w:p>
    <w:p w:rsidRDefault="00690227" w:rsidP="00690227" w:rsidR="00690227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176C42">
        <w:rPr>
          <w:sz w:val="24"/>
        </w:rPr>
        <w:t>27</w:t>
      </w:r>
      <w:r w:rsidR="00D500C7">
        <w:rPr>
          <w:sz w:val="24"/>
        </w:rPr>
        <w:t>.veljače 2017</w:t>
      </w:r>
      <w:r>
        <w:rPr>
          <w:sz w:val="24"/>
        </w:rPr>
        <w:t>.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>STEČAJNI SUDAC:</w:t>
      </w:r>
    </w:p>
    <w:p w:rsidRDefault="00690227" w:rsidP="00690227" w:rsidR="00690227">
      <w:pPr>
        <w:rPr>
          <w:sz w:val="24"/>
        </w:rPr>
      </w:pPr>
    </w:p>
    <w:p w:rsidRDefault="00690227" w:rsidP="00690227" w:rsidR="0069022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 w:rsidR="00176C42">
        <w:rPr>
          <w:sz w:val="24"/>
        </w:rPr>
        <w:t xml:space="preserve">    </w:t>
      </w:r>
      <w:r w:rsidR="00825883">
        <w:rPr>
          <w:sz w:val="24"/>
        </w:rPr>
        <w:t xml:space="preserve">Vesna Vukelić </w:t>
      </w:r>
    </w:p>
    <w:p w:rsidRDefault="00D500C7" w:rsidP="00690227" w:rsidR="00D500C7">
      <w:pPr>
        <w:rPr>
          <w:sz w:val="24"/>
        </w:rPr>
      </w:pPr>
    </w:p>
    <w:p w:rsidRDefault="00BE08B1" w:rsidP="00690227" w:rsidR="00BE08B1">
      <w:pPr>
        <w:rPr>
          <w:sz w:val="24"/>
        </w:rPr>
      </w:pPr>
    </w:p>
    <w:p w:rsidRDefault="00BE08B1" w:rsidP="00690227" w:rsidR="00BE08B1">
      <w:pPr>
        <w:rPr>
          <w:sz w:val="24"/>
        </w:rPr>
      </w:pPr>
    </w:p>
    <w:p w:rsidRDefault="00690227" w:rsidP="00690227" w:rsidR="00690227">
      <w:pPr>
        <w:rPr>
          <w:sz w:val="24"/>
        </w:rPr>
      </w:pPr>
    </w:p>
    <w:p w:rsidRDefault="00690227" w:rsidP="00690227" w:rsidR="00690227" w:rsidRPr="00943193">
      <w:pPr>
        <w:rPr>
          <w:b/>
          <w:sz w:val="24"/>
        </w:rPr>
      </w:pPr>
      <w:r w:rsidRPr="00943193">
        <w:rPr>
          <w:b/>
          <w:sz w:val="24"/>
        </w:rPr>
        <w:t>NAPUTAK O PRAVNOM LIJEKU: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>Protiv ovog rješenja može se izjaviti žalba u roku od 8 dana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>od dana dostave rješenja, a dosta</w:t>
      </w:r>
      <w:r w:rsidR="002D0404">
        <w:rPr>
          <w:sz w:val="24"/>
        </w:rPr>
        <w:t>v</w:t>
      </w:r>
      <w:r>
        <w:rPr>
          <w:sz w:val="24"/>
        </w:rPr>
        <w:t xml:space="preserve">a se smatra obavljenom 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>istekom osmog dana od dana objave pismena na mrežnoj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>stanici e-Oglasna ploča suda.</w:t>
      </w:r>
    </w:p>
    <w:p w:rsidRDefault="00690227" w:rsidP="00690227" w:rsidR="00690227">
      <w:pPr>
        <w:rPr>
          <w:b/>
        </w:rPr>
      </w:pPr>
      <w:r>
        <w:rPr>
          <w:b/>
        </w:rPr>
        <w:t xml:space="preserve"> </w:t>
      </w:r>
    </w:p>
    <w:p w:rsidRDefault="00690227" w:rsidP="00690227" w:rsidR="00690227">
      <w:pPr>
        <w:rPr>
          <w:b/>
        </w:rPr>
      </w:pPr>
    </w:p>
    <w:p w:rsidRDefault="00690227" w:rsidP="00690227" w:rsidR="00690227">
      <w:pPr>
        <w:rPr>
          <w:sz w:val="24"/>
        </w:rPr>
      </w:pPr>
      <w:r>
        <w:rPr>
          <w:sz w:val="24"/>
        </w:rPr>
        <w:t>Dostaviti putem mrežne stanice e-Oglasna ploča sudova</w:t>
      </w:r>
    </w:p>
    <w:p w:rsidRDefault="00294509" w:rsidP="00690227" w:rsidR="00294509">
      <w:pPr>
        <w:rPr>
          <w:sz w:val="24"/>
        </w:rPr>
      </w:pPr>
      <w:r>
        <w:rPr>
          <w:sz w:val="24"/>
        </w:rPr>
        <w:t>1. privremenom steč.upravitelju</w:t>
      </w:r>
    </w:p>
    <w:p w:rsidRDefault="00294509" w:rsidP="00690227" w:rsidR="00690227">
      <w:pPr>
        <w:rPr>
          <w:sz w:val="24"/>
        </w:rPr>
      </w:pPr>
      <w:r>
        <w:rPr>
          <w:sz w:val="24"/>
        </w:rPr>
        <w:t>2</w:t>
      </w:r>
      <w:r w:rsidR="00690227">
        <w:rPr>
          <w:sz w:val="24"/>
        </w:rPr>
        <w:t>.  predlagatelju</w:t>
      </w:r>
    </w:p>
    <w:p w:rsidRDefault="00294509" w:rsidP="00690227" w:rsidR="00690227">
      <w:pPr>
        <w:rPr>
          <w:sz w:val="24"/>
        </w:rPr>
      </w:pPr>
      <w:r>
        <w:rPr>
          <w:sz w:val="24"/>
        </w:rPr>
        <w:t>3</w:t>
      </w:r>
      <w:r w:rsidR="00690227">
        <w:rPr>
          <w:sz w:val="24"/>
        </w:rPr>
        <w:t>.  dužniku</w:t>
      </w:r>
    </w:p>
    <w:p w:rsidRDefault="00294509" w:rsidP="00690227" w:rsidR="00690227">
      <w:pPr>
        <w:rPr>
          <w:sz w:val="24"/>
        </w:rPr>
      </w:pPr>
      <w:r>
        <w:rPr>
          <w:sz w:val="24"/>
        </w:rPr>
        <w:t>4</w:t>
      </w:r>
      <w:r w:rsidR="00690227">
        <w:rPr>
          <w:sz w:val="24"/>
        </w:rPr>
        <w:t>. vjerovnicima i drugim zainteresiranim osobama</w:t>
      </w:r>
    </w:p>
    <w:p w:rsidRDefault="00B3244B" w:rsidP="00656DEA" w:rsidR="00B3244B">
      <w:pPr>
        <w:ind w:firstLine="720"/>
        <w:jc w:val="both"/>
        <w:rPr>
          <w:sz w:val="24"/>
        </w:rPr>
      </w:pPr>
    </w:p>
    <w:sectPr w:rsidR="00B3244B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1F996655"/>
    <w:multiLevelType w:val="hybridMultilevel"/>
    <w:tmpl w:val="54CC8E1A"/>
    <w:lvl w:tplc="D9BC7906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2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7F547E4"/>
    <w:multiLevelType w:val="hybridMultilevel"/>
    <w:tmpl w:val="A9C4790A"/>
    <w:lvl w:tplc="2DB6204E" w:ilvl="0"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7F78"/>
    <w:rsid w:val="00022727"/>
    <w:rsid w:val="0003642B"/>
    <w:rsid w:val="000434BF"/>
    <w:rsid w:val="00095335"/>
    <w:rsid w:val="000A289C"/>
    <w:rsid w:val="000A622E"/>
    <w:rsid w:val="000B7E38"/>
    <w:rsid w:val="000C52F6"/>
    <w:rsid w:val="001230A5"/>
    <w:rsid w:val="00144857"/>
    <w:rsid w:val="0017116B"/>
    <w:rsid w:val="00173F5D"/>
    <w:rsid w:val="00176C42"/>
    <w:rsid w:val="001968FF"/>
    <w:rsid w:val="001A385D"/>
    <w:rsid w:val="001A55AA"/>
    <w:rsid w:val="001A5A71"/>
    <w:rsid w:val="001B63F1"/>
    <w:rsid w:val="001C206D"/>
    <w:rsid w:val="001E09A4"/>
    <w:rsid w:val="001E23F7"/>
    <w:rsid w:val="001F1FBC"/>
    <w:rsid w:val="002022EF"/>
    <w:rsid w:val="002153BA"/>
    <w:rsid w:val="00220803"/>
    <w:rsid w:val="00245CDF"/>
    <w:rsid w:val="00252EAA"/>
    <w:rsid w:val="00265332"/>
    <w:rsid w:val="00294509"/>
    <w:rsid w:val="00297D0D"/>
    <w:rsid w:val="002A129D"/>
    <w:rsid w:val="002D0404"/>
    <w:rsid w:val="002E4E00"/>
    <w:rsid w:val="002F5E6D"/>
    <w:rsid w:val="00327FDB"/>
    <w:rsid w:val="00335128"/>
    <w:rsid w:val="0035790F"/>
    <w:rsid w:val="0037201D"/>
    <w:rsid w:val="003740AB"/>
    <w:rsid w:val="003776D8"/>
    <w:rsid w:val="0038293C"/>
    <w:rsid w:val="003B6025"/>
    <w:rsid w:val="003C12B7"/>
    <w:rsid w:val="003D2013"/>
    <w:rsid w:val="003F4C85"/>
    <w:rsid w:val="00431677"/>
    <w:rsid w:val="00441B46"/>
    <w:rsid w:val="00461C63"/>
    <w:rsid w:val="0049735F"/>
    <w:rsid w:val="00497E0E"/>
    <w:rsid w:val="004D30A4"/>
    <w:rsid w:val="004D62E7"/>
    <w:rsid w:val="004D7187"/>
    <w:rsid w:val="005012AB"/>
    <w:rsid w:val="00514E06"/>
    <w:rsid w:val="005212F4"/>
    <w:rsid w:val="005347BD"/>
    <w:rsid w:val="00534BAC"/>
    <w:rsid w:val="00555D7C"/>
    <w:rsid w:val="0055760E"/>
    <w:rsid w:val="00560B75"/>
    <w:rsid w:val="005630CD"/>
    <w:rsid w:val="00566B38"/>
    <w:rsid w:val="005672A3"/>
    <w:rsid w:val="005754D1"/>
    <w:rsid w:val="00586FB0"/>
    <w:rsid w:val="005D1754"/>
    <w:rsid w:val="005D3663"/>
    <w:rsid w:val="005E5CB4"/>
    <w:rsid w:val="005F314D"/>
    <w:rsid w:val="006279BE"/>
    <w:rsid w:val="00645AFB"/>
    <w:rsid w:val="00645E54"/>
    <w:rsid w:val="00656DEA"/>
    <w:rsid w:val="00660BC1"/>
    <w:rsid w:val="0066426F"/>
    <w:rsid w:val="00670E68"/>
    <w:rsid w:val="00690227"/>
    <w:rsid w:val="00694319"/>
    <w:rsid w:val="006D728C"/>
    <w:rsid w:val="006F049A"/>
    <w:rsid w:val="00712442"/>
    <w:rsid w:val="00716263"/>
    <w:rsid w:val="00752CE5"/>
    <w:rsid w:val="00757713"/>
    <w:rsid w:val="00776ECB"/>
    <w:rsid w:val="00786666"/>
    <w:rsid w:val="007A5164"/>
    <w:rsid w:val="007A7172"/>
    <w:rsid w:val="007C622E"/>
    <w:rsid w:val="007D6D92"/>
    <w:rsid w:val="007E473A"/>
    <w:rsid w:val="007F114F"/>
    <w:rsid w:val="007F42E6"/>
    <w:rsid w:val="008123B2"/>
    <w:rsid w:val="008201BD"/>
    <w:rsid w:val="00824DD5"/>
    <w:rsid w:val="00825883"/>
    <w:rsid w:val="00827E6B"/>
    <w:rsid w:val="0083796E"/>
    <w:rsid w:val="008415A8"/>
    <w:rsid w:val="00851F7C"/>
    <w:rsid w:val="00855CF1"/>
    <w:rsid w:val="0086085C"/>
    <w:rsid w:val="0086402B"/>
    <w:rsid w:val="00865428"/>
    <w:rsid w:val="0088415B"/>
    <w:rsid w:val="00891141"/>
    <w:rsid w:val="008B3F54"/>
    <w:rsid w:val="008E5007"/>
    <w:rsid w:val="008E73E3"/>
    <w:rsid w:val="00906CDA"/>
    <w:rsid w:val="009154DF"/>
    <w:rsid w:val="00916D6B"/>
    <w:rsid w:val="00954C94"/>
    <w:rsid w:val="00961E43"/>
    <w:rsid w:val="0097015F"/>
    <w:rsid w:val="009861AF"/>
    <w:rsid w:val="009B56B6"/>
    <w:rsid w:val="009D5408"/>
    <w:rsid w:val="00A0225B"/>
    <w:rsid w:val="00A60490"/>
    <w:rsid w:val="00A607EB"/>
    <w:rsid w:val="00A66B8F"/>
    <w:rsid w:val="00A71E83"/>
    <w:rsid w:val="00A74744"/>
    <w:rsid w:val="00A75B62"/>
    <w:rsid w:val="00A75BF6"/>
    <w:rsid w:val="00A80A66"/>
    <w:rsid w:val="00A90719"/>
    <w:rsid w:val="00A92996"/>
    <w:rsid w:val="00A97682"/>
    <w:rsid w:val="00AA1D82"/>
    <w:rsid w:val="00AA4213"/>
    <w:rsid w:val="00AB058D"/>
    <w:rsid w:val="00AB7C42"/>
    <w:rsid w:val="00AC2C1F"/>
    <w:rsid w:val="00AC383D"/>
    <w:rsid w:val="00AC5202"/>
    <w:rsid w:val="00AE7213"/>
    <w:rsid w:val="00AF0F58"/>
    <w:rsid w:val="00AF4777"/>
    <w:rsid w:val="00AF6900"/>
    <w:rsid w:val="00B00A45"/>
    <w:rsid w:val="00B01911"/>
    <w:rsid w:val="00B01D0B"/>
    <w:rsid w:val="00B279AC"/>
    <w:rsid w:val="00B319D8"/>
    <w:rsid w:val="00B3244B"/>
    <w:rsid w:val="00B3344C"/>
    <w:rsid w:val="00B33BBD"/>
    <w:rsid w:val="00B55F00"/>
    <w:rsid w:val="00B74FCF"/>
    <w:rsid w:val="00B87528"/>
    <w:rsid w:val="00B8778E"/>
    <w:rsid w:val="00BB3991"/>
    <w:rsid w:val="00BC7BA0"/>
    <w:rsid w:val="00BD703D"/>
    <w:rsid w:val="00BD724E"/>
    <w:rsid w:val="00BE08B1"/>
    <w:rsid w:val="00BE0E92"/>
    <w:rsid w:val="00C132F9"/>
    <w:rsid w:val="00C7319C"/>
    <w:rsid w:val="00C85BA6"/>
    <w:rsid w:val="00C91825"/>
    <w:rsid w:val="00C91D78"/>
    <w:rsid w:val="00C91DED"/>
    <w:rsid w:val="00C9224D"/>
    <w:rsid w:val="00CB33B2"/>
    <w:rsid w:val="00D0112B"/>
    <w:rsid w:val="00D166E3"/>
    <w:rsid w:val="00D31690"/>
    <w:rsid w:val="00D32CE1"/>
    <w:rsid w:val="00D41D78"/>
    <w:rsid w:val="00D500C7"/>
    <w:rsid w:val="00D5694C"/>
    <w:rsid w:val="00D64506"/>
    <w:rsid w:val="00D6742D"/>
    <w:rsid w:val="00D87E72"/>
    <w:rsid w:val="00D916C6"/>
    <w:rsid w:val="00DA1A33"/>
    <w:rsid w:val="00DA75EC"/>
    <w:rsid w:val="00DB106C"/>
    <w:rsid w:val="00DB3495"/>
    <w:rsid w:val="00DB4D36"/>
    <w:rsid w:val="00DD1B66"/>
    <w:rsid w:val="00DF2EDA"/>
    <w:rsid w:val="00E02C3D"/>
    <w:rsid w:val="00E10D94"/>
    <w:rsid w:val="00E15816"/>
    <w:rsid w:val="00E3599E"/>
    <w:rsid w:val="00E37F2C"/>
    <w:rsid w:val="00E46541"/>
    <w:rsid w:val="00E51BA1"/>
    <w:rsid w:val="00E75014"/>
    <w:rsid w:val="00E751FB"/>
    <w:rsid w:val="00EB1B5D"/>
    <w:rsid w:val="00ED6D71"/>
    <w:rsid w:val="00EE123D"/>
    <w:rsid w:val="00EE7171"/>
    <w:rsid w:val="00EF03AE"/>
    <w:rsid w:val="00EF56C9"/>
    <w:rsid w:val="00F313B8"/>
    <w:rsid w:val="00F36F8E"/>
    <w:rsid w:val="00F43BC5"/>
    <w:rsid w:val="00F4611B"/>
    <w:rsid w:val="00F647C2"/>
    <w:rsid w:val="00F80D14"/>
    <w:rsid w:val="00F8274D"/>
    <w:rsid w:val="00F876EA"/>
    <w:rsid w:val="00FC7DBE"/>
    <w:rsid w:val="00FD272E"/>
    <w:rsid w:val="00FE3120"/>
    <w:rsid w:val="00FE37B7"/>
    <w:rsid w:val="00FE5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2C1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C2C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C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C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C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2C1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C2C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2C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C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C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</izvorni_sadrzaj>
    <derivirana_varijabla naziv="DomainObject.Predmet.Broj_1">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</izvorni_sadrzaj>
    <derivirana_varijabla naziv="DomainObject.Predmet.Opis_1">čl.444.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St-798/2016</izvorni_sadrzaj>
    <derivirana_varijabla naziv="DomainObject.Predmet.OznakaBroj_1">St-798/2016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TRAP d.o.o. za građenje, trgovinu i usluge</izvorni_sadrzaj>
    <derivirana_varijabla naziv="DomainObject.Predmet.ProtustrankaFormated_1">  TRAP d.o.o. za građenje, trgovinu i usluge</derivirana_varijabla>
  </DomainObject.Predmet.ProtustrankaFormated>
  <DomainObject.Predmet.ProtustrankaFormatedOIB>
    <izvorni_sadrzaj>  TRAP d.o.o. za građenje, trgovinu i usluge, OIB 70715903424</izvorni_sadrzaj>
    <derivirana_varijabla naziv="DomainObject.Predmet.ProtustrankaFormatedOIB_1">  TRAP d.o.o. za građenje, trgovinu i usluge, OIB 70715903424</derivirana_varijabla>
  </DomainObject.Predmet.ProtustrankaFormatedOIB>
  <DomainObject.Predmet.ProtustrankaFormatedWithAdress>
    <izvorni_sadrzaj> TRAP d.o.o. za građenje, trgovinu i usluge, Fra Marijana Lanosovića 45, 35000 Slavonski Brod</izvorni_sadrzaj>
    <derivirana_varijabla naziv="DomainObject.Predmet.ProtustrankaFormatedWithAdress_1"> TRAP d.o.o. za građenje, trgovinu i usluge, Fra Marijana Lanosovića 45, 35000 Slavonski Brod</derivirana_varijabla>
  </DomainObject.Predmet.ProtustrankaFormatedWithAdress>
  <DomainObject.Predmet.ProtustrankaFormatedWithAdressOIB>
    <izvorni_sadrzaj> TRAP d.o.o. za građenje, trgovinu i usluge, OIB 70715903424, Fra Marijana Lanosovića 45, 35000 Slavonski Brod</izvorni_sadrzaj>
    <derivirana_varijabla naziv="DomainObject.Predmet.ProtustrankaFormatedWithAdressOIB_1"> TRAP d.o.o. za građenje, trgovinu i usluge, OIB 70715903424, Fra Marijana Lanosovića 45, 35000 Slavonski Brod</derivirana_varijabla>
  </DomainObject.Predmet.ProtustrankaFormatedWithAdressOIB>
  <DomainObject.Predmet.ProtustrankaWithAdress>
    <izvorni_sadrzaj>TRAP d.o.o. za građenje, trgovinu i usluge Fra Marijana Lanosovića 45, 35000 Slavonski Brod</izvorni_sadrzaj>
    <derivirana_varijabla naziv="DomainObject.Predmet.ProtustrankaWithAdress_1">TRAP d.o.o. za građenje, trgovinu i usluge Fra Marijana Lanosovića 45, 35000 Slavonski Brod</derivirana_varijabla>
  </DomainObject.Predmet.ProtustrankaWithAdress>
  <DomainObject.Predmet.ProtustrankaWithAdressOIB>
    <izvorni_sadrzaj>TRAP d.o.o. za građenje, trgovinu i usluge, OIB 70715903424, Fra Marijana Lanosovića 45, 35000 Slavonski Brod</izvorni_sadrzaj>
    <derivirana_varijabla naziv="DomainObject.Predmet.ProtustrankaWithAdressOIB_1">TRAP d.o.o. za građenje, trgovinu i usluge, OIB 70715903424, Fra Marijana Lanosovića 45, 35000 Slavonski Brod</derivirana_varijabla>
  </DomainObject.Predmet.ProtustrankaWithAdressOIB>
  <DomainObject.Predmet.ProtustrankaNazivFormated>
    <izvorni_sadrzaj>TRAP d.o.o. za građenje, trgovinu i usluge</izvorni_sadrzaj>
    <derivirana_varijabla naziv="DomainObject.Predmet.ProtustrankaNazivFormated_1">TRAP d.o.o. za građenje, trgovinu i usluge</derivirana_varijabla>
  </DomainObject.Predmet.ProtustrankaNazivFormated>
  <DomainObject.Predmet.ProtustrankaNazivFormatedOIB>
    <izvorni_sadrzaj>TRAP d.o.o. za građenje, trgovinu i usluge, OIB 70715903424</izvorni_sadrzaj>
    <derivirana_varijabla naziv="DomainObject.Predmet.ProtustrankaNazivFormatedOIB_1">TRAP d.o.o. za građenje, trgovinu i usluge, OIB 70715903424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895803.22</izvorni_sadrzaj>
    <derivirana_varijabla naziv="DomainObject.Predmet.TrenutnaVrijednost_1">895803.22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TRAP d.o.o. za građenje, trgovinu i usluge</item>
    </izvorni_sadrzaj>
    <derivirana_varijabla naziv="DomainObject.Predmet.ProtuStrankaListFormated_1">
      <item>TRAP d.o.o. za građenje, trgovinu i usluge</item>
    </derivirana_varijabla>
  </DomainObject.Predmet.ProtuStrankaListFormated>
  <DomainObject.Predmet.ProtuStrankaListFormatedOIB>
    <izvorni_sadrzaj>
      <item>TRAP d.o.o. za građenje, trgovinu i usluge, OIB 70715903424</item>
    </izvorni_sadrzaj>
    <derivirana_varijabla naziv="DomainObject.Predmet.ProtuStrankaListFormatedOIB_1">
      <item>TRAP d.o.o. za građenje, trgovinu i usluge, OIB 70715903424</item>
    </derivirana_varijabla>
  </DomainObject.Predmet.ProtuStrankaListFormatedOIB>
  <DomainObject.Predmet.ProtuStrankaListFormatedWithAdress>
    <izvorni_sadrzaj>
      <item>TRAP d.o.o. za građenje, trgovinu i usluge, Fra Marijana Lanosovića 45, 35000 Slavonski Brod</item>
    </izvorni_sadrzaj>
    <derivirana_varijabla naziv="DomainObject.Predmet.ProtuStrankaListFormatedWithAdress_1">
      <item>TRAP d.o.o. za građenje, trgovinu i usluge, Fra Marijana Lanosovića 45, 35000 Slavonski Brod</item>
    </derivirana_varijabla>
  </DomainObject.Predmet.ProtuStrankaListFormatedWithAdress>
  <DomainObject.Predmet.ProtuStrankaListFormatedWithAdressOIB>
    <izvorni_sadrzaj>
      <item>TRAP d.o.o. za građenje, trgovinu i usluge, OIB 70715903424, Fra Marijana Lanosovića 45, 35000 Slavonski Brod</item>
    </izvorni_sadrzaj>
    <derivirana_varijabla naziv="DomainObject.Predmet.ProtuStrankaListFormatedWithAdressOIB_1">
      <item>TRAP d.o.o. za građenje, trgovinu i usluge, OIB 70715903424, Fra Marijana Lanosovića 45, 35000 Slavonski Brod</item>
    </derivirana_varijabla>
  </DomainObject.Predmet.ProtuStrankaListFormatedWithAdressOIB>
  <DomainObject.Predmet.ProtuStrankaListNazivFormated>
    <izvorni_sadrzaj>
      <item>TRAP d.o.o. za građenje, trgovinu i usluge</item>
    </izvorni_sadrzaj>
    <derivirana_varijabla naziv="DomainObject.Predmet.ProtuStrankaListNazivFormated_1">
      <item>TRAP d.o.o. za građenje, trgovinu i usluge</item>
    </derivirana_varijabla>
  </DomainObject.Predmet.ProtuStrankaListNazivFormated>
  <DomainObject.Predmet.ProtuStrankaListNazivFormatedOIB>
    <izvorni_sadrzaj>
      <item>TRAP d.o.o. za građenje, trgovinu i usluge, OIB 70715903424</item>
    </izvorni_sadrzaj>
    <derivirana_varijabla naziv="DomainObject.Predmet.ProtuStrankaListNazivFormatedOIB_1">
      <item>TRAP d.o.o. za građenje, trgovinu i usluge, OIB 70715903424</item>
    </derivirana_varijabla>
  </DomainObject.Predmet.ProtuStrankaListNazivFormatedOIB>
  <DomainObject.Predmet.OstaliListFormated>
    <izvorni_sadrzaj>
      <item>Irena Perković</item>
    </izvorni_sadrzaj>
    <derivirana_varijabla naziv="DomainObject.Predmet.OstaliListFormated_1">
      <item>Irena Perković</item>
    </derivirana_varijabla>
  </DomainObject.Predmet.OstaliListFormated>
  <DomainObject.Predmet.OstaliListFormatedOIB>
    <izvorni_sadrzaj>
      <item>Irena Perković, OIB 68514537446</item>
    </izvorni_sadrzaj>
    <derivirana_varijabla naziv="DomainObject.Predmet.OstaliListFormatedOIB_1">
      <item>Irena Perković, OIB 68514537446</item>
    </derivirana_varijabla>
  </DomainObject.Predmet.OstaliListFormatedOIB>
  <DomainObject.Predmet.OstaliListFormatedWithAdress>
    <izvorni_sadrzaj>
      <item>Irena Perković, Osječka 283, 35000 Slavonski Brod</item>
    </izvorni_sadrzaj>
    <derivirana_varijabla naziv="DomainObject.Predmet.OstaliListFormatedWithAdress_1">
      <item>Irena Perković, Osječka 283, 35000 Slavonski Brod</item>
    </derivirana_varijabla>
  </DomainObject.Predmet.OstaliListFormatedWithAdress>
  <DomainObject.Predmet.OstaliListFormatedWithAdressOIB>
    <izvorni_sadrzaj>
      <item>Irena Perković, OIB 68514537446, Osječka 283, 35000 Slavonski Brod</item>
    </izvorni_sadrzaj>
    <derivirana_varijabla naziv="DomainObject.Predmet.OstaliListFormatedWithAdressOIB_1">
      <item>Irena Perković, OIB 68514537446, Osječka 283, 35000 Slavonski Brod</item>
    </derivirana_varijabla>
  </DomainObject.Predmet.OstaliListFormatedWithAdressOIB>
  <DomainObject.Predmet.OstaliListNazivFormated>
    <izvorni_sadrzaj>
      <item>Irena Perković</item>
    </izvorni_sadrzaj>
    <derivirana_varijabla naziv="DomainObject.Predmet.OstaliListNazivFormated_1">
      <item>Irena Perković</item>
    </derivirana_varijabla>
  </DomainObject.Predmet.OstaliListNazivFormated>
  <DomainObject.Predmet.OstaliListNazivFormatedOIB>
    <izvorni_sadrzaj>
      <item>Irena Perković, OIB 68514537446</item>
    </izvorni_sadrzaj>
    <derivirana_varijabla naziv="DomainObject.Predmet.OstaliListNazivFormatedOIB_1">
      <item>Irena Perković, OIB 68514537446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TRAP d.o.o. za građenje, trgovinu i usluge</izvorni_sadrzaj>
    <derivirana_varijabla naziv="DomainObject.Predmet.ProtustrankaIDrugi_1">TRAP 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TRAP d.o.o. za građenje, trgovinu i usluge, OIB 70715903424, Fra Marijana Lanosovića 45, 35000 Slavonski Brod</izvorni_sadrzaj>
    <derivirana_varijabla naziv="DomainObject.Predmet.ProtustrankaIDrugiAdressOIB_1">TRAP d.o.o. za građenje, trgovinu i usluge, OIB 70715903424, Fra Marijana Lanosovića 45,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TRAP d.o.o. za građenje, trgovinu i usluge</item>
      <item>Irena Perković</item>
    </izvorni_sadrzaj>
    <derivirana_varijabla naziv="DomainObject.Predmet.SudioniciListNaziv_1">
      <item>Financijska agencija</item>
      <item>TRAP d.o.o. za građenje, trgovinu i usluge</item>
      <item>Irena Perković</item>
    </derivirana_varijabla>
  </DomainObject.Predmet.SudioniciListNaziv>
  <DomainObject.Predmet.SudioniciListAdressOIB>
    <izvorni_sadrzaj>
      <item>Financijska agencija, OIB 85821130368, Ulica grada Vukovara 70,10000 Zagreb</item>
      <item>TRAP d.o.o. za građenje, trgovinu i usluge, OIB 70715903424, Fra Marijana Lanosovića 45,35000 Slavonski Brod</item>
      <item>Irena Perković, OIB 68514537446, Osječka 283,35000 Slavonski Brod</item>
    </izvorni_sadrzaj>
    <derivirana_varijabla naziv="DomainObject.Predmet.SudioniciListAdressOIB_1">
      <item>Financijska agencija, OIB 85821130368, Ulica grada Vukovara 70,10000 Zagreb</item>
      <item>TRAP d.o.o. za građenje, trgovinu i usluge, OIB 70715903424, Fra Marijana Lanosovića 45,35000 Slavonski Brod</item>
      <item>Irena Perković, OIB 68514537446, Osječka 283,35000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70715903424</item>
      <item>, OIB 68514537446</item>
    </izvorni_sadrzaj>
    <derivirana_varijabla naziv="DomainObject.Predmet.SudioniciListNazivOIB_1">
      <item>, OIB 85821130368</item>
      <item>, OIB 70715903424</item>
      <item>, OIB 68514537446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Magić, OIB 59894340859, Zagrebačka 167, 10370 Dugo Selo</item>
    </izvorni_sadrzaj>
    <derivirana_varijabla naziv="DomainObject.Predmet.StecajniUpraviteljiListAddressOIB_1">
      <item>Ivica Magić, OIB 59894340859, Zagrebačka 167, 10370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925</properties:Words>
  <properties:Characters>5182</properties:Characters>
  <properties:Lines>110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2017-02-27T08:34:00Z</dcterms:created>
  <dc:creator>Trgovacki sud</dc:creator>
  <cp:lastModifiedBy>wsadmin</cp:lastModifiedBy>
  <cp:lastPrinted>2017-02-27T08:32:00Z</cp:lastPrinted>
  <dcterms:modified xmlns:xsi="http://www.w3.org/2001/XMLSchema-instance" xsi:type="dcterms:W3CDTF">2017-02-27T08:34:00Z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