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7ab7" w14:paraId="51f7ab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5D7C4D">
        <w:t>7301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5D7C4D">
        <w:rPr>
          <w:szCs w:val="20"/>
        </w:rPr>
        <w:t>UDRUGA HRVATSKOG ČASNIČKOG ZBORA GRADA KARLOVCA, Karlovac, Dom oružanih snaga „Zrinski“, M. Držića 0, OIB: 52396310897</w:t>
      </w:r>
      <w:r w:rsidR="005D7C4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5D7C4D">
        <w:t>1.552,19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5D7C4D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C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7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C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C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C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7301</izvorni_sadrzaj>
    <derivirana_varijabla naziv="DomainObject.Predmet.Broj_1">7301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St-7301/2015</izvorni_sadrzaj>
    <derivirana_varijabla naziv="DomainObject.Predmet.OznakaBroj_1">St-7301/2015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hrvatskog časničkog zbora grada Karlovca</izvorni_sadrzaj>
    <derivirana_varijabla naziv="DomainObject.Predmet.ProtustrankaFormated_1">  Udruga hrvatskog časničkog zbora grada Karlovca</derivirana_varijabla>
  </DomainObject.Predmet.ProtustrankaFormated>
  <DomainObject.Predmet.ProtustrankaFormatedOIB>
    <izvorni_sadrzaj>  Udruga hrvatskog časničkog zbora grada Karlovca, OIB 52396310897</izvorni_sadrzaj>
    <derivirana_varijabla naziv="DomainObject.Predmet.ProtustrankaFormatedOIB_1">  Udruga hrvatskog časničkog zbora grada Karlovca, OIB 52396310897</derivirana_varijabla>
  </DomainObject.Predmet.ProtustrankaFormatedOIB>
  <DomainObject.Predmet.ProtustrankaFormatedWithAdress>
    <izvorni_sadrzaj> Udruga hrvatskog časničkog zbora grada Karlovca, Dom oružanih snaga "Zrinski", M. Držića, 47000 Karlovac</izvorni_sadrzaj>
    <derivirana_varijabla naziv="DomainObject.Predmet.ProtustrankaFormatedWithAdress_1"> Udruga hrvatskog časničkog zbora grada Karlovca, Dom oružanih snaga "Zrinski", M. Držića, 47000 Karlovac</derivirana_varijabla>
  </DomainObject.Predmet.ProtustrankaFormatedWithAdress>
  <DomainObject.Predmet.ProtustrankaFormatedWithAdressOIB>
    <izvorni_sadrzaj> Udruga hrvatskog časničkog zbora grada Karlovca, OIB 52396310897, Dom oružanih snaga "Zrinski", M. Držića, 47000 Karlovac</izvorni_sadrzaj>
    <derivirana_varijabla naziv="DomainObject.Predmet.ProtustrankaFormatedWithAdressOIB_1"> Udruga hrvatskog časničkog zbora grada Karlovca, OIB 52396310897, Dom oružanih snaga "Zrinski", M. Držića, 47000 Karlovac</derivirana_varijabla>
  </DomainObject.Predmet.ProtustrankaFormatedWithAdressOIB>
  <DomainObject.Predmet.ProtustrankaWithAdress>
    <izvorni_sadrzaj>Udruga hrvatskog časničkog zbora grada Karlovca Dom oružanih snaga "Zrinski", M. Držića, 47000 Karlovac</izvorni_sadrzaj>
    <derivirana_varijabla naziv="DomainObject.Predmet.ProtustrankaWithAdress_1">Udruga hrvatskog časničkog zbora grada Karlovca Dom oružanih snaga "Zrinski", M. Držića, 47000 Karlovac</derivirana_varijabla>
  </DomainObject.Predmet.ProtustrankaWithAdress>
  <DomainObject.Predmet.ProtustrankaWithAdressOIB>
    <izvorni_sadrzaj>Udruga hrvatskog časničkog zbora grada Karlovca, OIB 52396310897, Dom oružanih snaga "Zrinski", M. Držića, 47000 Karlovac</izvorni_sadrzaj>
    <derivirana_varijabla naziv="DomainObject.Predmet.ProtustrankaWithAdressOIB_1">Udruga hrvatskog časničkog zbora grada Karlovca, OIB 52396310897, Dom oružanih snaga "Zrinski", M. Držića, 47000 Karlovac</derivirana_varijabla>
  </DomainObject.Predmet.ProtustrankaWithAdressOIB>
  <DomainObject.Predmet.ProtustrankaNazivFormated>
    <izvorni_sadrzaj>Udruga hrvatskog časničkog zbora grada Karlovca</izvorni_sadrzaj>
    <derivirana_varijabla naziv="DomainObject.Predmet.ProtustrankaNazivFormated_1">Udruga hrvatskog časničkog zbora grada Karlovca</derivirana_varijabla>
  </DomainObject.Predmet.ProtustrankaNazivFormated>
  <DomainObject.Predmet.ProtustrankaNazivFormatedOIB>
    <izvorni_sadrzaj>Udruga hrvatskog časničkog zbora grada Karlovca, OIB 52396310897</izvorni_sadrzaj>
    <derivirana_varijabla naziv="DomainObject.Predmet.ProtustrankaNazivFormatedOIB_1">Udruga hrvatskog časničkog zbora grada Karlovca, OIB 52396310897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Udruga hrvatskog časničkog zbora grada Karlovca</item>
    </izvorni_sadrzaj>
    <derivirana_varijabla naziv="DomainObject.Predmet.ProtuStrankaListFormated_1">
      <item>Udruga hrvatskog časničkog zbora grada Karlovca</item>
    </derivirana_varijabla>
  </DomainObject.Predmet.ProtuStrankaListFormated>
  <DomainObject.Predmet.ProtuStrankaListFormatedOIB>
    <izvorni_sadrzaj>
      <item>Udruga hrvatskog časničkog zbora grada Karlovca, OIB 52396310897</item>
    </izvorni_sadrzaj>
    <derivirana_varijabla naziv="DomainObject.Predmet.ProtuStrankaListFormatedOIB_1">
      <item>Udruga hrvatskog časničkog zbora grada Karlovca, OIB 52396310897</item>
    </derivirana_varijabla>
  </DomainObject.Predmet.ProtuStrankaListFormatedOIB>
  <DomainObject.Predmet.ProtuStrankaListFormatedWithAdress>
    <izvorni_sadrzaj>
      <item>Udruga hrvatskog časničkog zbora grada Karlovca, Dom oružanih snaga "Zrinski", M. Držića, 47000 Karlovac</item>
    </izvorni_sadrzaj>
    <derivirana_varijabla naziv="DomainObject.Predmet.ProtuStrankaListFormatedWithAdress_1">
      <item>Udruga hrvatskog časničkog zbora grada Karlovca, Dom oružanih snaga "Zrinski", M. Držića, 47000 Karlovac</item>
    </derivirana_varijabla>
  </DomainObject.Predmet.ProtuStrankaListFormatedWithAdress>
  <DomainObject.Predmet.ProtuStrankaListFormatedWithAdressOIB>
    <izvorni_sadrzaj>
      <item>Udruga hrvatskog časničkog zbora grada Karlovca, OIB 52396310897, Dom oružanih snaga "Zrinski", M. Držića, 47000 Karlovac</item>
    </izvorni_sadrzaj>
    <derivirana_varijabla naziv="DomainObject.Predmet.ProtuStrankaListFormatedWithAdressOIB_1">
      <item>Udruga hrvatskog časničkog zbora grada Karlovca, OIB 52396310897, Dom oružanih snaga "Zrinski", M. Držića, 47000 Karlovac</item>
    </derivirana_varijabla>
  </DomainObject.Predmet.ProtuStrankaListFormatedWithAdressOIB>
  <DomainObject.Predmet.ProtuStrankaListNazivFormated>
    <izvorni_sadrzaj>
      <item>Udruga hrvatskog časničkog zbora grada Karlovca</item>
    </izvorni_sadrzaj>
    <derivirana_varijabla naziv="DomainObject.Predmet.ProtuStrankaListNazivFormated_1">
      <item>Udruga hrvatskog časničkog zbora grada Karlovca</item>
    </derivirana_varijabla>
  </DomainObject.Predmet.ProtuStrankaListNazivFormated>
  <DomainObject.Predmet.ProtuStrankaListNazivFormatedOIB>
    <izvorni_sadrzaj>
      <item>Udruga hrvatskog časničkog zbora grada Karlovca, OIB 52396310897</item>
    </izvorni_sadrzaj>
    <derivirana_varijabla naziv="DomainObject.Predmet.ProtuStrankaListNazivFormatedOIB_1">
      <item>Udruga hrvatskog časničkog zbora grada Karlovca, OIB 52396310897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Udruga hrvatskog časničkog zbora grada Karlovca</izvorni_sadrzaj>
    <derivirana_varijabla naziv="DomainObject.Predmet.ProtustrankaIDrugi_1">Udruga hrvatskog časničkog zbora grada Karlovca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Udruga hrvatskog časničkog zbora grada Karlovca, OIB 52396310897, Dom oružanih snaga "Zrinski", M. Držića, 47000 Karlovac</izvorni_sadrzaj>
    <derivirana_varijabla naziv="DomainObject.Predmet.ProtustrankaIDrugiAdressOIB_1">Udruga hrvatskog časničkog zbora grada Karlovca, OIB 52396310897, Dom oružanih snaga "Zrinski", M. Držića,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Udruga hrvatskog časničkog zbora grada Karlovca</item>
    </izvorni_sadrzaj>
    <derivirana_varijabla naziv="DomainObject.Predmet.SudioniciListNaziv_1">
      <item>FINA Regionalni centar Zagreb, podružnica Karlovac</item>
      <item>Udruga hrvatskog časničkog zbora grada Karlovca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Udruga hrvatskog časničkog zbora grada Karlovca, OIB 52396310897, Dom oružanih snaga "Zrinski", M. Držića,47000 Karlovac</item>
    </izvorni_sadrzaj>
    <derivirana_varijabla naziv="DomainObject.Predmet.SudioniciListAdressOIB_1">
      <item>FINA Regionalni centar Zagreb, podružnica Karlovac, OIB 85821130368, Pavla Vitezovića 1,47000 Karlovac</item>
      <item>Udruga hrvatskog časničkog zbora grada Karlovca, OIB 52396310897, Dom oružanih snaga "Zrinski", M. Držića,47000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52396310897</item>
    </izvorni_sadrzaj>
    <derivirana_varijabla naziv="DomainObject.Predmet.SudioniciListNazivOIB_1">
      <item>, OIB 85821130368</item>
      <item>, OIB 52396310897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1351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2016-02-19T11:33:00Z</cp:lastPrinted>
  <dcterms:modified xmlns:xsi="http://www.w3.org/2001/XMLSchema-instance" xsi:type="dcterms:W3CDTF">2016-02-19T11:33:00Z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