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3b3b" w14:paraId="e583b3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9330AA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</w:t>
      </w:r>
      <w:r w:rsidR="00AE0E64">
        <w:rPr>
          <w:sz w:val="24"/>
        </w:rPr>
        <w:t xml:space="preserve">           </w:t>
      </w:r>
      <w:r w:rsidR="00C8222F">
        <w:rPr>
          <w:sz w:val="24"/>
        </w:rPr>
        <w:t xml:space="preserve">   </w:t>
      </w:r>
      <w:r w:rsidR="00A30070" w:rsidRPr="00585F4E">
        <w:rPr>
          <w:sz w:val="24"/>
        </w:rPr>
        <w:t xml:space="preserve">Broj: </w:t>
      </w:r>
      <w:r w:rsidR="00AE0E64">
        <w:rPr>
          <w:sz w:val="24"/>
        </w:rPr>
        <w:t>1/</w:t>
      </w:r>
      <w:r w:rsidR="00A30070" w:rsidRPr="00585F4E">
        <w:rPr>
          <w:sz w:val="24"/>
        </w:rPr>
        <w:t>St-</w:t>
      </w:r>
      <w:r w:rsidR="00AE0E64">
        <w:rPr>
          <w:sz w:val="24"/>
        </w:rPr>
        <w:t>543/2017-9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>za provedbu skraćenog</w:t>
      </w:r>
      <w:r w:rsidR="00AE0E64">
        <w:rPr>
          <w:sz w:val="24"/>
        </w:rPr>
        <w:t>a</w:t>
      </w:r>
      <w:r w:rsidR="00FB3F73">
        <w:rPr>
          <w:sz w:val="24"/>
        </w:rPr>
        <w:t xml:space="preserve"> stečajnog</w:t>
      </w:r>
      <w:r w:rsidR="00AE0E64">
        <w:rPr>
          <w:sz w:val="24"/>
        </w:rPr>
        <w:t>a</w:t>
      </w:r>
      <w:r w:rsidR="00FB3F73">
        <w:rPr>
          <w:sz w:val="24"/>
        </w:rPr>
        <w:t xml:space="preserve">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AE0E64" w:rsidRPr="00AE0E64">
        <w:rPr>
          <w:b/>
          <w:sz w:val="24"/>
          <w:szCs w:val="24"/>
        </w:rPr>
        <w:t>LIBOR j.d.o.o. za ugostiteljstvo i usluge, OIB 78742593515, Zbjeg 35A, Zbjeg</w:t>
      </w:r>
      <w:r w:rsidR="008E7FB0" w:rsidRPr="00AE0E64">
        <w:rPr>
          <w:b/>
          <w:sz w:val="24"/>
          <w:szCs w:val="24"/>
        </w:rPr>
        <w:t>,</w:t>
      </w:r>
      <w:r w:rsidR="008E7FB0">
        <w:rPr>
          <w:sz w:val="24"/>
          <w:szCs w:val="24"/>
        </w:rPr>
        <w:t xml:space="preserve"> </w:t>
      </w:r>
      <w:r w:rsidR="007D52DB">
        <w:rPr>
          <w:sz w:val="24"/>
          <w:szCs w:val="24"/>
        </w:rPr>
        <w:t xml:space="preserve">dana </w:t>
      </w:r>
      <w:r w:rsidR="00AE0E64">
        <w:rPr>
          <w:sz w:val="24"/>
          <w:szCs w:val="24"/>
        </w:rPr>
        <w:t>0</w:t>
      </w:r>
      <w:r w:rsidR="00C317D1">
        <w:rPr>
          <w:sz w:val="24"/>
          <w:szCs w:val="24"/>
        </w:rPr>
        <w:t>6</w:t>
      </w:r>
      <w:r w:rsidR="00AE0E64">
        <w:rPr>
          <w:sz w:val="24"/>
          <w:szCs w:val="24"/>
        </w:rPr>
        <w:t>.listopada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E90893" w:rsidP="00FB3F73" w:rsidR="00E90893">
      <w:pPr>
        <w:rPr>
          <w:sz w:val="24"/>
        </w:rPr>
      </w:pPr>
    </w:p>
    <w:p w:rsidRDefault="00FB3F73" w:rsidP="00FB3F73" w:rsidR="00FB3F73" w:rsidRPr="006F696C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AE0E64" w:rsidR="009330AA" w:rsidRPr="00AE0E64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AE0E64">
        <w:rPr>
          <w:sz w:val="24"/>
        </w:rPr>
        <w:t xml:space="preserve">Otvara se  skraćeni stečajni postupak nad dužnikom </w:t>
      </w:r>
      <w:r w:rsidR="00AE0E64" w:rsidRPr="00AE0E64">
        <w:rPr>
          <w:b/>
          <w:sz w:val="24"/>
          <w:szCs w:val="24"/>
        </w:rPr>
        <w:t>LIBOR j.d.o.o. za ugostiteljstvo i usluge, OIB 78742593515, Zbjeg 35A, Zbjeg.</w:t>
      </w:r>
    </w:p>
    <w:p w:rsidRDefault="00AE0E64" w:rsidP="00AE0E64" w:rsidR="00AE0E64" w:rsidRPr="00AE0E64">
      <w:pPr>
        <w:pStyle w:val="Odlomakpopisa"/>
        <w:ind w:left="1080"/>
        <w:jc w:val="both"/>
        <w:rPr>
          <w:b/>
          <w:sz w:val="24"/>
        </w:rPr>
      </w:pPr>
    </w:p>
    <w:p w:rsidRDefault="00FB3F73" w:rsidP="00AE0E64" w:rsidR="00FB3F73" w:rsidRPr="00C317D1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AE0E64">
        <w:rPr>
          <w:sz w:val="24"/>
        </w:rPr>
        <w:t xml:space="preserve">Za stečajnog  upravitelja imenuje se </w:t>
      </w:r>
      <w:r w:rsidR="00C317D1" w:rsidRPr="00C317D1">
        <w:rPr>
          <w:b/>
          <w:sz w:val="24"/>
        </w:rPr>
        <w:t xml:space="preserve">SABINA LALIĆ, </w:t>
      </w:r>
      <w:proofErr w:type="spellStart"/>
      <w:r w:rsidR="00C317D1" w:rsidRPr="00C317D1">
        <w:rPr>
          <w:b/>
          <w:sz w:val="24"/>
        </w:rPr>
        <w:t>dipl.pravnik</w:t>
      </w:r>
      <w:proofErr w:type="spellEnd"/>
      <w:r w:rsidR="00C317D1" w:rsidRPr="00C317D1">
        <w:rPr>
          <w:b/>
          <w:sz w:val="24"/>
        </w:rPr>
        <w:t xml:space="preserve">, </w:t>
      </w:r>
      <w:proofErr w:type="spellStart"/>
      <w:r w:rsidR="00C317D1" w:rsidRPr="00C317D1">
        <w:rPr>
          <w:b/>
          <w:sz w:val="24"/>
        </w:rPr>
        <w:t>Gundulićeva</w:t>
      </w:r>
      <w:proofErr w:type="spellEnd"/>
      <w:r w:rsidR="00C317D1" w:rsidRPr="00C317D1">
        <w:rPr>
          <w:b/>
          <w:sz w:val="24"/>
        </w:rPr>
        <w:t xml:space="preserve"> 5, Osijek, OIB 09145874795.</w:t>
      </w:r>
    </w:p>
    <w:p w:rsidRDefault="00AE0E64" w:rsidP="00AE0E64" w:rsidR="00AE0E64" w:rsidRPr="00AE0E64">
      <w:pPr>
        <w:pStyle w:val="Odlomakpopisa"/>
        <w:rPr>
          <w:sz w:val="24"/>
        </w:rPr>
      </w:pPr>
    </w:p>
    <w:p w:rsidRDefault="00FB3F73" w:rsidP="00AE0E64" w:rsidR="00E90893" w:rsidRPr="00AE0E6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AE0E64">
        <w:rPr>
          <w:sz w:val="24"/>
        </w:rPr>
        <w:t>Zaključuje se skraćeni  stečajni postupak na</w:t>
      </w:r>
      <w:r w:rsidR="00AE0E64" w:rsidRPr="00AE0E64">
        <w:rPr>
          <w:sz w:val="24"/>
        </w:rPr>
        <w:t>d</w:t>
      </w:r>
      <w:r w:rsidRPr="00AE0E64">
        <w:rPr>
          <w:sz w:val="24"/>
        </w:rPr>
        <w:t xml:space="preserve"> dužnikom </w:t>
      </w:r>
      <w:r w:rsidR="00AE0E64" w:rsidRPr="00AE0E64">
        <w:rPr>
          <w:b/>
          <w:sz w:val="24"/>
          <w:szCs w:val="24"/>
        </w:rPr>
        <w:t>LIBOR j.d.o.o. za ugostiteljstvo i usluge, OIB 78742593515, Zbjeg 35A, Zbjeg.</w:t>
      </w:r>
    </w:p>
    <w:p w:rsidRDefault="00AE0E64" w:rsidP="00AE0E64" w:rsidR="00AE0E64" w:rsidRPr="00AE0E64">
      <w:pPr>
        <w:pStyle w:val="Odlomakpopisa"/>
        <w:ind w:left="108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="00C317D1">
        <w:rPr>
          <w:sz w:val="24"/>
        </w:rPr>
        <w:t>Stečajna</w:t>
      </w:r>
      <w:r w:rsidRPr="00B41871">
        <w:rPr>
          <w:sz w:val="24"/>
        </w:rPr>
        <w:t xml:space="preserve"> upravitelj</w:t>
      </w:r>
      <w:r w:rsidR="00C317D1">
        <w:rPr>
          <w:sz w:val="24"/>
        </w:rPr>
        <w:t>ica</w:t>
      </w:r>
      <w:r>
        <w:rPr>
          <w:sz w:val="24"/>
        </w:rPr>
        <w:t xml:space="preserve"> je ovlašten</w:t>
      </w:r>
      <w:r w:rsidR="00C317D1">
        <w:rPr>
          <w:sz w:val="24"/>
        </w:rPr>
        <w:t>a</w:t>
      </w:r>
      <w:r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="00C317D1">
        <w:rPr>
          <w:sz w:val="24"/>
        </w:rPr>
        <w:t xml:space="preserve">stečajna </w:t>
      </w:r>
      <w:r w:rsidRPr="00B41871">
        <w:rPr>
          <w:sz w:val="24"/>
        </w:rPr>
        <w:t>upravitelj</w:t>
      </w:r>
      <w:r w:rsidR="00C317D1">
        <w:rPr>
          <w:sz w:val="24"/>
        </w:rPr>
        <w:t>ica je duž</w:t>
      </w:r>
      <w:r>
        <w:rPr>
          <w:sz w:val="24"/>
        </w:rPr>
        <w:t>n</w:t>
      </w:r>
      <w:r w:rsidR="00C317D1">
        <w:rPr>
          <w:sz w:val="24"/>
        </w:rPr>
        <w:t>a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AE0E64" w:rsidP="00AE0E64" w:rsidR="00AE0E64">
      <w:pPr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="00C317D1">
        <w:rPr>
          <w:sz w:val="24"/>
        </w:rPr>
        <w:t>stečajne upraviteljice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AE0E64" w:rsidP="00FB3F73" w:rsidR="00AE0E64">
      <w:pPr>
        <w:jc w:val="center"/>
        <w:rPr>
          <w:sz w:val="24"/>
        </w:rPr>
      </w:pPr>
    </w:p>
    <w:p w:rsidRDefault="00AE0E64" w:rsidP="00AE0E64" w:rsidR="00AE0E64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543/2017-9</w:t>
      </w:r>
    </w:p>
    <w:p w:rsidRDefault="00AE0E64" w:rsidP="00FB3F73" w:rsidR="00AE0E64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90893">
        <w:rPr>
          <w:sz w:val="24"/>
        </w:rPr>
        <w:t xml:space="preserve">, Podružnica </w:t>
      </w:r>
      <w:proofErr w:type="spellStart"/>
      <w:r w:rsidR="00E90893">
        <w:rPr>
          <w:sz w:val="24"/>
        </w:rPr>
        <w:t>Slav.Brod</w:t>
      </w:r>
      <w:proofErr w:type="spellEnd"/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AE0E64" w:rsidR="009330AA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AE0E64">
        <w:rPr>
          <w:sz w:val="24"/>
        </w:rPr>
        <w:t>10.svibnja</w:t>
      </w:r>
      <w:r w:rsidR="009330AA">
        <w:rPr>
          <w:sz w:val="24"/>
        </w:rPr>
        <w:t xml:space="preserve"> 2017</w:t>
      </w:r>
      <w:r w:rsidR="00E90893">
        <w:rPr>
          <w:sz w:val="24"/>
        </w:rPr>
        <w:t>.,</w:t>
      </w:r>
      <w:r>
        <w:rPr>
          <w:sz w:val="24"/>
        </w:rPr>
        <w:t xml:space="preserve"> a kako u roku određenim oglasom, nije uplaćen traženi predujam, niti jedan  vjerovnik nije podnio prijedlog za</w:t>
      </w:r>
      <w:r w:rsidR="00E90893">
        <w:rPr>
          <w:sz w:val="24"/>
        </w:rPr>
        <w:t xml:space="preserve"> otvaranje stečajnog postupka,</w:t>
      </w:r>
      <w:r w:rsidR="007D52DB">
        <w:rPr>
          <w:sz w:val="24"/>
        </w:rPr>
        <w:t xml:space="preserve">a zastupnik po zakonu je podnio javnobilježnički ovjerovljeni </w:t>
      </w:r>
      <w:proofErr w:type="spellStart"/>
      <w:r w:rsidR="007D52DB">
        <w:rPr>
          <w:sz w:val="24"/>
        </w:rPr>
        <w:t>prokazni</w:t>
      </w:r>
      <w:proofErr w:type="spellEnd"/>
      <w:r w:rsidR="007D52DB">
        <w:rPr>
          <w:sz w:val="24"/>
        </w:rPr>
        <w:t xml:space="preserve"> popis imovine iz kojeg proizlazi da dužnik nema imovine koja bi mogla ući u stečajnu masu,</w:t>
      </w:r>
      <w:r w:rsidR="00E90893">
        <w:rPr>
          <w:sz w:val="24"/>
        </w:rPr>
        <w:t xml:space="preserve"> </w:t>
      </w:r>
      <w:r>
        <w:rPr>
          <w:sz w:val="24"/>
        </w:rPr>
        <w:t xml:space="preserve">to se u smislu odredbe čl. 431 st. 1 SZ-a smatra da je dužnik nesposoban za plaćanje, zbog čega je valjalo po službenoj dužnosti nad dužnikom otvoriti i istovremeno zaključiti skraćeni stečajni </w:t>
      </w:r>
      <w:r w:rsidR="00C317D1">
        <w:rPr>
          <w:sz w:val="24"/>
        </w:rPr>
        <w:t>postupak, te imenovati stečajnu upraviteljicu</w:t>
      </w:r>
      <w:r>
        <w:rPr>
          <w:sz w:val="24"/>
        </w:rPr>
        <w:t xml:space="preserve"> s ovlastima i obvezama propisanim odredbom čl. 133 SZ-a.</w:t>
      </w:r>
    </w:p>
    <w:p w:rsidRDefault="00C317D1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FB3F73">
        <w:rPr>
          <w:sz w:val="24"/>
        </w:rPr>
        <w:t xml:space="preserve"> obavljen je metodom slučajnoga odabira u skladu s odredbom čl. 84 st. 1 SZ-a.</w:t>
      </w:r>
      <w:r w:rsidR="00FB3F73">
        <w:rPr>
          <w:sz w:val="24"/>
        </w:rPr>
        <w:tab/>
      </w:r>
      <w:r w:rsidR="00FB3F73"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317D1">
        <w:rPr>
          <w:sz w:val="24"/>
        </w:rPr>
        <w:t>06</w:t>
      </w:r>
      <w:r w:rsidR="00AE0E64">
        <w:rPr>
          <w:sz w:val="24"/>
        </w:rPr>
        <w:t>.listopada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  <w:r w:rsidR="00AE0E64">
        <w:rPr>
          <w:sz w:val="24"/>
        </w:rPr>
        <w:t>,</w:t>
      </w:r>
      <w:r>
        <w:rPr>
          <w:sz w:val="24"/>
        </w:rPr>
        <w:t xml:space="preserve"> v.r.</w:t>
      </w:r>
    </w:p>
    <w:p w:rsidRDefault="00FB3F73" w:rsidP="005E3E46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="00C317D1">
        <w:rPr>
          <w:sz w:val="24"/>
        </w:rPr>
        <w:t>stečajnoj</w:t>
      </w:r>
      <w:r w:rsidRPr="00B41871">
        <w:rPr>
          <w:sz w:val="24"/>
        </w:rPr>
        <w:t xml:space="preserve"> upravitelj</w:t>
      </w:r>
      <w:r w:rsidR="00C317D1">
        <w:rPr>
          <w:sz w:val="24"/>
        </w:rPr>
        <w:t>ici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E90893" w:rsidP="00FB3F73" w:rsidR="009330AA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</w:t>
      </w:r>
      <w:r w:rsidR="009330AA">
        <w:rPr>
          <w:sz w:val="24"/>
        </w:rPr>
        <w:t>banci koja obavlja poslove platnog prometa, po pravomoćnosti</w:t>
      </w:r>
    </w:p>
    <w:p w:rsidRDefault="009330AA" w:rsidP="00FB3F73" w:rsidR="00FB3F73">
      <w:pPr>
        <w:rPr>
          <w:sz w:val="24"/>
        </w:rPr>
      </w:pPr>
      <w:r>
        <w:rPr>
          <w:sz w:val="24"/>
        </w:rPr>
        <w:t xml:space="preserve">7. </w:t>
      </w:r>
      <w:r w:rsidR="00FB3F73">
        <w:rPr>
          <w:sz w:val="24"/>
        </w:rPr>
        <w:t>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Sect="00AE0E64" w:rsidR="00A30070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1FA2831"/>
    <w:multiLevelType w:val="hybridMultilevel"/>
    <w:tmpl w:val="0F70B61E"/>
    <w:lvl w:tplc="834C94E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6AE2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3E46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2DB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30A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E0E64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317D1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C7FB6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0E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E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0E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E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j.d.o.o. za ugostiteljstvo i usluge</izvorni_sadrzaj>
    <derivirana_varijabla naziv="DomainObject.Predmet.ProtustrankaFormated_1">  LIBOR j.d.o.o. za ugostiteljstvo i usluge</derivirana_varijabla>
  </DomainObject.Predmet.ProtustrankaFormated>
  <DomainObject.Predmet.ProtustrankaFormatedOIB>
    <izvorni_sadrzaj>  LIBOR j.d.o.o. za ugostiteljstvo i usluge, OIB 78742593515</izvorni_sadrzaj>
    <derivirana_varijabla naziv="DomainObject.Predmet.ProtustrankaFormatedOIB_1">  LIBOR j.d.o.o. za ugostiteljstvo i usluge, OIB 78742593515</derivirana_varijabla>
  </DomainObject.Predmet.ProtustrankaFormatedOIB>
  <DomainObject.Predmet.ProtustrankaFormatedWithAdress>
    <izvorni_sadrzaj> LIBOR j.d.o.o. za ugostiteljstvo i usluge, Zbjeg 35 A, 35000 Zbjeg</izvorni_sadrzaj>
    <derivirana_varijabla naziv="DomainObject.Predmet.ProtustrankaFormatedWithAdress_1"> LIBOR j.d.o.o. za ugostiteljstvo i usluge, Zbjeg 35 A, 35000 Zbjeg</derivirana_varijabla>
  </DomainObject.Predmet.ProtustrankaFormatedWithAdress>
  <DomainObject.Predmet.ProtustrankaFormatedWithAdressOIB>
    <izvorni_sadrzaj> LIBOR j.d.o.o. za ugostiteljstvo i usluge, OIB 78742593515, Zbjeg 35 A, 35000 Zbjeg</izvorni_sadrzaj>
    <derivirana_varijabla naziv="DomainObject.Predmet.ProtustrankaFormatedWithAdressOIB_1"> LIBOR j.d.o.o. za ugostiteljstvo i usluge, OIB 78742593515, Zbjeg 35 A, 35000 Zbjeg</derivirana_varijabla>
  </DomainObject.Predmet.ProtustrankaFormatedWithAdressOIB>
  <DomainObject.Predmet.ProtustrankaWithAdress>
    <izvorni_sadrzaj>LIBOR j.d.o.o. za ugostiteljstvo i usluge Zbjeg 35 A, 35000 Zbjeg</izvorni_sadrzaj>
    <derivirana_varijabla naziv="DomainObject.Predmet.ProtustrankaWithAdress_1">LIBOR j.d.o.o. za ugostiteljstvo i usluge Zbjeg 35 A, 35000 Zbjeg</derivirana_varijabla>
  </DomainObject.Predmet.ProtustrankaWithAdress>
  <DomainObject.Predmet.ProtustrankaWithAdressOIB>
    <izvorni_sadrzaj>LIBOR j.d.o.o. za ugostiteljstvo i usluge, OIB 78742593515, Zbjeg 35 A, 35000 Zbjeg</izvorni_sadrzaj>
    <derivirana_varijabla naziv="DomainObject.Predmet.ProtustrankaWithAdressOIB_1">LIBOR j.d.o.o. za ugostiteljstvo i usluge, OIB 78742593515, Zbjeg 35 A, 35000 Zbjeg</derivirana_varijabla>
  </DomainObject.Predmet.ProtustrankaWithAdressOIB>
  <DomainObject.Predmet.ProtustrankaNazivFormated>
    <izvorni_sadrzaj>LIBOR j.d.o.o. za ugostiteljstvo i usluge</izvorni_sadrzaj>
    <derivirana_varijabla naziv="DomainObject.Predmet.ProtustrankaNazivFormated_1">LIBOR j.d.o.o. za ugostiteljstvo i usluge</derivirana_varijabla>
  </DomainObject.Predmet.ProtustrankaNazivFormated>
  <DomainObject.Predmet.ProtustrankaNazivFormatedOIB>
    <izvorni_sadrzaj>LIBOR j.d.o.o. za ugostiteljstvo i usluge, OIB 78742593515</izvorni_sadrzaj>
    <derivirana_varijabla naziv="DomainObject.Predmet.ProtustrankaNazivFormatedOIB_1">LIBOR j.d.o.o. za ugostiteljstvo i usluge, OIB 78742593515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7618.74</izvorni_sadrzaj>
    <derivirana_varijabla naziv="DomainObject.Predmet.TrenutnaVrijednost_1">7618.74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LIBOR j.d.o.o. za ugostiteljstvo i usluge</item>
    </izvorni_sadrzaj>
    <derivirana_varijabla naziv="DomainObject.Predmet.ProtuStrankaListFormated_1">
      <item>LIBOR j.d.o.o. za ugostiteljstvo i usluge</item>
    </derivirana_varijabla>
  </DomainObject.Predmet.ProtuStrankaListFormated>
  <DomainObject.Predmet.ProtuStrankaListFormatedOIB>
    <izvorni_sadrzaj>
      <item>LIBOR j.d.o.o. za ugostiteljstvo i usluge, OIB 78742593515</item>
    </izvorni_sadrzaj>
    <derivirana_varijabla naziv="DomainObject.Predmet.ProtuStrankaListFormatedOIB_1">
      <item>LIBOR j.d.o.o. za ugostiteljstvo i usluge, OIB 78742593515</item>
    </derivirana_varijabla>
  </DomainObject.Predmet.ProtuStrankaListFormatedOIB>
  <DomainObject.Predmet.ProtuStrankaListFormatedWithAdress>
    <izvorni_sadrzaj>
      <item>LIBOR j.d.o.o. za ugostiteljstvo i usluge, Zbjeg 35 A, 35000 Zbjeg</item>
    </izvorni_sadrzaj>
    <derivirana_varijabla naziv="DomainObject.Predmet.ProtuStrankaListFormatedWithAdress_1">
      <item>LIBOR j.d.o.o. za ugostiteljstvo i usluge, Zbjeg 35 A, 35000 Zbjeg</item>
    </derivirana_varijabla>
  </DomainObject.Predmet.ProtuStrankaListFormatedWithAdress>
  <DomainObject.Predmet.ProtuStrankaListFormatedWithAdressOIB>
    <izvorni_sadrzaj>
      <item>LIBOR j.d.o.o. za ugostiteljstvo i usluge, OIB 78742593515, Zbjeg 35 A, 35000 Zbjeg</item>
    </izvorni_sadrzaj>
    <derivirana_varijabla naziv="DomainObject.Predmet.ProtuStrankaListFormatedWithAdressOIB_1">
      <item>LIBOR j.d.o.o. za ugostiteljstvo i usluge, OIB 78742593515, Zbjeg 35 A, 35000 Zbjeg</item>
    </derivirana_varijabla>
  </DomainObject.Predmet.ProtuStrankaListFormatedWithAdressOIB>
  <DomainObject.Predmet.ProtuStrankaListNazivFormated>
    <izvorni_sadrzaj>
      <item>LIBOR j.d.o.o. za ugostiteljstvo i usluge</item>
    </izvorni_sadrzaj>
    <derivirana_varijabla naziv="DomainObject.Predmet.ProtuStrankaListNazivFormated_1">
      <item>LIBOR j.d.o.o. za ugostiteljstvo i usluge</item>
    </derivirana_varijabla>
  </DomainObject.Predmet.ProtuStrankaListNazivFormated>
  <DomainObject.Predmet.ProtuStrankaListNazivFormatedOIB>
    <izvorni_sadrzaj>
      <item>LIBOR j.d.o.o. za ugostiteljstvo i usluge, OIB 78742593515</item>
    </izvorni_sadrzaj>
    <derivirana_varijabla naziv="DomainObject.Predmet.ProtuStrankaListNazivFormatedOIB_1">
      <item>LIBOR j.d.o.o. za ugostiteljstvo i usluge, OIB 78742593515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LIBOR j.d.o.o. za ugostiteljstvo i usluge</izvorni_sadrzaj>
    <derivirana_varijabla naziv="DomainObject.Predmet.ProtustrankaIDrugi_1">LIBOR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LIBOR j.d.o.o. za ugostiteljstvo i usluge, OIB 78742593515, Zbjeg 35 A, 35000 Zbjeg</izvorni_sadrzaj>
    <derivirana_varijabla naziv="DomainObject.Predmet.ProtustrankaIDrugiAdressOIB_1">LIBOR j.d.o.o. za ugostiteljstvo i usluge, OIB 78742593515,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LIBOR j.d.o.o. za ugostiteljstvo i usluge</item>
    </izvorni_sadrzaj>
    <derivirana_varijabla naziv="DomainObject.Predmet.SudioniciListNaziv_1">
      <item>Financijska agencija</item>
      <item>LIBOR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LIBOR j.d.o.o. za ugostiteljstvo i usluge, OIB 78742593515, Zbjeg 35 A,35000 Zbjeg</item>
    </izvorni_sadrzaj>
    <derivirana_varijabla naziv="DomainObject.Predmet.SudioniciListAdressOIB_1">
      <item>Financijska agencija, OIB 85821130368, Ulica grada Vukovara 70,10000 Zagreb</item>
      <item>LIBOR j.d.o.o. za ugostiteljstvo i usluge, OIB 78742593515,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78742593515</item>
    </izvorni_sadrzaj>
    <derivirana_varijabla naziv="DomainObject.Predmet.SudioniciListNazivOIB_1">
      <item>, OIB 85821130368</item>
      <item>, OIB 78742593515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4753</properties:Characters>
  <properties:Lines>120</properties:Lines>
  <properties:Paragraphs>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2017-07-21T06:34:00Z</dcterms:created>
  <dc:creator>Trgovacki sud</dc:creator>
  <cp:lastModifiedBy>wsadmin</cp:lastModifiedBy>
  <cp:lastPrinted>2017-10-06T06:51:00Z</cp:lastPrinted>
  <dcterms:modified xmlns:xsi="http://www.w3.org/2001/XMLSchema-instance" xsi:type="dcterms:W3CDTF">2017-10-06T06:51:00Z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