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64b5" w14:paraId="90264b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AB7BCB">
        <w:rPr>
          <w:b/>
        </w:rPr>
        <w:t>249</w:t>
      </w:r>
      <w:r w:rsidR="005560DD" w:rsidRPr="00F05EC8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B35B6">
        <w:t>,</w:t>
      </w:r>
      <w:r w:rsidR="00D85C60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AB7BCB">
        <w:rPr>
          <w:b/>
        </w:rPr>
        <w:t xml:space="preserve">FRIZERSKI SALON SABINA j.d.o.o. za trgovinu i usluge, OIB 84916385675, Baruna </w:t>
      </w:r>
      <w:proofErr w:type="spellStart"/>
      <w:r w:rsidR="00AB7BCB">
        <w:rPr>
          <w:b/>
        </w:rPr>
        <w:t>Trenka</w:t>
      </w:r>
      <w:proofErr w:type="spellEnd"/>
      <w:r w:rsidR="00AB7BCB">
        <w:rPr>
          <w:b/>
        </w:rPr>
        <w:t xml:space="preserve"> 119, Nova Gradiška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dana </w:t>
      </w:r>
      <w:r w:rsidR="00AB7BCB">
        <w:t>21</w:t>
      </w:r>
      <w:r w:rsidR="00CC2FDE">
        <w:t>.ožujka</w:t>
      </w:r>
      <w:r w:rsidR="00211F8A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AB7BCB">
        <w:rPr>
          <w:b/>
        </w:rPr>
        <w:t xml:space="preserve">FRIZERSKI SALON SABINA j.d.o.o. za trgovinu i usluge, OIB 84916385675, Baruna </w:t>
      </w:r>
      <w:proofErr w:type="spellStart"/>
      <w:r w:rsidR="00AB7BCB">
        <w:rPr>
          <w:b/>
        </w:rPr>
        <w:t>Trenka</w:t>
      </w:r>
      <w:proofErr w:type="spellEnd"/>
      <w:r w:rsidR="00AB7BCB">
        <w:rPr>
          <w:b/>
        </w:rPr>
        <w:t xml:space="preserve"> 119, Nova Gradiška</w:t>
      </w:r>
      <w:r w:rsidR="00756651">
        <w:t xml:space="preserve">, </w:t>
      </w:r>
      <w:r>
        <w:t xml:space="preserve">iznosi </w:t>
      </w:r>
      <w:r w:rsidR="00AB7BCB">
        <w:rPr>
          <w:b/>
        </w:rPr>
        <w:t>28.311,68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AB7BCB">
        <w:rPr>
          <w:b/>
        </w:rPr>
        <w:t xml:space="preserve">SABINA BURAZOVIĆ, OIB 28609688379, Baruna </w:t>
      </w:r>
      <w:proofErr w:type="spellStart"/>
      <w:r w:rsidR="00AB7BCB">
        <w:rPr>
          <w:b/>
        </w:rPr>
        <w:t>Trenka</w:t>
      </w:r>
      <w:proofErr w:type="spellEnd"/>
      <w:r w:rsidR="00AB7BCB">
        <w:rPr>
          <w:b/>
        </w:rPr>
        <w:t xml:space="preserve"> 119, Nova Gradiška</w:t>
      </w:r>
      <w:r w:rsidR="00756651">
        <w:rPr>
          <w:b/>
        </w:rPr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AB7BCB">
        <w:rPr>
          <w:b/>
        </w:rPr>
        <w:t>249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C22C9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AB7BCB">
        <w:t xml:space="preserve">Slavonskom </w:t>
      </w:r>
      <w:r w:rsidR="00907BE4">
        <w:t xml:space="preserve">Brodu, </w:t>
      </w:r>
      <w:r w:rsidR="00AB7BCB">
        <w:t>21</w:t>
      </w:r>
      <w:r w:rsidR="00C22C91">
        <w:t>. ožujka</w:t>
      </w:r>
      <w:r w:rsidR="005560DD">
        <w:t xml:space="preserve"> 2018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101" w:rsidR="00810101">
      <w:r>
        <w:separator/>
      </w:r>
    </w:p>
  </w:endnote>
  <w:endnote w:id="0" w:type="continuationSeparator">
    <w:p w:rsidRDefault="00810101" w:rsidR="00810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101" w:rsidR="00810101">
      <w:r>
        <w:separator/>
      </w:r>
    </w:p>
  </w:footnote>
  <w:footnote w:id="0" w:type="continuationSeparator">
    <w:p w:rsidRDefault="00810101" w:rsidR="00810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1ACC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56651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0101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B7A8C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B7BCB"/>
    <w:rsid w:val="00AC1ECD"/>
    <w:rsid w:val="00AD46EF"/>
    <w:rsid w:val="00AD763E"/>
    <w:rsid w:val="00AF6623"/>
    <w:rsid w:val="00B023D3"/>
    <w:rsid w:val="00B10594"/>
    <w:rsid w:val="00B16835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A5B6B"/>
    <w:rsid w:val="00BB48AF"/>
    <w:rsid w:val="00BB52EE"/>
    <w:rsid w:val="00BC507B"/>
    <w:rsid w:val="00BE33FF"/>
    <w:rsid w:val="00BE59FA"/>
    <w:rsid w:val="00BF32DE"/>
    <w:rsid w:val="00C2016D"/>
    <w:rsid w:val="00C22C91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C2FDE"/>
    <w:rsid w:val="00CD458F"/>
    <w:rsid w:val="00CE0EE4"/>
    <w:rsid w:val="00CF0462"/>
    <w:rsid w:val="00CF5FE3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5C60"/>
    <w:rsid w:val="00D86C49"/>
    <w:rsid w:val="00D97782"/>
    <w:rsid w:val="00DA146A"/>
    <w:rsid w:val="00DA4636"/>
    <w:rsid w:val="00DA5A49"/>
    <w:rsid w:val="00DC288D"/>
    <w:rsid w:val="00DD0C73"/>
    <w:rsid w:val="00DD6682"/>
    <w:rsid w:val="00DE1BB4"/>
    <w:rsid w:val="00DE1D7C"/>
    <w:rsid w:val="00DE5F69"/>
    <w:rsid w:val="00DF3C32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83CF9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28311.68</izvorni_sadrzaj>
    <derivirana_varijabla naziv="DomainObject.Predmet.InicijalnaVrijednost_1">28311.68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st.1. Sz</izvorni_sadrzaj>
    <derivirana_varijabla naziv="DomainObject.Predmet.PrimjedbaSuca_1">čl. 429 st.1. Sz</derivirana_varijabla>
  </DomainObject.Predmet.PrimjedbaSuca>
  <DomainObject.Predmet.ProtustrankaFormated>
    <izvorni_sadrzaj>  FRIZERSKI SALON SABINA j.d.o.o. za trgovinu i usluge</izvorni_sadrzaj>
    <derivirana_varijabla naziv="DomainObject.Predmet.ProtustrankaFormated_1">  FRIZERSKI SALON SABINA j.d.o.o. za trgovinu i usluge</derivirana_varijabla>
  </DomainObject.Predmet.ProtustrankaFormated>
  <DomainObject.Predmet.ProtustrankaFormatedOIB>
    <izvorni_sadrzaj>  FRIZERSKI SALON SABINA j.d.o.o. za trgovinu i usluge, OIB 84916385675</izvorni_sadrzaj>
    <derivirana_varijabla naziv="DomainObject.Predmet.ProtustrankaFormatedOIB_1">  FRIZERSKI SALON SABINA j.d.o.o. za trgovinu i usluge, OIB 84916385675</derivirana_varijabla>
  </DomainObject.Predmet.ProtustrankaFormatedOIB>
  <DomainObject.Predmet.ProtustrankaFormatedWithAdress>
    <izvorni_sadrzaj> FRIZERSKI SALON SABINA j.d.o.o. za trgovinu i usluge, Baruna Trenka 119, 35400 Nova Gradiška</izvorni_sadrzaj>
    <derivirana_varijabla naziv="DomainObject.Predmet.ProtustrankaFormatedWithAdress_1"> FRIZERSKI SALON SABINA j.d.o.o. za trgovinu i usluge, Baruna Trenka 119, 35400 Nova Gradiška</derivirana_varijabla>
  </DomainObject.Predmet.ProtustrankaFormatedWithAdress>
  <DomainObject.Predmet.ProtustrankaFormatedWithAdressOIB>
    <izvorni_sadrzaj> FRIZERSKI SALON SABINA j.d.o.o. za trgovinu i usluge, OIB 84916385675, Baruna Trenka 119, 35400 Nova Gradiška</izvorni_sadrzaj>
    <derivirana_varijabla naziv="DomainObject.Predmet.ProtustrankaFormatedWithAdressOIB_1"> FRIZERSKI SALON SABINA j.d.o.o. za trgovinu i usluge, OIB 84916385675, Baruna Trenka 119, 35400 Nova Gradiška</derivirana_varijabla>
  </DomainObject.Predmet.ProtustrankaFormatedWithAdressOIB>
  <DomainObject.Predmet.ProtustrankaWithAdress>
    <izvorni_sadrzaj>FRIZERSKI SALON SABINA j.d.o.o. za trgovinu i usluge Baruna Trenka 119, 35400 Nova Gradiška</izvorni_sadrzaj>
    <derivirana_varijabla naziv="DomainObject.Predmet.ProtustrankaWithAdress_1">FRIZERSKI SALON SABINA j.d.o.o. za trgovinu i usluge Baruna Trenka 119, 35400 Nova Gradiška</derivirana_varijabla>
  </DomainObject.Predmet.ProtustrankaWithAdress>
  <DomainObject.Predmet.ProtustrankaWithAdressOIB>
    <izvorni_sadrzaj>FRIZERSKI SALON SABINA j.d.o.o. za trgovinu i usluge, OIB 84916385675, Baruna Trenka 119, 35400 Nova Gradiška</izvorni_sadrzaj>
    <derivirana_varijabla naziv="DomainObject.Predmet.ProtustrankaWithAdressOIB_1">FRIZERSKI SALON SABINA j.d.o.o. za trgovinu i usluge, OIB 84916385675, Baruna Trenka 119, 35400 Nova Gradiška</derivirana_varijabla>
  </DomainObject.Predmet.ProtustrankaWithAdressOIB>
  <DomainObject.Predmet.ProtustrankaNazivFormated>
    <izvorni_sadrzaj>FRIZERSKI SALON SABINA j.d.o.o. za trgovinu i usluge</izvorni_sadrzaj>
    <derivirana_varijabla naziv="DomainObject.Predmet.ProtustrankaNazivFormated_1">FRIZERSKI SALON SABINA j.d.o.o. za trgovinu i usluge</derivirana_varijabla>
  </DomainObject.Predmet.ProtustrankaNazivFormated>
  <DomainObject.Predmet.ProtustrankaNazivFormatedOIB>
    <izvorni_sadrzaj>FRIZERSKI SALON SABINA j.d.o.o. za trgovinu i usluge, OIB 84916385675</izvorni_sadrzaj>
    <derivirana_varijabla naziv="DomainObject.Predmet.ProtustrankaNazivFormatedOIB_1">FRIZERSKI SALON SABINA j.d.o.o. za trgovinu i usluge, OIB 84916385675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SABINA j.d.o.o. za trgovinu i usluge</item>
    </izvorni_sadrzaj>
    <derivirana_varijabla naziv="DomainObject.Predmet.ProtuStrankaListFormated_1">
      <item>FRIZERSKI SALON SABINA j.d.o.o. za trgovinu i usluge</item>
    </derivirana_varijabla>
  </DomainObject.Predmet.ProtuStrankaListFormated>
  <DomainObject.Predmet.ProtuStrankaListFormatedOIB>
    <izvorni_sadrzaj>
      <item>FRIZERSKI SALON SABINA j.d.o.o. za trgovinu i usluge, OIB 84916385675</item>
    </izvorni_sadrzaj>
    <derivirana_varijabla naziv="DomainObject.Predmet.ProtuStrankaListFormatedOIB_1">
      <item>FRIZERSKI SALON SABINA j.d.o.o. za trgovinu i usluge, OIB 84916385675</item>
    </derivirana_varijabla>
  </DomainObject.Predmet.ProtuStrankaListFormatedOIB>
  <DomainObject.Predmet.ProtuStrankaListFormatedWithAdress>
    <izvorni_sadrzaj>
      <item>FRIZERSKI SALON SABINA j.d.o.o. za trgovinu i usluge, Baruna Trenka 119, 35400 Nova Gradiška</item>
    </izvorni_sadrzaj>
    <derivirana_varijabla naziv="DomainObject.Predmet.ProtuStrankaListFormatedWithAdress_1">
      <item>FRIZERSKI SALON SABINA j.d.o.o. za trgovinu i usluge, Baruna Trenka 119, 35400 Nova Gradiška</item>
    </derivirana_varijabla>
  </DomainObject.Predmet.ProtuStrankaListFormatedWithAdress>
  <DomainObject.Predmet.ProtuStrankaListFormatedWithAdressOIB>
    <izvorni_sadrzaj>
      <item>FRIZERSKI SALON SABINA j.d.o.o. za trgovinu i usluge, OIB 84916385675, Baruna Trenka 119, 35400 Nova Gradiška</item>
    </izvorni_sadrzaj>
    <derivirana_varijabla naziv="DomainObject.Predmet.ProtuStrankaListFormatedWithAdressOIB_1">
      <item>FRIZERSKI SALON SABINA j.d.o.o. za trgovinu i usluge, OIB 84916385675, Baruna Trenka 119, 35400 Nova Gradiška</item>
    </derivirana_varijabla>
  </DomainObject.Predmet.ProtuStrankaListFormatedWithAdressOIB>
  <DomainObject.Predmet.ProtuStrankaListNazivFormated>
    <izvorni_sadrzaj>
      <item>FRIZERSKI SALON SABINA j.d.o.o. za trgovinu i usluge</item>
    </izvorni_sadrzaj>
    <derivirana_varijabla naziv="DomainObject.Predmet.ProtuStrankaListNazivFormated_1">
      <item>FRIZERSKI SALON SABINA j.d.o.o. za trgovinu i usluge</item>
    </derivirana_varijabla>
  </DomainObject.Predmet.ProtuStrankaListNazivFormated>
  <DomainObject.Predmet.ProtuStrankaListNazivFormatedOIB>
    <izvorni_sadrzaj>
      <item>FRIZERSKI SALON SABINA j.d.o.o. za trgovinu i usluge, OIB 84916385675</item>
    </izvorni_sadrzaj>
    <derivirana_varijabla naziv="DomainObject.Predmet.ProtuStrankaListNazivFormatedOIB_1">
      <item>FRIZERSKI SALON SABINA j.d.o.o. za trgovinu i usluge, OIB 84916385675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SABINA j.d.o.o. za trgovinu i usluge</izvorni_sadrzaj>
    <derivirana_varijabla naziv="DomainObject.Predmet.ProtustrankaIDrugi_1">FRIZERSKI SALON SABINA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SABINA j.d.o.o. za trgovinu i usluge, OIB 84916385675, Baruna Trenka 119, 35400 Nova Gradiška</izvorni_sadrzaj>
    <derivirana_varijabla naziv="DomainObject.Predmet.ProtustrankaIDrugiAdressOIB_1">FRIZERSKI SALON SABINA j.d.o.o. za trgovinu i usluge, OIB 84916385675, Baruna Trenka 119,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SABINA j.d.o.o. za trgovinu i usluge</item>
    </izvorni_sadrzaj>
    <derivirana_varijabla naziv="DomainObject.Predmet.SudioniciListNaziv_1">
      <item>Financijska agencija</item>
      <item>FRIZERSKI SALON SABINA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FRIZERSKI SALON SABINA j.d.o.o. za trgovinu i usluge, OIB 84916385675, Baruna Trenka 119,35400 Nova Gradiška</item>
    </izvorni_sadrzaj>
    <derivirana_varijabla naziv="DomainObject.Predmet.SudioniciListAdressOIB_1">
      <item>Financijska agencija, OIB 85821130368, Ulica grada Vukovara 70,10000 Zagreb</item>
      <item>FRIZERSKI SALON SABINA j.d.o.o. za trgovinu i usluge, OIB 84916385675, Baruna Trenka 119,35400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84916385675</item>
    </izvorni_sadrzaj>
    <derivirana_varijabla naziv="DomainObject.Predmet.SudioniciListNazivOIB_1">
      <item>, OIB 85821130368</item>
      <item>, OIB 84916385675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2069</properties:Characters>
  <properties:Lines>52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2018-03-06T13:10:00Z</dcterms:created>
  <dc:creator>Korisnik</dc:creator>
  <cp:lastModifiedBy>wsadmin</cp:lastModifiedBy>
  <cp:lastPrinted>2018-03-21T07:17:00Z</cp:lastPrinted>
  <dcterms:modified xmlns:xsi="http://www.w3.org/2001/XMLSchema-instance" xsi:type="dcterms:W3CDTF">2018-03-21T09:57:00Z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249-18.docx)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