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e480" w14:paraId="995e480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41E56">
        <w:rPr>
          <w:rFonts w:hAnsi="Times New Roman" w:ascii="Times New Roman"/>
          <w:b/>
          <w:sz w:val="24"/>
          <w:szCs w:val="24"/>
        </w:rPr>
        <w:t>1570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B31806" w:rsidR="00B3180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31806">
        <w:rPr>
          <w:rFonts w:hAnsi="Times New Roman" w:ascii="Times New Roman"/>
        </w:rPr>
        <w:t xml:space="preserve">            </w:t>
      </w:r>
    </w:p>
    <w:p w:rsidRDefault="00B31806" w:rsidP="00B31806" w:rsidR="00B3180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B31806" w:rsidP="00B31806" w:rsidR="00B31806">
      <w:pPr>
        <w:jc w:val="both"/>
        <w:rPr>
          <w:rFonts w:hAnsi="Times New Roman" w:ascii="Times New Roman"/>
        </w:rPr>
      </w:pPr>
    </w:p>
    <w:p w:rsidRDefault="005A4E46" w:rsidP="00B3180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541E56">
        <w:rPr>
          <w:rFonts w:hAnsi="Times New Roman" w:ascii="Times New Roman"/>
        </w:rPr>
        <w:t>1570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43353">
        <w:rPr>
          <w:rFonts w:hAnsi="Times New Roman" w:ascii="Times New Roman"/>
        </w:rPr>
        <w:t xml:space="preserve"> </w:t>
      </w:r>
      <w:r w:rsidR="00541E56" w:rsidRPr="00541E56">
        <w:rPr>
          <w:rFonts w:hAnsi="Times New Roman" w:ascii="Times New Roman"/>
        </w:rPr>
        <w:t>DIGITEL GRUPA d.o.o.</w:t>
      </w:r>
      <w:r w:rsidR="00541E56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2126BD">
        <w:rPr>
          <w:rFonts w:hAnsi="Times New Roman" w:ascii="Times New Roman"/>
        </w:rPr>
        <w:t xml:space="preserve"> </w:t>
      </w:r>
      <w:r w:rsidR="00541E56" w:rsidRPr="00541E56">
        <w:rPr>
          <w:rFonts w:hAnsi="Times New Roman" w:ascii="Times New Roman"/>
        </w:rPr>
        <w:t>79306339792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44B7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1806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67D5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D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D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D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D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D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D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D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D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66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St-1570/2016-4</izvorni_sadrzaj>
    <derivirana_varijabla naziv="DomainObject.Oznaka_1">St-1570/2016-4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St-1570/2016</izvorni_sadrzaj>
    <derivirana_varijabla naziv="DomainObject.Predmet.OznakaBroj_1">St-1570/2016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GRUPA d.o.o. zastupanog po punomoćniku ALJOŠA ROKSANDIĆ</izvorni_sadrzaj>
    <derivirana_varijabla naziv="DomainObject.Predmet.ProtustrankaFormated_1">  DIGITEL GRUPA d.o.o. zastupanog po punomoćniku ALJOŠA ROKSANDIĆ</derivirana_varijabla>
  </DomainObject.Predmet.ProtustrankaFormated>
  <DomainObject.Predmet.ProtustrankaFormatedOIB>
    <izvorni_sadrzaj>  DIGITEL GRUPA d.o.o., OIB 79306339792 zastupanog po punomoćniku ALJOŠA ROKSANDIĆ</izvorni_sadrzaj>
    <derivirana_varijabla naziv="DomainObject.Predmet.ProtustrankaFormatedOIB_1">  DIGITEL GRUPA d.o.o., OIB 79306339792 zastupanog po punomoćniku ALJOŠA ROKSANDIĆ</derivirana_varijabla>
  </DomainObject.Predmet.ProtustrankaFormatedOIB>
  <DomainObject.Predmet.ProtustrankaFormatedWithAdress>
    <izvorni_sadrzaj> DIGITEL GRUPA d.o.o., Heinzelova 62A, 10000 Zagreb zastupanog po punomoćniku ALJOŠA ROKSANDIĆ</izvorni_sadrzaj>
    <derivirana_varijabla naziv="DomainObject.Predmet.ProtustrankaFormatedWithAdress_1"> DIGITEL GRUPA d.o.o., Heinzelova 62A, 10000 Zagreb zastupanog po punomoćniku ALJOŠA ROKSANDIĆ</derivirana_varijabla>
  </DomainObject.Predmet.ProtustrankaFormatedWithAdress>
  <DomainObject.Predmet.ProtustrankaFormatedWithAdressOIB>
    <izvorni_sadrzaj> DIGITEL GRUPA d.o.o., OIB 79306339792, Heinzelova 62A, 10000 Zagreb zastupanog po punomoćniku ALJOŠA ROKSANDIĆ</izvorni_sadrzaj>
    <derivirana_varijabla naziv="DomainObject.Predmet.ProtustrankaFormatedWithAdressOIB_1"> DIGITEL GRUPA d.o.o., OIB 79306339792, Heinzelova 62A, 10000 Zagreb zastupanog po punomoćniku ALJOŠA ROKSANDIĆ</derivirana_varijabla>
  </DomainObject.Predmet.ProtustrankaFormatedWithAdressOIB>
  <DomainObject.Predmet.ProtustrankaWithAdress>
    <izvorni_sadrzaj>DIGITEL GRUPA d.o.o. Heinzelova 62A, 10000 Zagreb</izvorni_sadrzaj>
    <derivirana_varijabla naziv="DomainObject.Predmet.ProtustrankaWithAdress_1">DIGITEL GRUPA d.o.o. Heinzelova 62A, 10000 Zagreb</derivirana_varijabla>
  </DomainObject.Predmet.ProtustrankaWithAdress>
  <DomainObject.Predmet.ProtustrankaWithAdressOIB>
    <izvorni_sadrzaj>DIGITEL GRUPA d.o.o., OIB 79306339792, Heinzelova 62A, 10000 Zagreb</izvorni_sadrzaj>
    <derivirana_varijabla naziv="DomainObject.Predmet.ProtustrankaWithAdressOIB_1">DIGITEL GRUPA d.o.o., OIB 79306339792, Heinzelova 62A, 10000 Zagreb</derivirana_varijabla>
  </DomainObject.Predmet.ProtustrankaWithAdressOIB>
  <DomainObject.Predmet.ProtustrankaNazivFormated>
    <izvorni_sadrzaj>DIGITEL GRUPA d.o.o.</izvorni_sadrzaj>
    <derivirana_varijabla naziv="DomainObject.Predmet.ProtustrankaNazivFormated_1">DIGITEL GRUPA d.o.o.</derivirana_varijabla>
  </DomainObject.Predmet.ProtustrankaNazivFormated>
  <DomainObject.Predmet.ProtustrankaNazivFormatedOIB>
    <izvorni_sadrzaj>DIGITEL GRUPA d.o.o., OIB 79306339792</izvorni_sadrzaj>
    <derivirana_varijabla naziv="DomainObject.Predmet.ProtustrankaNazivFormatedOIB_1">DIGITEL GRUPA d.o.o., OIB 79306339792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GRUPA d.o.o. zastupanog po punomoćniku ALJOŠA ROKSANDIĆ</item>
    </izvorni_sadrzaj>
    <derivirana_varijabla naziv="DomainObject.Predmet.ProtuStrankaListFormated_1">
      <item>DIGITEL GRUPA d.o.o. zastupanog po punomoćniku ALJOŠA ROKSANDIĆ</item>
    </derivirana_varijabla>
  </DomainObject.Predmet.ProtuStrankaListFormated>
  <DomainObject.Predmet.ProtuStrankaListFormatedOIB>
    <izvorni_sadrzaj>
      <item>DIGITEL GRUPA d.o.o., OIB 79306339792 zastupanog po punomoćniku ALJOŠA ROKSANDIĆ</item>
    </izvorni_sadrzaj>
    <derivirana_varijabla naziv="DomainObject.Predmet.ProtuStrankaListFormatedOIB_1">
      <item>DIGITEL GRUPA d.o.o., OIB 79306339792 zastupanog po punomoćniku ALJOŠA ROKSANDIĆ</item>
    </derivirana_varijabla>
  </DomainObject.Predmet.ProtuStrankaListFormatedOIB>
  <DomainObject.Predmet.ProtuStrankaListFormatedWithAdress>
    <izvorni_sadrzaj>
      <item>DIGITEL GRUPA d.o.o., Heinzelova 62A, 10000 Zagreb zastupanog po punomoćniku ALJOŠA ROKSANDIĆ</item>
    </izvorni_sadrzaj>
    <derivirana_varijabla naziv="DomainObject.Predmet.ProtuStrankaListFormatedWithAdress_1">
      <item>DIGITEL GRUPA d.o.o., Heinzelova 62A, 10000 Zagreb zastupanog po punomoćniku ALJOŠA ROKSANDIĆ</item>
    </derivirana_varijabla>
  </DomainObject.Predmet.ProtuStrankaListFormatedWithAdress>
  <DomainObject.Predmet.ProtuStrankaListFormatedWithAdressOIB>
    <izvorni_sadrzaj>
      <item>DIGITEL GRUPA d.o.o., OIB 79306339792, Heinzelova 62A, 10000 Zagreb zastupanog po punomoćniku ALJOŠA ROKSANDIĆ</item>
    </izvorni_sadrzaj>
    <derivirana_varijabla naziv="DomainObject.Predmet.ProtuStrankaListFormatedWithAdressOIB_1">
      <item>DIGITEL GRUPA d.o.o., OIB 79306339792, Heinzelova 62A, 10000 Zagreb zastupanog po punomoćniku ALJOŠA ROKSANDIĆ</item>
    </derivirana_varijabla>
  </DomainObject.Predmet.ProtuStrankaListFormatedWithAdressOIB>
  <DomainObject.Predmet.ProtuStrankaListNazivFormated>
    <izvorni_sadrzaj>
      <item>DIGITEL GRUPA d.o.o.</item>
    </izvorni_sadrzaj>
    <derivirana_varijabla naziv="DomainObject.Predmet.ProtuStrankaListNazivFormated_1">
      <item>DIGITEL GRUPA d.o.o.</item>
    </derivirana_varijabla>
  </DomainObject.Predmet.ProtuStrankaListNazivFormated>
  <DomainObject.Predmet.ProtuStrankaListNazivFormatedOIB>
    <izvorni_sadrzaj>
      <item>DIGITEL GRUPA d.o.o., OIB 79306339792</item>
    </izvorni_sadrzaj>
    <derivirana_varijabla naziv="DomainObject.Predmet.ProtuStrankaListNazivFormatedOIB_1">
      <item>DIGITEL GRUPA d.o.o., OIB 79306339792</item>
    </derivirana_varijabla>
  </DomainObject.Predmet.ProtuStrankaListNazivFormatedOIB>
  <DomainObject.Predmet.OstaliListFormated>
    <izvorni_sadrzaj>
      <item>ALJOŠA ROKSANDIĆ punomoćnik sudionika u postupku DIGITEL GRUPA d.o.o.</item>
    </izvorni_sadrzaj>
    <derivirana_varijabla naziv="DomainObject.Predmet.OstaliListFormated_1">
      <item>ALJOŠA ROKSANDIĆ punomoćnik sudionika u postupku DIGITEL GRUPA d.o.o.</item>
    </derivirana_varijabla>
  </DomainObject.Predmet.OstaliListFormated>
  <DomainObject.Predmet.OstaliListFormatedOIB>
    <izvorni_sadrzaj>
      <item>ALJOŠA ROKSANDIĆ, OIB 34978435776 punomoćnik sudionika u postupku DIGITEL GRUPA d.o.o.</item>
    </izvorni_sadrzaj>
    <derivirana_varijabla naziv="DomainObject.Predmet.OstaliListFormatedOIB_1">
      <item>ALJOŠA ROKSANDIĆ, OIB 34978435776 punomoćnik sudionika u postupku DIGITEL GRUPA d.o.o.</item>
    </derivirana_varijabla>
  </DomainObject.Predmet.OstaliListFormatedOIB>
  <DomainObject.Predmet.OstaliListFormatedWithAdress>
    <izvorni_sadrzaj>
      <item>ALJOŠA ROKSANDIĆ, TOŠOVAC 1, 10000 Zagreb punomoćnik sudionika u postupku DIGITEL GRUPA d.o.o.</item>
    </izvorni_sadrzaj>
    <derivirana_varijabla naziv="DomainObject.Predmet.OstaliListFormatedWithAdress_1">
      <item>ALJOŠA ROKSANDIĆ, TOŠOVAC 1, 10000 Zagreb punomoćnik sudionika u postupku DIGITEL GRUPA d.o.o.</item>
    </derivirana_varijabla>
  </DomainObject.Predmet.OstaliListFormatedWithAdress>
  <DomainObject.Predmet.OstaliListFormatedWithAdressOIB>
    <izvorni_sadrzaj>
      <item>ALJOŠA ROKSANDIĆ, OIB 34978435776, TOŠOVAC 1, 10000 Zagreb punomoćnik sudionika u postupku DIGITEL GRUPA d.o.o.</item>
    </izvorni_sadrzaj>
    <derivirana_varijabla naziv="DomainObject.Predmet.OstaliListFormatedWithAdressOIB_1">
      <item>ALJOŠA ROKSANDIĆ, OIB 34978435776, TOŠOVAC 1, 10000 Zagreb punomoćnik sudionika u postupku DIGITEL GRUPA d.o.o.</item>
    </derivirana_varijabla>
  </DomainObject.Predmet.OstaliListFormatedWithAdressOIB>
  <DomainObject.Predmet.OstaliListNazivFormated>
    <izvorni_sadrzaj>
      <item>ALJOŠA ROKSANDIĆ</item>
    </izvorni_sadrzaj>
    <derivirana_varijabla naziv="DomainObject.Predmet.OstaliListNazivFormated_1">
      <item>ALJOŠA ROKSANDIĆ</item>
    </derivirana_varijabla>
  </DomainObject.Predmet.OstaliListNazivFormated>
  <DomainObject.Predmet.OstaliListNazivFormatedOIB>
    <izvorni_sadrzaj>
      <item>ALJOŠA ROKSANDIĆ, OIB 34978435776</item>
    </izvorni_sadrzaj>
    <derivirana_varijabla naziv="DomainObject.Predmet.OstaliListNazivFormatedOIB_1"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St-1570/2016-4</izvorni_sadrzaj>
    <derivirana_varijabla naziv="DomainObject.PoslovniBrojDokumenta_1">St-1570/2016-4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GRUPA d.o.o.</izvorni_sadrzaj>
    <derivirana_varijabla naziv="DomainObject.Predmet.ProtustrankaIDrugi_1">DIGITEL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GRUPA d.o.o., OIB 79306339792, Heinzelova 62A, 10000 Zagreb</izvorni_sadrzaj>
    <derivirana_varijabla naziv="DomainObject.Predmet.ProtustrankaIDrugiAdressOIB_1">DIGITEL GRUPA d.o.o., OIB 79306339792, Heinzelova 62A,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GRUPA d.o.o.</item>
      <item>ALJOŠA ROKSANDIĆ</item>
    </izvorni_sadrzaj>
    <derivirana_varijabla naziv="DomainObject.Predmet.SudioniciListNaziv_1">
      <item>FINA Regionalni centar Zagreb</item>
      <item>DIGITEL GRUPA d.o.o.</item>
      <item>ALJOŠA ROKSANDIĆ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 GRUPA d.o.o., OIB 79306339792, Heinzelova 62A,10000 Zagreb</item>
      <item>ALJOŠA ROKSANDIĆ, OIB 34978435776, TOŠOVAC 1,10000 Zagreb</item>
    </izvorni_sadrzaj>
    <derivirana_varijabla naziv="DomainObject.Predmet.SudioniciListAdressOIB_1">
      <item>FINA Regionalni centar Zagreb, OIB 85821130368, Trg svibanjskih žrtava 1995. 1,10000 Zagreb</item>
      <item>DIGITEL GRUPA d.o.o., OIB 79306339792, Heinzelova 62A,10000 Zagreb</item>
      <item>ALJOŠA ROKSANDIĆ, OIB 34978435776, TOŠOVAC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79306339792</item>
      <item>, OIB 34978435776</item>
    </izvorni_sadrzaj>
    <derivirana_varijabla naziv="DomainObject.Predmet.SudioniciListNazivOIB_1">
      <item>, OIB 85821130368</item>
      <item>, OIB 79306339792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49</properties:Lines>
  <properties:Paragraphs>21</properties:Paragraphs>
  <properties:TotalTime>465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2016-06-07T05:48:00Z</dcterms:modified>
  <cp:revision>249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St-1570/2016-4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