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25a8" w14:paraId="fa625a8" w:rsidRDefault="0092694F" w:rsidP="00C81384" w:rsidR="00A26BB6" w:rsidRPr="009F7ABE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F7ABE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6BB6" w:rsidP="00A26BB6" w:rsidR="00A26BB6" w:rsidRPr="009F7A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A26BB6" w:rsidP="00A26BB6" w:rsidR="00A26BB6" w:rsidRPr="009F7A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A26BB6" w:rsidP="00A26BB6" w:rsidR="00A26BB6" w:rsidRPr="009F7A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F3BC6" w:rsidRPr="009F7A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proofErr w:type="spellStart"/>
      <w:r w:rsidR="0092694F" w:rsidRPr="009F7ABE">
        <w:rPr>
          <w:rFonts w:hAnsi="Times New Roman" w:ascii="Times New Roman"/>
          <w:color w:val="auto"/>
          <w:sz w:val="24"/>
          <w:szCs w:val="24"/>
          <w:lang w:val="hr-HR"/>
        </w:rPr>
        <w:t>536</w:t>
      </w:r>
      <w:proofErr w:type="spellEnd"/>
      <w:r w:rsidR="0092694F" w:rsidRPr="009F7ABE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92694F" w:rsidRPr="009F7ABE"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proofErr w:type="spellEnd"/>
      <w:r w:rsidR="001F3BC6" w:rsidRPr="009F7A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A26BB6" w:rsidP="00A26BB6" w:rsidR="00A26BB6" w:rsidRPr="009F7A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26BB6" w:rsidP="00A26BB6" w:rsidR="00A26BB6" w:rsidRPr="009F7AB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A26BB6" w:rsidP="00A26BB6" w:rsidR="00A26BB6" w:rsidRPr="009F7AB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A26BB6" w:rsidP="00A26BB6" w:rsidR="00A26BB6" w:rsidRPr="009F7A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92694F" w:rsidP="0092694F" w:rsidR="0092694F" w:rsidRPr="009F7ABE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9F7ABE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stečajnom postupku nad dužnikom CENTAR ZA POLITOLOŠKA ISTRAŽIVANJA d. o. o. u stečaju, Zagreb, Trg bana Jelačića 3, OIB 12673732030, </w:t>
      </w:r>
      <w:r w:rsidR="00181EE8" w:rsidRPr="009F7ABE">
        <w:rPr>
          <w:rFonts w:hAnsi="Times New Roman" w:ascii="Times New Roman"/>
          <w:sz w:val="24"/>
          <w:szCs w:val="24"/>
        </w:rPr>
        <w:t>9. lipnja</w:t>
      </w:r>
      <w:r w:rsidRPr="009F7ABE">
        <w:rPr>
          <w:rFonts w:hAnsi="Times New Roman" w:ascii="Times New Roman"/>
          <w:sz w:val="24"/>
          <w:szCs w:val="24"/>
        </w:rPr>
        <w:t xml:space="preserve"> 2016.</w:t>
      </w:r>
    </w:p>
    <w:p w:rsidRDefault="00B87AA0" w:rsidP="00A26BB6" w:rsidR="00B87AA0" w:rsidRPr="009F7ABE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26BB6" w:rsidP="00A26BB6" w:rsidR="00A26BB6" w:rsidRPr="009F7AB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356EFE" w:rsidP="00356EFE" w:rsidR="00356EFE" w:rsidRPr="009F7AB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81384" w:rsidP="00B87AA0" w:rsidR="00C81384" w:rsidRPr="009F7ABE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 xml:space="preserve">1. Privremenom stečajnom upravitelju </w:t>
      </w:r>
      <w:r w:rsidR="000F74F3" w:rsidRPr="009F7ABE">
        <w:rPr>
          <w:rFonts w:hAnsi="Times New Roman" w:ascii="Times New Roman"/>
          <w:color w:val="auto"/>
          <w:sz w:val="24"/>
          <w:szCs w:val="24"/>
          <w:lang w:val="pl-PL"/>
        </w:rPr>
        <w:t>Mirjani Zuzija</w:t>
      </w:r>
      <w:r w:rsidR="000F74F3" w:rsidRPr="009F7AB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0F74F3" w:rsidRPr="009F7ABE">
        <w:rPr>
          <w:rFonts w:hAnsi="Times New Roman" w:ascii="Times New Roman"/>
          <w:color w:val="auto"/>
          <w:sz w:val="24"/>
          <w:szCs w:val="24"/>
        </w:rPr>
        <w:t>iz</w:t>
      </w:r>
      <w:proofErr w:type="spellEnd"/>
      <w:r w:rsidR="000F74F3" w:rsidRPr="009F7AB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0F74F3" w:rsidRPr="009F7ABE">
        <w:rPr>
          <w:rFonts w:hAnsi="Times New Roman" w:ascii="Times New Roman"/>
          <w:color w:val="auto"/>
          <w:sz w:val="24"/>
          <w:szCs w:val="24"/>
        </w:rPr>
        <w:t>Velike</w:t>
      </w:r>
      <w:proofErr w:type="spellEnd"/>
      <w:r w:rsidR="000F74F3" w:rsidRPr="009F7AB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0F74F3" w:rsidRPr="009F7ABE">
        <w:rPr>
          <w:rFonts w:hAnsi="Times New Roman" w:ascii="Times New Roman"/>
          <w:color w:val="auto"/>
          <w:sz w:val="24"/>
          <w:szCs w:val="24"/>
        </w:rPr>
        <w:t>Gorice</w:t>
      </w:r>
      <w:proofErr w:type="spellEnd"/>
      <w:r w:rsidR="000F74F3" w:rsidRPr="009F7ABE">
        <w:rPr>
          <w:rFonts w:hAnsi="Times New Roman" w:ascii="Times New Roman"/>
          <w:color w:val="auto"/>
          <w:sz w:val="24"/>
          <w:szCs w:val="24"/>
        </w:rPr>
        <w:t xml:space="preserve">, </w:t>
      </w:r>
      <w:proofErr w:type="spellStart"/>
      <w:r w:rsidR="000F74F3" w:rsidRPr="009F7ABE">
        <w:rPr>
          <w:rFonts w:hAnsi="Times New Roman" w:ascii="Times New Roman"/>
          <w:color w:val="auto"/>
          <w:sz w:val="24"/>
          <w:szCs w:val="24"/>
        </w:rPr>
        <w:t>Slavka</w:t>
      </w:r>
      <w:proofErr w:type="spellEnd"/>
      <w:r w:rsidR="000F74F3" w:rsidRPr="009F7ABE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0F74F3" w:rsidRPr="009F7ABE">
        <w:rPr>
          <w:rFonts w:hAnsi="Times New Roman" w:ascii="Times New Roman"/>
          <w:color w:val="auto"/>
          <w:sz w:val="24"/>
          <w:szCs w:val="24"/>
        </w:rPr>
        <w:t>Kolara</w:t>
      </w:r>
      <w:proofErr w:type="spellEnd"/>
      <w:r w:rsidR="000F74F3" w:rsidRPr="009F7ABE">
        <w:rPr>
          <w:rFonts w:hAnsi="Times New Roman" w:ascii="Times New Roman"/>
          <w:color w:val="auto"/>
          <w:sz w:val="24"/>
          <w:szCs w:val="24"/>
        </w:rPr>
        <w:t xml:space="preserve"> 25, </w:t>
      </w:r>
      <w:proofErr w:type="spellStart"/>
      <w:r w:rsidR="000F74F3" w:rsidRPr="009F7ABE">
        <w:rPr>
          <w:rFonts w:hAnsi="Times New Roman" w:ascii="Times New Roman"/>
          <w:color w:val="auto"/>
          <w:sz w:val="24"/>
          <w:szCs w:val="24"/>
        </w:rPr>
        <w:t>OIB</w:t>
      </w:r>
      <w:proofErr w:type="spellEnd"/>
      <w:r w:rsidR="000F74F3" w:rsidRPr="009F7ABE">
        <w:rPr>
          <w:rFonts w:hAnsi="Times New Roman" w:ascii="Times New Roman"/>
          <w:color w:val="auto"/>
          <w:sz w:val="24"/>
          <w:szCs w:val="24"/>
        </w:rPr>
        <w:t xml:space="preserve">  26497768352</w:t>
      </w: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>, određuje se nagrada za obavl</w:t>
      </w:r>
      <w:r w:rsidR="000F74F3" w:rsidRPr="009F7ABE">
        <w:rPr>
          <w:rFonts w:hAnsi="Times New Roman" w:ascii="Times New Roman"/>
          <w:color w:val="auto"/>
          <w:sz w:val="24"/>
          <w:szCs w:val="24"/>
          <w:lang w:val="hr-HR"/>
        </w:rPr>
        <w:t xml:space="preserve">jeni rad u bruto iznosu od </w:t>
      </w:r>
      <w:proofErr w:type="spellStart"/>
      <w:r w:rsidR="000F74F3" w:rsidRPr="009F7ABE">
        <w:rPr>
          <w:rFonts w:hAnsi="Times New Roman" w:ascii="Times New Roman"/>
          <w:color w:val="auto"/>
          <w:sz w:val="24"/>
          <w:szCs w:val="24"/>
          <w:lang w:val="hr-HR"/>
        </w:rPr>
        <w:t>20</w:t>
      </w:r>
      <w:r w:rsidR="00C62D3D" w:rsidRPr="009F7ABE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>00</w:t>
      </w:r>
      <w:proofErr w:type="spellEnd"/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>00</w:t>
      </w:r>
      <w:proofErr w:type="spellEnd"/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01306B" w:rsidP="00B87AA0" w:rsidR="0001306B" w:rsidRPr="009F7ABE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>2. Nalaže se računovodstvu suda da navedenu nagradu isplati privremenom stečajnom upravitelju</w:t>
      </w:r>
      <w:r w:rsidR="00251E4B" w:rsidRPr="009F7A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>iz predujmljenih sredstava za pokriće troškova ovog postupka, na</w:t>
      </w:r>
      <w:r w:rsidR="00C81384" w:rsidRPr="009F7ABE">
        <w:rPr>
          <w:rFonts w:hAnsi="Times New Roman" w:ascii="Times New Roman"/>
          <w:color w:val="auto"/>
          <w:sz w:val="24"/>
          <w:szCs w:val="24"/>
          <w:lang w:val="hr-HR"/>
        </w:rPr>
        <w:t xml:space="preserve"> žiro-</w:t>
      </w: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 xml:space="preserve">račun broj </w:t>
      </w:r>
      <w:proofErr w:type="spellStart"/>
      <w:r w:rsidR="00A26BB6" w:rsidRPr="009F7ABE">
        <w:rPr>
          <w:rFonts w:hAnsi="Times New Roman" w:ascii="Times New Roman"/>
          <w:color w:val="auto"/>
          <w:sz w:val="24"/>
          <w:szCs w:val="24"/>
          <w:lang w:val="hr-HR"/>
        </w:rPr>
        <w:t>IBAN</w:t>
      </w:r>
      <w:proofErr w:type="spellEnd"/>
      <w:r w:rsidR="00A26BB6" w:rsidRPr="009F7ABE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  <w:proofErr w:type="spellStart"/>
      <w:r w:rsidR="00A26BB6" w:rsidRPr="009F7ABE">
        <w:rPr>
          <w:rFonts w:hAnsi="Times New Roman" w:ascii="Times New Roman"/>
          <w:color w:val="auto"/>
          <w:sz w:val="24"/>
          <w:szCs w:val="24"/>
          <w:lang w:val="hr-HR"/>
        </w:rPr>
        <w:t>HR</w:t>
      </w:r>
      <w:r w:rsidR="00181EE8" w:rsidRPr="009F7ABE">
        <w:rPr>
          <w:rFonts w:hAnsi="Times New Roman" w:ascii="Times New Roman"/>
          <w:color w:val="auto"/>
          <w:sz w:val="24"/>
          <w:szCs w:val="24"/>
          <w:lang w:val="hr-HR"/>
        </w:rPr>
        <w:t>6523400093111771669</w:t>
      </w:r>
      <w:proofErr w:type="spellEnd"/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D874FE" w:rsidP="00B87AA0" w:rsidR="00C81384" w:rsidRPr="009F7ABE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C81384" w:rsidRPr="009F7ABE">
        <w:rPr>
          <w:rFonts w:hAnsi="Times New Roman" w:ascii="Times New Roman"/>
          <w:color w:val="auto"/>
          <w:sz w:val="24"/>
          <w:szCs w:val="24"/>
          <w:lang w:val="hr-HR"/>
        </w:rPr>
        <w:t xml:space="preserve">. Obavijest o određivanju nagrade i naknade objavljuje se na </w:t>
      </w:r>
      <w:r w:rsidR="000F74F3" w:rsidRPr="009F7ABE">
        <w:rPr>
          <w:rFonts w:hAnsi="Times New Roman" w:ascii="Times New Roman"/>
          <w:color w:val="auto"/>
          <w:sz w:val="24"/>
          <w:szCs w:val="24"/>
          <w:lang w:val="hr-HR"/>
        </w:rPr>
        <w:t>e-oglasnoj ploči suda.</w:t>
      </w:r>
    </w:p>
    <w:p w:rsidRDefault="0001306B" w:rsidP="0001306B" w:rsidR="0001306B" w:rsidRPr="009F7A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9F7AB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9F7A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01306B" w:rsidP="0001306B" w:rsidR="0001306B" w:rsidRPr="009F7ABE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 xml:space="preserve">Temeljem odredbe čl. </w:t>
      </w:r>
      <w:proofErr w:type="spellStart"/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proofErr w:type="spellEnd"/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 xml:space="preserve"> st. 2 Stečajnog zakona određena je nagrada privremenom stečajnom upravitelju za obavljanje poslova privremenog stečajnog upravitelja u stečajnom postupku.</w:t>
      </w:r>
    </w:p>
    <w:p w:rsidRDefault="0001306B" w:rsidP="00C81384" w:rsidR="00C81384" w:rsidRPr="009F7A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ab/>
        <w:t>Visinu nagrade odredio je stečajni sudac obzirom na složenosti i količinu poslova koje je privremeni stečajni upravitelj obavio u ovom postupku</w:t>
      </w:r>
      <w:r w:rsidR="00C81384" w:rsidRPr="009F7ABE">
        <w:rPr>
          <w:rFonts w:hAnsi="Times New Roman" w:ascii="Times New Roman"/>
          <w:color w:val="auto"/>
          <w:sz w:val="24"/>
          <w:szCs w:val="24"/>
          <w:lang w:val="hr-HR"/>
        </w:rPr>
        <w:t xml:space="preserve"> te iznos uplaćenog predujma.</w:t>
      </w:r>
    </w:p>
    <w:p w:rsidRDefault="0001306B" w:rsidP="00C81384" w:rsidR="0001306B" w:rsidRPr="009F7AB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176900">
        <w:rPr>
          <w:rFonts w:hAnsi="Times New Roman" w:ascii="Times New Roman"/>
          <w:color w:val="auto"/>
          <w:sz w:val="24"/>
          <w:szCs w:val="24"/>
          <w:lang w:val="hr-HR"/>
        </w:rPr>
        <w:t>9</w:t>
      </w:r>
      <w:r w:rsidR="00181EE8" w:rsidRPr="009F7ABE">
        <w:rPr>
          <w:rFonts w:hAnsi="Times New Roman" w:ascii="Times New Roman"/>
          <w:color w:val="auto"/>
          <w:sz w:val="24"/>
          <w:szCs w:val="24"/>
          <w:lang w:val="hr-HR"/>
        </w:rPr>
        <w:t>. lipanj</w:t>
      </w:r>
      <w:r w:rsidR="000F74F3" w:rsidRPr="009F7AB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0F74F3" w:rsidRPr="009F7ABE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proofErr w:type="spellEnd"/>
      <w:r w:rsidR="000F74F3" w:rsidRPr="009F7ABE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01306B" w:rsidR="0001306B" w:rsidRPr="009F7AB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9F7A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1306B" w:rsidR="0067630E" w:rsidRPr="009F7A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9F7ABE" w:rsidRPr="009F7ABE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67630E" w:rsidR="0067630E" w:rsidRPr="009F7A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67630E" w:rsidR="0067630E" w:rsidRPr="009F7A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F7AB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1306B" w:rsidP="0001306B" w:rsidR="0001306B" w:rsidRPr="009F7A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F7ABE" w:rsidP="00AB7A2F" w:rsidR="009F7ABE" w:rsidRPr="009F7ABE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F7ABE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9F7ABE" w:rsidP="00995CE9" w:rsidR="009F7ABE" w:rsidRPr="009F7AB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F7A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F7A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F7A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F7A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F7A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F7A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F7A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F7ABE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6EFE" w:rsidP="00356EFE" w:rsidR="00356EFE" w:rsidRPr="009F7AB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9F7AB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A26BB6" w:rsidR="00FA2933" w:rsidRPr="009F7ABE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4F3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900"/>
    <w:rsid w:val="00176FFE"/>
    <w:rsid w:val="00180033"/>
    <w:rsid w:val="00180669"/>
    <w:rsid w:val="00180871"/>
    <w:rsid w:val="00181783"/>
    <w:rsid w:val="00181EE8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3BC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1E4B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2B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5CFA"/>
    <w:rsid w:val="0067630E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166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694F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9F7ABE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BB6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87AA0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2D3D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26BB6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269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694F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F7A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ABE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ABE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ABE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ABE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26BB6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269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694F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F7A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AB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ABE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AB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AB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St-536/2014-27</izvorni_sadrzaj>
    <derivirana_varijabla naziv="DomainObject.Oznaka_1">St-536/2014-27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2014.</izvorni_sadrzaj>
    <derivirana_varijabla naziv="DomainObject.Predmet.DatumOsnivanja_1">16.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2016.</izvorni_sadrzaj>
    <derivirana_varijabla naziv="DomainObject.Predmet.DatumRjesavanja_1">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St-536/2014</izvorni_sadrzaj>
    <derivirana_varijabla naziv="DomainObject.Predmet.OznakaBroj_1">St-536/2014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POLITOLOŠKA ISTRAŽIVANJA d-o.o. zastupanog po punomoćniku Mr. Darko Terek</izvorni_sadrzaj>
    <derivirana_varijabla naziv="DomainObject.Predmet.ProtustrankaFormated_1">  CENTAR ZA POLITOLOŠKA ISTRAŽIVANJA d-o.o. zastupanog po punomoćniku Mr. Darko Terek</derivirana_varijabla>
  </DomainObject.Predmet.ProtustrankaFormated>
  <DomainObject.Predmet.ProtustrankaFormatedOIB>
    <izvorni_sadrzaj>  CENTAR ZA POLITOLOŠKA ISTRAŽIVANJA d-o.o., OIB 12673732030 zastupanog po punomoćniku Mr. Darko Terek</izvorni_sadrzaj>
    <derivirana_varijabla naziv="DomainObject.Predmet.ProtustrankaFormatedOIB_1">  CENTAR ZA POLITOLOŠKA ISTRAŽIVANJA d-o.o., OIB 12673732030 zastupanog po punomoćniku Mr. Darko Terek</derivirana_varijabla>
  </DomainObject.Predmet.ProtustrankaFormatedOIB>
  <DomainObject.Predmet.ProtustrankaFormatedWithAdress>
    <izvorni_sadrzaj> CENTAR ZA POLITOLOŠKA ISTRAŽIVANJA d-o.o., Trg bana Jelačića 3, 10000 Zagreb zastupanog po punomoćniku Mr. Darko Terek</izvorni_sadrzaj>
    <derivirana_varijabla naziv="DomainObject.Predmet.ProtustrankaFormatedWithAdress_1"> CENTAR ZA POLITOLOŠKA ISTRAŽIVANJA d-o.o., Trg bana Jelačića 3, 10000 Zagreb zastupanog po punomoćniku Mr. Darko Terek</derivirana_varijabla>
  </DomainObject.Predmet.ProtustrankaFormatedWithAdress>
  <DomainObject.Predmet.ProtustrankaFormatedWithAdressOIB>
    <izvorni_sadrzaj> CENTAR ZA POLITOLOŠKA ISTRAŽIVANJA d-o.o., OIB 12673732030, Trg bana Jelačića 3, 10000 Zagreb zastupanog po punomoćniku Mr. Darko Terek</izvorni_sadrzaj>
    <derivirana_varijabla naziv="DomainObject.Predmet.ProtustrankaFormatedWithAdressOIB_1"> CENTAR ZA POLITOLOŠKA ISTRAŽIVANJA d-o.o., OIB 12673732030, Trg bana Jelačića 3, 10000 Zagreb zastupanog po punomoćniku Mr. Darko Terek</derivirana_varijabla>
  </DomainObject.Predmet.ProtustrankaFormatedWithAdressOIB>
  <DomainObject.Predmet.ProtustrankaWithAdress>
    <izvorni_sadrzaj>CENTAR ZA POLITOLOŠKA ISTRAŽIVANJA d-o.o. Trg bana Jelačića 3, 10000 Zagreb</izvorni_sadrzaj>
    <derivirana_varijabla naziv="DomainObject.Predmet.ProtustrankaWithAdress_1">CENTAR ZA POLITOLOŠKA ISTRAŽIVANJA d-o.o. Trg bana Jelačića 3, 10000 Zagreb</derivirana_varijabla>
  </DomainObject.Predmet.ProtustrankaWithAdress>
  <DomainObject.Predmet.ProtustrankaWithAdressOIB>
    <izvorni_sadrzaj>CENTAR ZA POLITOLOŠKA ISTRAŽIVANJA d-o.o., OIB 12673732030, Trg bana Jelačića 3, 10000 Zagreb</izvorni_sadrzaj>
    <derivirana_varijabla naziv="DomainObject.Predmet.ProtustrankaWithAdressOIB_1">CENTAR ZA POLITOLOŠKA ISTRAŽIVANJA d-o.o., OIB 12673732030, Trg bana Jelačića 3, 10000 Zagreb</derivirana_varijabla>
  </DomainObject.Predmet.ProtustrankaWithAdressOIB>
  <DomainObject.Predmet.ProtustrankaNazivFormated>
    <izvorni_sadrzaj>CENTAR ZA POLITOLOŠKA ISTRAŽIVANJA d-o.o.</izvorni_sadrzaj>
    <derivirana_varijabla naziv="DomainObject.Predmet.ProtustrankaNazivFormated_1">CENTAR ZA POLITOLOŠKA ISTRAŽIVANJA d-o.o.</derivirana_varijabla>
  </DomainObject.Predmet.ProtustrankaNazivFormated>
  <DomainObject.Predmet.ProtustrankaNazivFormatedOIB>
    <izvorni_sadrzaj>CENTAR ZA POLITOLOŠKA ISTRAŽIVANJA d-o.o., OIB 12673732030</izvorni_sadrzaj>
    <derivirana_varijabla naziv="DomainObject.Predmet.ProtustrankaNazivFormatedOIB_1">CENTAR ZA POLITOLOŠKA ISTRAŽIVANJA d-o.o., OIB 12673732030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ZA POLITOLOŠKA ISTRAŽIVANJA d.o.o.; ostali; VELEUČILIŠTE VERN</izvorni_sadrzaj>
    <derivirana_varijabla naziv="DomainObject.Predmet.StrankaFormated_1">  CENTAR ZA POLITOLOŠKA ISTRAŽIVANJA d.o.o.; ostali; VELEUČILIŠTE VERN</derivirana_varijabla>
  </DomainObject.Predmet.StrankaFormated>
  <DomainObject.Predmet.StrankaFormatedOIB>
    <izvorni_sadrzaj>  CENTAR ZA POLITOLOŠKA ISTRAŽIVANJA d.o.o., OIB 12673732030; ostali; VELEUČILIŠTE VERN, OIB 72704766886</izvorni_sadrzaj>
    <derivirana_varijabla naziv="DomainObject.Predmet.StrankaFormatedOIB_1">  CENTAR ZA POLITOLOŠKA ISTRAŽIVANJA d.o.o., OIB 12673732030; ostali; VELEUČILIŠTE VERN, OIB 72704766886</derivirana_varijabla>
  </DomainObject.Predmet.StrankaFormatedOIB>
  <DomainObject.Predmet.StrankaFormatedWithAdress>
    <izvorni_sadrzaj> CENTAR ZA POLITOLOŠKA ISTRAŽIVANJA d.o.o., Trg bana Jelačića 3, 10000 Zagreb; ostali; VELEUČILIŠTE VERN, Trg Bana Jelačića 3, 10000 Zagreb</izvorni_sadrzaj>
    <derivirana_varijabla naziv="DomainObject.Predmet.StrankaFormatedWithAdress_1"> CENTAR ZA POLITOLOŠKA ISTRAŽIVANJA d.o.o., Trg bana Jelačića 3, 10000 Zagreb; ostali; VELEUČILIŠTE VERN, Trg Bana Jelačića 3, 10000 Zagreb</derivirana_varijabla>
  </DomainObject.Predmet.StrankaFormatedWithAdress>
  <DomainObject.Predmet.StrankaFormatedWithAdressOIB>
    <izvorni_sadrzaj> CENTAR ZA POLITOLOŠKA ISTRAŽIVANJA d.o.o., OIB 12673732030, Trg bana Jelačića 3, 10000 Zagreb; ostali; VELEUČILIŠTE VERN, OIB 72704766886, Trg Bana Jelačića 3, 10000 Zagreb</izvorni_sadrzaj>
    <derivirana_varijabla naziv="DomainObject.Predmet.StrankaFormatedWithAdressOIB_1"> CENTAR ZA POLITOLOŠKA ISTRAŽIVANJA d.o.o., OIB 12673732030, Trg bana Jelačića 3, 10000 Zagreb; ostali; VELEUČILIŠTE VERN, OIB 72704766886, Trg Bana Jelačića 3, 10000 Zagreb</derivirana_varijabla>
  </DomainObject.Predmet.StrankaFormatedWithAdressOIB>
  <DomainObject.Predmet.StrankaWithAdress>
    <izvorni_sadrzaj>CENTAR ZA POLITOLOŠKA ISTRAŽIVANJA d.o.o. Trg bana Jelačića 3,10000 Zagreb,ostali ,VELEUČILIŠTE VERN Trg Bana Jelačića 3,10000 Zagreb</izvorni_sadrzaj>
    <derivirana_varijabla naziv="DomainObject.Predmet.StrankaWithAdress_1">CENTAR ZA POLITOLOŠKA ISTRAŽIVANJA d.o.o. Trg bana Jelačića 3,10000 Zagreb,ostali ,VELEUČILIŠTE VERN Trg Bana Jelačića 3,10000 Zagreb</derivirana_varijabla>
  </DomainObject.Predmet.StrankaWithAdress>
  <DomainObject.Predmet.StrankaWithAdressOIB>
    <izvorni_sadrzaj>CENTAR ZA POLITOLOŠKA ISTRAŽIVANJA d.o.o., OIB 12673732030, Trg bana Jelačića 3,10000 Zagreb,ostali,VELEUČILIŠTE VERN, OIB 72704766886, Trg Bana Jelačića 3,10000 Zagreb</izvorni_sadrzaj>
    <derivirana_varijabla naziv="DomainObject.Predmet.StrankaWithAdressOIB_1">CENTAR ZA POLITOLOŠKA ISTRAŽIVANJA d.o.o., OIB 12673732030, Trg bana Jelačića 3,10000 Zagreb,ostali,VELEUČILIŠTE VERN, OIB 72704766886, Trg Bana Jelačića 3,10000 Zagreb</derivirana_varijabla>
  </DomainObject.Predmet.StrankaWithAdressOIB>
  <DomainObject.Predmet.StrankaNazivFormated>
    <izvorni_sadrzaj>CENTAR ZA POLITOLOŠKA ISTRAŽIVANJA d.o.o.,ostali,VELEUČILIŠTE VERN</izvorni_sadrzaj>
    <derivirana_varijabla naziv="DomainObject.Predmet.StrankaNazivFormated_1">CENTAR ZA POLITOLOŠKA ISTRAŽIVANJA d.o.o.,ostali,VELEUČILIŠTE VERN</derivirana_varijabla>
  </DomainObject.Predmet.StrankaNazivFormated>
  <DomainObject.Predmet.StrankaNazivFormatedOIB>
    <izvorni_sadrzaj>CENTAR ZA POLITOLOŠKA ISTRAŽIVANJA d.o.o., OIB 12673732030,ostali,VELEUČILIŠTE VERN, OIB 72704766886</izvorni_sadrzaj>
    <derivirana_varijabla naziv="DomainObject.Predmet.StrankaNazivFormatedOIB_1">CENTAR ZA POLITOLOŠKA ISTRAŽIVANJA d.o.o., OIB 12673732030,ostali,VELEUČILIŠTE VERN, OIB 72704766886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CENTAR ZA POLITOLOŠKA ISTRAŽIVANJA d.o.o.</item>
      <item>ostali</item>
      <item>VELEUČILIŠTE VERN</item>
    </izvorni_sadrzaj>
    <derivirana_varijabla naziv="DomainObject.Predmet.StrankaListFormated_1">
      <item>CENTAR ZA POLITOLOŠKA ISTRAŽIVANJA d.o.o.</item>
      <item>ostali</item>
      <item>VELEUČILIŠTE VERN</item>
    </derivirana_varijabla>
  </DomainObject.Predmet.StrankaListFormated>
  <DomainObject.Predmet.StrankaListFormatedOIB>
    <izvorni_sadrzaj>
      <item>CENTAR ZA POLITOLOŠKA ISTRAŽIVANJA d.o.o., OIB 12673732030</item>
      <item>ostali</item>
      <item>VELEUČILIŠTE VERN, OIB 72704766886</item>
    </izvorni_sadrzaj>
    <derivirana_varijabla naziv="DomainObject.Predmet.StrankaListFormatedOIB_1">
      <item>CENTAR ZA POLITOLOŠKA ISTRAŽIVANJA d.o.o., OIB 12673732030</item>
      <item>ostali</item>
      <item>VELEUČILIŠTE VERN, OIB 72704766886</item>
    </derivirana_varijabla>
  </DomainObject.Predmet.StrankaListFormatedOIB>
  <DomainObject.Predmet.StrankaListFormatedWithAdress>
    <izvorni_sadrzaj>
      <item>CENTAR ZA POLITOLOŠKA ISTRAŽIVANJA d.o.o., Trg bana Jelačića 3, 10000 Zagreb</item>
      <item>ostali</item>
      <item>VELEUČILIŠTE VERN, Trg Bana Jelačića 3, 10000 Zagreb</item>
    </izvorni_sadrzaj>
    <derivirana_varijabla naziv="DomainObject.Predmet.StrankaListFormatedWithAdress_1">
      <item>CENTAR ZA POLITOLOŠKA ISTRAŽIVANJA d.o.o., Trg bana Jelačića 3, 10000 Zagreb</item>
      <item>ostali</item>
      <item>VELEUČILIŠTE VERN, Trg Bana Jelačića 3, 10000 Zagreb</item>
    </derivirana_varijabla>
  </DomainObject.Predmet.StrankaListFormatedWithAdress>
  <DomainObject.Predmet.StrankaListFormatedWithAdressOIB>
    <izvorni_sadrzaj>
      <item>CENTAR ZA POLITOLOŠKA ISTRAŽIVANJA d.o.o., OIB 12673732030, Trg bana Jelačića 3, 10000 Zagreb</item>
      <item>ostali</item>
      <item>VELEUČILIŠTE VERN, OIB 72704766886, Trg Bana Jelačića 3, 10000 Zagreb</item>
    </izvorni_sadrzaj>
    <derivirana_varijabla naziv="DomainObject.Predmet.StrankaListFormatedWithAdressOIB_1">
      <item>CENTAR ZA POLITOLOŠKA ISTRAŽIVANJA d.o.o., OIB 12673732030, Trg bana Jelačića 3, 10000 Zagreb</item>
      <item>ostali</item>
      <item>VELEUČILIŠTE VERN, OIB 72704766886, Trg Bana Jelačića 3, 10000 Zagreb</item>
    </derivirana_varijabla>
  </DomainObject.Predmet.StrankaListFormatedWithAdressOIB>
  <DomainObject.Predmet.StrankaListNazivFormated>
    <izvorni_sadrzaj>
      <item>CENTAR ZA POLITOLOŠKA ISTRAŽIVANJA d.o.o.</item>
      <item>ostali</item>
      <item>VELEUČILIŠTE VERN</item>
    </izvorni_sadrzaj>
    <derivirana_varijabla naziv="DomainObject.Predmet.StrankaListNazivFormated_1">
      <item>CENTAR ZA POLITOLOŠKA ISTRAŽIVANJA d.o.o.</item>
      <item>ostali</item>
      <item>VELEUČILIŠTE VERN</item>
    </derivirana_varijabla>
  </DomainObject.Predmet.StrankaListNazivFormated>
  <DomainObject.Predmet.StrankaListNazivFormatedOIB>
    <izvorni_sadrzaj>
      <item>CENTAR ZA POLITOLOŠKA ISTRAŽIVANJA d.o.o., OIB 12673732030</item>
      <item>ostali</item>
      <item>VELEUČILIŠTE VERN, OIB 72704766886</item>
    </izvorni_sadrzaj>
    <derivirana_varijabla naziv="DomainObject.Predmet.StrankaListNazivFormatedOIB_1">
      <item>CENTAR ZA POLITOLOŠKA ISTRAŽIVANJA d.o.o., OIB 12673732030</item>
      <item>ostali</item>
      <item>VELEUČILIŠTE VERN, OIB 72704766886</item>
    </derivirana_varijabla>
  </DomainObject.Predmet.StrankaListNazivFormatedOIB>
  <DomainObject.Predmet.ProtuStrankaListFormated>
    <izvorni_sadrzaj>
      <item>CENTAR ZA POLITOLOŠKA ISTRAŽIVANJA d-o.o. zastupanog po punomoćniku Mr. Darko Terek</item>
    </izvorni_sadrzaj>
    <derivirana_varijabla naziv="DomainObject.Predmet.ProtuStrankaListFormated_1">
      <item>CENTAR ZA POLITOLOŠKA ISTRAŽIVANJA d-o.o. zastupanog po punomoćniku Mr. Darko Terek</item>
    </derivirana_varijabla>
  </DomainObject.Predmet.ProtuStrankaListFormated>
  <DomainObject.Predmet.ProtuStrankaListFormatedOIB>
    <izvorni_sadrzaj>
      <item>CENTAR ZA POLITOLOŠKA ISTRAŽIVANJA d-o.o., OIB 12673732030 zastupanog po punomoćniku Mr. Darko Terek</item>
    </izvorni_sadrzaj>
    <derivirana_varijabla naziv="DomainObject.Predmet.ProtuStrankaListFormatedOIB_1">
      <item>CENTAR ZA POLITOLOŠKA ISTRAŽIVANJA d-o.o., OIB 12673732030 zastupanog po punomoćniku Mr. Darko Terek</item>
    </derivirana_varijabla>
  </DomainObject.Predmet.ProtuStrankaListFormatedOIB>
  <DomainObject.Predmet.ProtuStrankaListFormatedWithAdress>
    <izvorni_sadrzaj>
      <item>CENTAR ZA POLITOLOŠKA ISTRAŽIVANJA d-o.o., Trg bana Jelačića 3, 10000 Zagreb zastupanog po punomoćniku Mr. Darko Terek</item>
    </izvorni_sadrzaj>
    <derivirana_varijabla naziv="DomainObject.Predmet.ProtuStrankaListFormatedWithAdress_1">
      <item>CENTAR ZA POLITOLOŠKA ISTRAŽIVANJA d-o.o., Trg bana Jelačića 3, 10000 Zagreb zastupanog po punomoćniku Mr. Darko Terek</item>
    </derivirana_varijabla>
  </DomainObject.Predmet.ProtuStrankaListFormatedWithAdress>
  <DomainObject.Predmet.ProtuStrankaListFormatedWithAdressOIB>
    <izvorni_sadrzaj>
      <item>CENTAR ZA POLITOLOŠKA ISTRAŽIVANJA d-o.o., OIB 12673732030, Trg bana Jelačića 3, 10000 Zagreb zastupanog po punomoćniku Mr. Darko Terek</item>
    </izvorni_sadrzaj>
    <derivirana_varijabla naziv="DomainObject.Predmet.ProtuStrankaListFormatedWithAdressOIB_1">
      <item>CENTAR ZA POLITOLOŠKA ISTRAŽIVANJA d-o.o., OIB 12673732030, Trg bana Jelačića 3, 10000 Zagreb zastupanog po punomoćniku Mr. Darko Terek</item>
    </derivirana_varijabla>
  </DomainObject.Predmet.ProtuStrankaListFormatedWithAdressOIB>
  <DomainObject.Predmet.ProtuStrankaListNazivFormated>
    <izvorni_sadrzaj>
      <item>CENTAR ZA POLITOLOŠKA ISTRAŽIVANJA d-o.o.</item>
    </izvorni_sadrzaj>
    <derivirana_varijabla naziv="DomainObject.Predmet.ProtuStrankaListNazivFormated_1">
      <item>CENTAR ZA POLITOLOŠKA ISTRAŽIVANJA d-o.o.</item>
    </derivirana_varijabla>
  </DomainObject.Predmet.ProtuStrankaListNazivFormated>
  <DomainObject.Predmet.ProtuStrankaListNazivFormatedOIB>
    <izvorni_sadrzaj>
      <item>CENTAR ZA POLITOLOŠKA ISTRAŽIVANJA d-o.o., OIB 12673732030</item>
    </izvorni_sadrzaj>
    <derivirana_varijabla naziv="DomainObject.Predmet.ProtuStrankaListNazivFormatedOIB_1">
      <item>CENTAR ZA POLITOLOŠKA ISTRAŽIVANJA d-o.o., OIB 12673732030</item>
    </derivirana_varijabla>
  </DomainObject.Predmet.ProtuStrankaListNazivFormatedOIB>
  <DomainObject.Predmet.OstaliListFormated>
    <izvorni_sadrzaj>
      <item>Mr. Darko Terek punomoćnik sudionika u postupku CENTAR ZA POLITOLOŠKA ISTRAŽIVANJA d-o.o.</item>
      <item>Ozren Jureković</item>
      <item>Mitar Knežić</item>
      <item>Mirjana Zuzija</item>
    </izvorni_sadrzaj>
    <derivirana_varijabla naziv="DomainObject.Predmet.OstaliListFormated_1">
      <item>Mr. Darko Terek punomoćnik sudionika u postupku CENTAR ZA POLITOLOŠKA ISTRAŽIVANJA d-o.o.</item>
      <item>Ozren Jureković</item>
      <item>Mitar Knežić</item>
      <item>Mirjana Zuzija</item>
    </derivirana_varijabla>
  </DomainObject.Predmet.OstaliListFormated>
  <DomainObject.Predmet.OstaliListFormatedOIB>
    <izvorni_sadrzaj>
      <item>Mr. Darko Terek punomoćnik sudionika u postupku CENTAR ZA POLITOLOŠKA ISTRAŽIVANJA d-o.o.</item>
      <item>Ozren Jureković, OIB 77564580635</item>
      <item>Mitar Knežić</item>
      <item>Mirjana Zuzija, OIB 26497768352</item>
    </izvorni_sadrzaj>
    <derivirana_varijabla naziv="DomainObject.Predmet.OstaliListFormatedOIB_1">
      <item>Mr. Darko Terek punomoćnik sudionika u postupku CENTAR ZA POLITOLOŠKA ISTRAŽIVANJA d-o.o.</item>
      <item>Ozren Jureković, OIB 77564580635</item>
      <item>Mitar Knežić</item>
      <item>Mirjana Zuzija, OIB 26497768352</item>
    </derivirana_varijabla>
  </DomainObject.Predmet.OstaliListFormatedOIB>
  <DomainObject.Predmet.OstaliListFormatedWithAdress>
    <izvorni_sadrzaj>
      <item>Mr. Darko Terek, Marjanovićev prilaz 13/VIII, 10000 Zagreb punomoćnik sudionika u postupku CENTAR ZA POLITOLOŠKA ISTRAŽIVANJA d-o.o.</item>
      <item>Ozren Jureković, Jorgovanićeve Stube 7, 10000 Zagreb</item>
      <item>Mitar Knežić, Zagrebačka 21, 10370 Dugo Selo</item>
      <item>Mirjana Zuzija, Slavka Kolara 25, 10410 Velika Gorica</item>
    </izvorni_sadrzaj>
    <derivirana_varijabla naziv="DomainObject.Predmet.OstaliListFormatedWithAdress_1">
      <item>Mr. Darko Terek, Marjanovićev prilaz 13/VIII, 10000 Zagreb punomoćnik sudionika u postupku CENTAR ZA POLITOLOŠKA ISTRAŽIVANJA d-o.o.</item>
      <item>Ozren Jureković, Jorgovanićeve Stube 7, 10000 Zagreb</item>
      <item>Mitar Knežić, Zagrebačka 21, 10370 Dugo Selo</item>
      <item>Mirjana Zuzija, Slavka Kolara 25, 10410 Velika Gorica</item>
    </derivirana_varijabla>
  </DomainObject.Predmet.OstaliListFormatedWithAdress>
  <DomainObject.Predmet.OstaliListFormatedWithAdressOIB>
    <izvorni_sadrzaj>
      <item>Mr. Darko Terek, Marjanovićev prilaz 13/VIII, 10000 Zagreb punomoćnik sudionika u postupku CENTAR ZA POLITOLOŠKA ISTRAŽIVANJA d-o.o.</item>
      <item>Ozren Jureković, OIB 77564580635, Jorgovanićeve Stube 7, 10000 Zagreb</item>
      <item>Mitar Knežić, Zagrebačka 21, 10370 Dugo Selo</item>
      <item>Mirjana Zuzija, OIB 26497768352, Slavka Kolara 25, 10410 Velika Gorica</item>
    </izvorni_sadrzaj>
    <derivirana_varijabla naziv="DomainObject.Predmet.OstaliListFormatedWithAdressOIB_1">
      <item>Mr. Darko Terek, Marjanovićev prilaz 13/VIII, 10000 Zagreb punomoćnik sudionika u postupku CENTAR ZA POLITOLOŠKA ISTRAŽIVANJA d-o.o.</item>
      <item>Ozren Jureković, OIB 77564580635, Jorgovanićeve Stube 7, 10000 Zagreb</item>
      <item>Mitar Knežić, Zagrebačka 21, 10370 Dugo Selo</item>
      <item>Mirjana Zuzija, OIB 26497768352, Slavka Kolara 25, 10410 Velika Gorica</item>
    </derivirana_varijabla>
  </DomainObject.Predmet.OstaliListFormatedWithAdressOIB>
  <DomainObject.Predmet.OstaliListNazivFormated>
    <izvorni_sadrzaj>
      <item>Mr. Darko Terek</item>
      <item>Ozren Jureković</item>
      <item>Mitar Knežić</item>
      <item>Mirjana Zuzija</item>
    </izvorni_sadrzaj>
    <derivirana_varijabla naziv="DomainObject.Predmet.OstaliListNazivFormated_1">
      <item>Mr. Darko Terek</item>
      <item>Ozren Jureković</item>
      <item>Mitar Knežić</item>
      <item>Mirjana Zuzija</item>
    </derivirana_varijabla>
  </DomainObject.Predmet.OstaliListNazivFormated>
  <DomainObject.Predmet.OstaliListNazivFormatedOIB>
    <izvorni_sadrzaj>
      <item>Mr. Darko Terek</item>
      <item>Ozren Jureković, OIB 77564580635</item>
      <item>Mitar Knežić</item>
      <item>Mirjana Zuzija, OIB 26497768352</item>
    </izvorni_sadrzaj>
    <derivirana_varijabla naziv="DomainObject.Predmet.OstaliListNazivFormatedOIB_1">
      <item>Mr. Darko Terek</item>
      <item>Ozren Jureković, OIB 77564580635</item>
      <item>Mitar Knežić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St-536/2014-27</izvorni_sadrzaj>
    <derivirana_varijabla naziv="DomainObject.PoslovniBrojDokumenta_1">St-536/2014-27</derivirana_varijabla>
  </DomainObject.PoslovniBrojDokumenta>
  <DomainObject.Predmet.StrankaIDrugi>
    <izvorni_sadrzaj>CENTAR ZA POLITOLOŠKA ISTRAŽIVANJA d.o.o. i dr.</izvorni_sadrzaj>
    <derivirana_varijabla naziv="DomainObject.Predmet.StrankaIDrugi_1">CENTAR ZA POLITOLOŠKA ISTRAŽIVANJA d.o.o. i dr.</derivirana_varijabla>
  </DomainObject.Predmet.StrankaIDrugi>
  <DomainObject.Predmet.ProtustrankaIDrugi>
    <izvorni_sadrzaj>CENTAR ZA POLITOLOŠKA ISTRAŽIVANJA d-o.o.</izvorni_sadrzaj>
    <derivirana_varijabla naziv="DomainObject.Predmet.ProtustrankaIDrugi_1">CENTAR ZA POLITOLOŠKA ISTRAŽIVANJA d-o.o.</derivirana_varijabla>
  </DomainObject.Predmet.ProtustrankaIDrugi>
  <DomainObject.Predmet.StrankaIDrugiAdressOIB>
    <izvorni_sadrzaj>CENTAR ZA POLITOLOŠKA ISTRAŽIVANJA d.o.o., OIB 12673732030, Trg bana Jelačića 3, 10000 Zagreb i dr.</izvorni_sadrzaj>
    <derivirana_varijabla naziv="DomainObject.Predmet.StrankaIDrugiAdressOIB_1">CENTAR ZA POLITOLOŠKA ISTRAŽIVANJA d.o.o., OIB 12673732030, Trg bana Jelačića 3, 10000 Zagreb i dr.</derivirana_varijabla>
  </DomainObject.Predmet.StrankaIDrugiAdressOIB>
  <DomainObject.Predmet.ProtustrankaIDrugiAdressOIB>
    <izvorni_sadrzaj>CENTAR ZA POLITOLOŠKA ISTRAŽIVANJA d-o.o., OIB 12673732030, Trg bana Jelačića 3, 10000 Zagreb</izvorni_sadrzaj>
    <derivirana_varijabla naziv="DomainObject.Predmet.ProtustrankaIDrugiAdressOIB_1">CENTAR ZA POLITOLOŠKA ISTRAŽIVANJA d-o.o., OIB 12673732030, Trg bana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studenog 2015.</izvorni_sadrzaj>
    <derivirana_varijabla naziv="DomainObject.Predmet.OdlukaRjesenje.DatumDonosenjaOdluke_1">27. studenog 2015.</derivirana_varijabla>
  </DomainObject.Predmet.OdlukaRjesenje.DatumDonosenjaOdluke>
  <DomainObject.Predmet.OdlukaRjesenje.DatumPravomocnosti>
    <izvorni_sadrzaj>17. prosinca 2015.</izvorni_sadrzaj>
    <derivirana_varijabla naziv="DomainObject.Predmet.OdlukaRjesenje.DatumPravomocnosti_1">17. prosinca 2015.</derivirana_varijabla>
  </DomainObject.Predmet.OdlukaRjesenje.DatumPravomocnosti>
  <DomainObject.Predmet.OdlukaRjesenje.Oznaka>
    <izvorni_sadrzaj>St-536/2014-21</izvorni_sadrzaj>
    <derivirana_varijabla naziv="DomainObject.Predmet.OdlukaRjesenje.Oznaka_1">St-536/2014-21</derivirana_varijabla>
  </DomainObject.Predmet.OdlukaRjesenje.Oznaka>
  <DomainObject.Predmet.SudioniciListNaziv>
    <izvorni_sadrzaj>
      <item>CENTAR ZA POLITOLOŠKA ISTRAŽIVANJA d.o.o.</item>
      <item>CENTAR ZA POLITOLOŠKA ISTRAŽIVANJA d-o.o.</item>
      <item>Mr. Darko Terek</item>
      <item>Ozren Jureković</item>
      <item>ostali</item>
      <item>Mitar Knežić</item>
      <item>Mirjana Zuzija</item>
      <item>VELEUČILIŠTE VERN</item>
    </izvorni_sadrzaj>
    <derivirana_varijabla naziv="DomainObject.Predmet.SudioniciListNaziv_1">
      <item>CENTAR ZA POLITOLOŠKA ISTRAŽIVANJA d.o.o.</item>
      <item>CENTAR ZA POLITOLOŠKA ISTRAŽIVANJA d-o.o.</item>
      <item>Mr. Darko Terek</item>
      <item>Ozren Jureković</item>
      <item>ostali</item>
      <item>Mitar Knežić</item>
      <item>Mirjana Zuzija</item>
      <item>VELEUČILIŠTE VERN</item>
    </derivirana_varijabla>
  </DomainObject.Predmet.SudioniciListNaziv>
  <DomainObject.Predmet.SudioniciListAdressOIB>
    <izvorni_sadrzaj>
      <item>CENTAR ZA POLITOLOŠKA ISTRAŽIVANJA d.o.o., OIB 12673732030, Trg bana Jelačića 3,10000 Zagreb</item>
      <item>CENTAR ZA POLITOLOŠKA ISTRAŽIVANJA d-o.o., OIB 12673732030, Trg bana Jelačića 3,10000 Zagreb</item>
      <item>Mr. Darko Terek, Marjanovićev prilaz 13/VIII,10000 Zagreb</item>
      <item>Ozren Jureković, OIB 77564580635, Jorgovanićeve Stube 7,10000 Zagreb</item>
      <item>ostali</item>
      <item>Mitar Knežić, Zagrebačka 21,10370 Dugo Selo</item>
      <item>Mirjana Zuzija, OIB 26497768352, Slavka Kolara 25,10410 Velika Gorica</item>
      <item>VELEUČILIŠTE VERN, OIB 72704766886, Trg Bana Jelačića 3,10000 Zagreb</item>
    </izvorni_sadrzaj>
    <derivirana_varijabla naziv="DomainObject.Predmet.SudioniciListAdressOIB_1">
      <item>CENTAR ZA POLITOLOŠKA ISTRAŽIVANJA d.o.o., OIB 12673732030, Trg bana Jelačića 3,10000 Zagreb</item>
      <item>CENTAR ZA POLITOLOŠKA ISTRAŽIVANJA d-o.o., OIB 12673732030, Trg bana Jelačića 3,10000 Zagreb</item>
      <item>Mr. Darko Terek, Marjanovićev prilaz 13/VIII,10000 Zagreb</item>
      <item>Ozren Jureković, OIB 77564580635, Jorgovanićeve Stube 7,10000 Zagreb</item>
      <item>ostali</item>
      <item>Mitar Knežić, Zagrebačka 21,10370 Dugo Selo</item>
      <item>Mirjana Zuzija, OIB 26497768352, Slavka Kolara 25,10410 Velika Gorica</item>
      <item>VELEUČILIŠTE VERN, OIB 72704766886, Trg Bana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12673732030</item>
      <item>, OIB 12673732030</item>
      <item>, OIB null</item>
      <item>, OIB 77564580635</item>
      <item>, OIB null</item>
      <item>, OIB null</item>
      <item>, OIB 26497768352</item>
      <item>, OIB 72704766886</item>
    </izvorni_sadrzaj>
    <derivirana_varijabla naziv="DomainObject.Predmet.SudioniciListNazivOIB_1">
      <item>, OIB 12673732030</item>
      <item>, OIB 12673732030</item>
      <item>, OIB null</item>
      <item>, OIB 77564580635</item>
      <item>, OIB null</item>
      <item>, OIB null</item>
      <item>, OIB 26497768352</item>
      <item>, OIB 72704766886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1313</properties:Characters>
  <properties:Lines>40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2016-05-12T12:00:00Z</dcterms:created>
  <dc:creator>malenicav</dc:creator>
  <cp:lastModifiedBy>Kristina Švajger</cp:lastModifiedBy>
  <cp:lastPrinted>2016-06-09T08:54:00Z</cp:lastPrinted>
  <dcterms:modified xmlns:xsi="http://www.w3.org/2001/XMLSchema-instance" xsi:type="dcterms:W3CDTF">2016-06-09T08:54:00Z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St-536/2014-27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