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f377" w14:paraId="54cf377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AF2A3B">
        <w:t>435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AF2A3B">
        <w:t>EL-AMI, d.o.o. za trgovinu na veliko i malo, uvoz-izvoz i proizvodnju Zagreb, Draganička grana 9, OIB 80538925045, MBS 080354310</w:t>
      </w:r>
      <w:r w:rsidR="00D5361E">
        <w:t xml:space="preserve">, </w:t>
      </w:r>
      <w:r>
        <w:t xml:space="preserve">dana </w:t>
      </w:r>
      <w:r w:rsidR="00C071B1">
        <w:t>1</w:t>
      </w:r>
      <w:r w:rsidR="00F26559">
        <w:t>8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>OTVARA SE stečajni postupak nad</w:t>
      </w:r>
      <w:r w:rsidR="00346074">
        <w:rPr>
          <w:bCs/>
        </w:rPr>
        <w:t xml:space="preserve"> dužnikom</w:t>
      </w:r>
      <w:r w:rsidRPr="00F77EFB">
        <w:rPr>
          <w:bCs/>
        </w:rPr>
        <w:t xml:space="preserve"> </w:t>
      </w:r>
      <w:r w:rsidR="00AF2A3B">
        <w:t>EL-AMI, d.o.o. za trgovinu na veliko i malo, uvoz-izvoz i proizvodnju Zagreb, Draganička grana 9, OIB 80538925045, MBS 080354310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D97EC2" w:rsidRPr="00D97EC2">
        <w:t xml:space="preserve"> </w:t>
      </w:r>
      <w:r w:rsidR="00D97EC2" w:rsidRPr="00B03FBD">
        <w:t>Damir Cincar, Osijek, Sv. Ane 15b, OIB 60464850994</w:t>
      </w:r>
      <w:r w:rsidR="005D469D">
        <w:t>.</w:t>
      </w:r>
    </w:p>
    <w:p w:rsidRDefault="00B506CA" w:rsidP="00B506CA" w:rsidR="00B506CA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AF2A3B">
        <w:t>EL-AMI, d.o.o. za trgovinu na veliko i malo, uvoz-izvoz i proizvodnju Zagreb, Draganička grana 9, OIB 80538925045, MBS 080354310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AF2A3B">
        <w:t>18. prosinca 2015</w:t>
      </w:r>
      <w:r>
        <w:t>. zahtjev za provedbu skraćenog stečajnog postupka nad dužnikom</w:t>
      </w:r>
      <w:r w:rsidR="002955F5">
        <w:t xml:space="preserve"> </w:t>
      </w:r>
      <w:r w:rsidR="00AF2A3B">
        <w:t>EL-AMI, d.o.o. za trgovinu na veliko i malo, uvoz-izvoz i proizvodnju Zagreb, Draganička grana 9, OIB 80538925045, MBS 080354310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F670E">
        <w:t>24</w:t>
      </w:r>
      <w:r w:rsidR="00D57066">
        <w:t>.</w:t>
      </w:r>
      <w:r>
        <w:t xml:space="preserve"> svibnja 2016. godine objavio oglas na mrežnoj stranici e-Oglasna ploča sudova pod poslovnim brojem St-1</w:t>
      </w:r>
      <w:r w:rsidR="007277BA">
        <w:t>435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4F670E">
        <w:t>8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BAF" w:rsidP="00F961D8" w:rsidR="00D23BAF">
      <w:r>
        <w:separator/>
      </w:r>
    </w:p>
  </w:endnote>
  <w:endnote w:id="0" w:type="continuationSeparator">
    <w:p w:rsidRDefault="00D23BAF" w:rsidP="00F961D8" w:rsidR="00D23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BAF" w:rsidP="00F961D8" w:rsidR="00D23BAF">
      <w:r>
        <w:separator/>
      </w:r>
    </w:p>
  </w:footnote>
  <w:footnote w:id="0" w:type="continuationSeparator">
    <w:p w:rsidRDefault="00D23BAF" w:rsidP="00F961D8" w:rsidR="00D23B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3D2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D97EC2">
      <w:t>435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30DB1"/>
    <w:rsid w:val="00051187"/>
    <w:rsid w:val="001C0834"/>
    <w:rsid w:val="001F7D2D"/>
    <w:rsid w:val="002362E5"/>
    <w:rsid w:val="002511C8"/>
    <w:rsid w:val="00286227"/>
    <w:rsid w:val="002955F5"/>
    <w:rsid w:val="002A45E9"/>
    <w:rsid w:val="002A6D8F"/>
    <w:rsid w:val="002C604C"/>
    <w:rsid w:val="00301E43"/>
    <w:rsid w:val="00342EF9"/>
    <w:rsid w:val="00346074"/>
    <w:rsid w:val="00364C13"/>
    <w:rsid w:val="003A057F"/>
    <w:rsid w:val="003D5995"/>
    <w:rsid w:val="003E67D6"/>
    <w:rsid w:val="00447275"/>
    <w:rsid w:val="00474310"/>
    <w:rsid w:val="004A1C0B"/>
    <w:rsid w:val="004F670E"/>
    <w:rsid w:val="00581DBE"/>
    <w:rsid w:val="005B13D2"/>
    <w:rsid w:val="005C2B6B"/>
    <w:rsid w:val="005D1951"/>
    <w:rsid w:val="005D469D"/>
    <w:rsid w:val="005E2309"/>
    <w:rsid w:val="00626B55"/>
    <w:rsid w:val="00646CD6"/>
    <w:rsid w:val="0066353D"/>
    <w:rsid w:val="00667D9A"/>
    <w:rsid w:val="006C7D9B"/>
    <w:rsid w:val="006D6BB1"/>
    <w:rsid w:val="00723772"/>
    <w:rsid w:val="007277BA"/>
    <w:rsid w:val="00731C1A"/>
    <w:rsid w:val="0077014F"/>
    <w:rsid w:val="007D7BC7"/>
    <w:rsid w:val="008431F8"/>
    <w:rsid w:val="008D4169"/>
    <w:rsid w:val="008D61A3"/>
    <w:rsid w:val="009108ED"/>
    <w:rsid w:val="009134B9"/>
    <w:rsid w:val="009628B3"/>
    <w:rsid w:val="009664E4"/>
    <w:rsid w:val="009B7829"/>
    <w:rsid w:val="009C7219"/>
    <w:rsid w:val="009E1BBA"/>
    <w:rsid w:val="00A42316"/>
    <w:rsid w:val="00AB6233"/>
    <w:rsid w:val="00AF2A3B"/>
    <w:rsid w:val="00B506CA"/>
    <w:rsid w:val="00C071B1"/>
    <w:rsid w:val="00C97427"/>
    <w:rsid w:val="00CC632A"/>
    <w:rsid w:val="00D12FDF"/>
    <w:rsid w:val="00D23BAF"/>
    <w:rsid w:val="00D5361E"/>
    <w:rsid w:val="00D57066"/>
    <w:rsid w:val="00D90AB2"/>
    <w:rsid w:val="00D97EC2"/>
    <w:rsid w:val="00DA4683"/>
    <w:rsid w:val="00F26559"/>
    <w:rsid w:val="00F278D8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3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3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St-1435/2016</izvorni_sadrzaj>
    <derivirana_varijabla naziv="DomainObject.Predmet.OznakaBroj_1">St-1435/2016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EL-AMI d.o.o.</izvorni_sadrzaj>
    <derivirana_varijabla naziv="DomainObject.Predmet.ProtustrankaFormated_1">  EL-AMI d.o.o.</derivirana_varijabla>
  </DomainObject.Predmet.ProtustrankaFormated>
  <DomainObject.Predmet.ProtustrankaFormatedOIB>
    <izvorni_sadrzaj>  EL-AMI d.o.o., OIB 80538925045</izvorni_sadrzaj>
    <derivirana_varijabla naziv="DomainObject.Predmet.ProtustrankaFormatedOIB_1">  EL-AMI d.o.o., OIB 80538925045</derivirana_varijabla>
  </DomainObject.Predmet.ProtustrankaFormatedOIB>
  <DomainObject.Predmet.ProtustrankaFormatedWithAdress>
    <izvorni_sadrzaj> EL-AMI d.o.o., Draganička grana 9, 10000 Zagreb</izvorni_sadrzaj>
    <derivirana_varijabla naziv="DomainObject.Predmet.ProtustrankaFormatedWithAdress_1"> EL-AMI d.o.o., Draganička grana 9, 10000 Zagreb</derivirana_varijabla>
  </DomainObject.Predmet.ProtustrankaFormatedWithAdress>
  <DomainObject.Predmet.ProtustrankaFormatedWithAdressOIB>
    <izvorni_sadrzaj> EL-AMI d.o.o., OIB 80538925045, Draganička grana 9, 10000 Zagreb</izvorni_sadrzaj>
    <derivirana_varijabla naziv="DomainObject.Predmet.ProtustrankaFormatedWithAdressOIB_1"> EL-AMI d.o.o., OIB 80538925045, Draganička grana 9, 10000 Zagreb</derivirana_varijabla>
  </DomainObject.Predmet.ProtustrankaFormatedWithAdressOIB>
  <DomainObject.Predmet.ProtustrankaWithAdress>
    <izvorni_sadrzaj>EL-AMI d.o.o. Draganička grana 9, 10000 Zagreb</izvorni_sadrzaj>
    <derivirana_varijabla naziv="DomainObject.Predmet.ProtustrankaWithAdress_1">EL-AMI d.o.o. Draganička grana 9, 10000 Zagreb</derivirana_varijabla>
  </DomainObject.Predmet.ProtustrankaWithAdress>
  <DomainObject.Predmet.ProtustrankaWithAdressOIB>
    <izvorni_sadrzaj>EL-AMI d.o.o., OIB 80538925045, Draganička grana 9, 10000 Zagreb</izvorni_sadrzaj>
    <derivirana_varijabla naziv="DomainObject.Predmet.ProtustrankaWithAdressOIB_1">EL-AMI d.o.o., OIB 80538925045, Draganička grana 9, 10000 Zagreb</derivirana_varijabla>
  </DomainObject.Predmet.ProtustrankaWithAdressOIB>
  <DomainObject.Predmet.ProtustrankaNazivFormated>
    <izvorni_sadrzaj>EL-AMI d.o.o.</izvorni_sadrzaj>
    <derivirana_varijabla naziv="DomainObject.Predmet.ProtustrankaNazivFormated_1">EL-AMI d.o.o.</derivirana_varijabla>
  </DomainObject.Predmet.ProtustrankaNazivFormated>
  <DomainObject.Predmet.ProtustrankaNazivFormatedOIB>
    <izvorni_sadrzaj>EL-AMI d.o.o., OIB 80538925045</izvorni_sadrzaj>
    <derivirana_varijabla naziv="DomainObject.Predmet.ProtustrankaNazivFormatedOIB_1">EL-AMI d.o.o., OIB 80538925045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EL-AMI d.o.o.</item>
    </izvorni_sadrzaj>
    <derivirana_varijabla naziv="DomainObject.Predmet.ProtuStrankaListFormated_1">
      <item>EL-AMI d.o.o.</item>
    </derivirana_varijabla>
  </DomainObject.Predmet.ProtuStrankaListFormated>
  <DomainObject.Predmet.ProtuStrankaListFormatedOIB>
    <izvorni_sadrzaj>
      <item>EL-AMI d.o.o., OIB 80538925045</item>
    </izvorni_sadrzaj>
    <derivirana_varijabla naziv="DomainObject.Predmet.ProtuStrankaListFormatedOIB_1">
      <item>EL-AMI d.o.o., OIB 80538925045</item>
    </derivirana_varijabla>
  </DomainObject.Predmet.ProtuStrankaListFormatedOIB>
  <DomainObject.Predmet.ProtuStrankaListFormatedWithAdress>
    <izvorni_sadrzaj>
      <item>EL-AMI d.o.o., Draganička grana 9, 10000 Zagreb</item>
    </izvorni_sadrzaj>
    <derivirana_varijabla naziv="DomainObject.Predmet.ProtuStrankaListFormatedWithAdress_1">
      <item>EL-AMI d.o.o., Draganička grana 9, 10000 Zagreb</item>
    </derivirana_varijabla>
  </DomainObject.Predmet.ProtuStrankaListFormatedWithAdress>
  <DomainObject.Predmet.ProtuStrankaListFormatedWithAdressOIB>
    <izvorni_sadrzaj>
      <item>EL-AMI d.o.o., OIB 80538925045, Draganička grana 9, 10000 Zagreb</item>
    </izvorni_sadrzaj>
    <derivirana_varijabla naziv="DomainObject.Predmet.ProtuStrankaListFormatedWithAdressOIB_1">
      <item>EL-AMI d.o.o., OIB 80538925045, Draganička grana 9, 10000 Zagreb</item>
    </derivirana_varijabla>
  </DomainObject.Predmet.ProtuStrankaListFormatedWithAdressOIB>
  <DomainObject.Predmet.ProtuStrankaListNazivFormated>
    <izvorni_sadrzaj>
      <item>EL-AMI d.o.o.</item>
    </izvorni_sadrzaj>
    <derivirana_varijabla naziv="DomainObject.Predmet.ProtuStrankaListNazivFormated_1">
      <item>EL-AMI d.o.o.</item>
    </derivirana_varijabla>
  </DomainObject.Predmet.ProtuStrankaListNazivFormated>
  <DomainObject.Predmet.ProtuStrankaListNazivFormatedOIB>
    <izvorni_sadrzaj>
      <item>EL-AMI d.o.o., OIB 80538925045</item>
    </izvorni_sadrzaj>
    <derivirana_varijabla naziv="DomainObject.Predmet.ProtuStrankaListNazivFormatedOIB_1">
      <item>EL-AMI d.o.o., OIB 80538925045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EL-AMI d.o.o.</izvorni_sadrzaj>
    <derivirana_varijabla naziv="DomainObject.Predmet.ProtustrankaIDrugi_1">EL-AMI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EL-AMI d.o.o., OIB 80538925045, Draganička grana 9, 10000 Zagreb</izvorni_sadrzaj>
    <derivirana_varijabla naziv="DomainObject.Predmet.ProtustrankaIDrugiAdressOIB_1">EL-AMI d.o.o., OIB 80538925045, Draganička grana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EL-AMI d.o.o.</item>
      <item>FINA Regionalni centar Zagreb</item>
    </izvorni_sadrzaj>
    <derivirana_varijabla naziv="DomainObject.Predmet.SudioniciListNaziv_1">
      <item>EL-AMI d.o.o.</item>
      <item>FINA Regionalni centar Zagreb</item>
    </derivirana_varijabla>
  </DomainObject.Predmet.SudioniciListNaziv>
  <DomainObject.Predmet.SudioniciListAdressOIB>
    <izvorni_sadrzaj>
      <item>EL-AMI d.o.o., OIB 80538925045, Draganička grana 9,10000 Zagreb</item>
      <item>FINA Regionalni centar Zagreb, OIB 85821130368, Trg svibanjskih žrtava 1995. 1,10000 Zagreb</item>
    </izvorni_sadrzaj>
    <derivirana_varijabla naziv="DomainObject.Predmet.SudioniciListAdressOIB_1">
      <item>EL-AMI d.o.o., OIB 80538925045, Draganička grana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80538925045</item>
      <item>, OIB 85821130368</item>
    </izvorni_sadrzaj>
    <derivirana_varijabla naziv="DomainObject.Predmet.SudioniciListNazivOIB_1">
      <item>, OIB 80538925045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4B7CD-A9EA-4076-B444-E1A5BFCB3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2431</properties:Characters>
  <properties:Lines>87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2016-08-17T11:43:00Z</dcterms:created>
  <dc:creator>Darija Miličević</dc:creator>
  <cp:lastModifiedBy>Darija Miličević</cp:lastModifiedBy>
  <cp:lastPrinted>2016-08-18T07:51:00Z</cp:lastPrinted>
  <dcterms:modified xmlns:xsi="http://www.w3.org/2001/XMLSchema-instance" xsi:type="dcterms:W3CDTF">2016-08-18T07:53:00Z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