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ebc1" w14:paraId="9cbebc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E91A0C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506D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645085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651F61" w:rsidRPr="00651F61">
        <w:t>ISMAIL METAL j.d.o.o. za trgovinu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651F61" w:rsidRPr="00651F61">
        <w:t>Poljička 5/V</w:t>
      </w:r>
      <w:r w:rsidR="00331402">
        <w:t>, MBS:</w:t>
      </w:r>
      <w:r w:rsidR="00BB3D58">
        <w:t xml:space="preserve"> </w:t>
      </w:r>
      <w:r w:rsidR="00651F61" w:rsidRPr="00651F61">
        <w:t>080955973</w:t>
      </w:r>
      <w:r w:rsidR="00331402">
        <w:t>, OIB:</w:t>
      </w:r>
      <w:r w:rsidR="00BB3D58">
        <w:t xml:space="preserve"> </w:t>
      </w:r>
      <w:r w:rsidR="00651F61" w:rsidRPr="00651F61">
        <w:t>43817866143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45085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B73840" w:rsidRPr="00651F61">
        <w:t>ISMAIL METAL j.d.o.o. za trgovinu</w:t>
      </w:r>
      <w:r w:rsidR="00B73840">
        <w:t xml:space="preserve">, </w:t>
      </w:r>
      <w:r w:rsidR="00B73840" w:rsidRPr="00561CA0">
        <w:t>Zagreb</w:t>
      </w:r>
      <w:r w:rsidR="00B73840">
        <w:t xml:space="preserve">, </w:t>
      </w:r>
      <w:r w:rsidR="00B73840" w:rsidRPr="00651F61">
        <w:t>Poljička 5/V</w:t>
      </w:r>
      <w:r w:rsidR="00B73840">
        <w:t xml:space="preserve">, MBS: </w:t>
      </w:r>
      <w:r w:rsidR="00B73840" w:rsidRPr="00651F61">
        <w:t>080955973</w:t>
      </w:r>
      <w:r w:rsidR="00B73840">
        <w:t xml:space="preserve">, OIB: </w:t>
      </w:r>
      <w:r w:rsidR="00B73840" w:rsidRPr="00651F61">
        <w:t>43817866143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369F1">
        <w:t>9.787,87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4158D">
        <w:t>15</w:t>
      </w:r>
      <w:r w:rsidR="00E91A0C">
        <w:t>9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97B7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640AE5" w:rsidP="00047A8F" w:rsidR="00640AE5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640AE5">
      <w:pPr>
        <w:numPr>
          <w:ilvl w:val="0"/>
          <w:numId w:val="1"/>
        </w:numPr>
      </w:pPr>
      <w:r w:rsidRPr="00640AE5">
        <w:t xml:space="preserve">kal. </w:t>
      </w:r>
      <w:r w:rsidR="00640AE5">
        <w:t>04</w:t>
      </w:r>
      <w:r w:rsidR="00603043" w:rsidRPr="00640AE5">
        <w:t>.0</w:t>
      </w:r>
      <w:r w:rsidR="00640AE5">
        <w:t>4</w:t>
      </w:r>
      <w:r w:rsidR="00603043" w:rsidRPr="00640AE5">
        <w:t>.2017</w:t>
      </w:r>
      <w:r w:rsidR="00790717" w:rsidRPr="00640AE5">
        <w:t>.</w:t>
      </w:r>
    </w:p>
    <w:sectPr w:rsidSect="00F2165F" w:rsidR="00532E0A" w:rsidRPr="00640AE5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EBA" w:rsidR="00484EBA">
      <w:r>
        <w:separator/>
      </w:r>
    </w:p>
  </w:endnote>
  <w:endnote w:id="0" w:type="continuationSeparator">
    <w:p w:rsidRDefault="00484EBA" w:rsidR="00484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EBA" w:rsidR="00484EBA">
      <w:r>
        <w:separator/>
      </w:r>
    </w:p>
  </w:footnote>
  <w:footnote w:id="0" w:type="continuationSeparator">
    <w:p w:rsidRDefault="00484EBA" w:rsidR="00484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15D"/>
    <w:rsid w:val="001C73F4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4EBA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97B7C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0AE5"/>
    <w:rsid w:val="0064388F"/>
    <w:rsid w:val="00644186"/>
    <w:rsid w:val="00644281"/>
    <w:rsid w:val="00645085"/>
    <w:rsid w:val="0064753E"/>
    <w:rsid w:val="00651F61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1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71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71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1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1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1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71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71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1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1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ISMAIL METAL j.d.o.o. za trgovinu</izvorni_sadrzaj>
    <derivirana_varijabla naziv="DomainObject.Predmet.ProtustrankaFormated_1">  ISMAIL METAL j.d.o.o. za trgovinu</derivirana_varijabla>
  </DomainObject.Predmet.ProtustrankaFormated>
  <DomainObject.Predmet.ProtustrankaFormatedOIB>
    <izvorni_sadrzaj>  ISMAIL METAL j.d.o.o. za trgovinu, OIB 43817866143</izvorni_sadrzaj>
    <derivirana_varijabla naziv="DomainObject.Predmet.ProtustrankaFormatedOIB_1">  ISMAIL METAL j.d.o.o. za trgovinu, OIB 43817866143</derivirana_varijabla>
  </DomainObject.Predmet.ProtustrankaFormatedOIB>
  <DomainObject.Predmet.ProtustrankaFormatedWithAdress>
    <izvorni_sadrzaj> ISMAIL METAL j.d.o.o. za trgovinu, Poljička 5/V, 10000 Zagreb</izvorni_sadrzaj>
    <derivirana_varijabla naziv="DomainObject.Predmet.ProtustrankaFormatedWithAdress_1"> ISMAIL METAL j.d.o.o. za trgovinu, Poljička 5/V, 10000 Zagreb</derivirana_varijabla>
  </DomainObject.Predmet.ProtustrankaFormatedWithAdress>
  <DomainObject.Predmet.ProtustrankaFormatedWithAdressOIB>
    <izvorni_sadrzaj> ISMAIL METAL j.d.o.o. za trgovinu, OIB 43817866143, Poljička 5/V, 10000 Zagreb</izvorni_sadrzaj>
    <derivirana_varijabla naziv="DomainObject.Predmet.ProtustrankaFormatedWithAdressOIB_1"> ISMAIL METAL j.d.o.o. za trgovinu, OIB 43817866143, Poljička 5/V, 10000 Zagreb</derivirana_varijabla>
  </DomainObject.Predmet.ProtustrankaFormatedWithAdressOIB>
  <DomainObject.Predmet.ProtustrankaWithAdress>
    <izvorni_sadrzaj>ISMAIL METAL j.d.o.o. za trgovinu Poljička 5/V, 10000 Zagreb</izvorni_sadrzaj>
    <derivirana_varijabla naziv="DomainObject.Predmet.ProtustrankaWithAdress_1">ISMAIL METAL j.d.o.o. za trgovinu Poljička 5/V, 10000 Zagreb</derivirana_varijabla>
  </DomainObject.Predmet.ProtustrankaWithAdress>
  <DomainObject.Predmet.ProtustrankaWithAdressOIB>
    <izvorni_sadrzaj>ISMAIL METAL j.d.o.o. za trgovinu, OIB 43817866143, Poljička 5/V, 10000 Zagreb</izvorni_sadrzaj>
    <derivirana_varijabla naziv="DomainObject.Predmet.ProtustrankaWithAdressOIB_1">ISMAIL METAL j.d.o.o. za trgovinu, OIB 43817866143, Poljička 5/V, 10000 Zagreb</derivirana_varijabla>
  </DomainObject.Predmet.ProtustrankaWithAdressOIB>
  <DomainObject.Predmet.ProtustrankaNazivFormated>
    <izvorni_sadrzaj>ISMAIL METAL j.d.o.o. za trgovinu</izvorni_sadrzaj>
    <derivirana_varijabla naziv="DomainObject.Predmet.ProtustrankaNazivFormated_1">ISMAIL METAL j.d.o.o. za trgovinu</derivirana_varijabla>
  </DomainObject.Predmet.ProtustrankaNazivFormated>
  <DomainObject.Predmet.ProtustrankaNazivFormatedOIB>
    <izvorni_sadrzaj>ISMAIL METAL j.d.o.o. za trgovinu, OIB 43817866143</izvorni_sadrzaj>
    <derivirana_varijabla naziv="DomainObject.Predmet.ProtustrankaNazivFormatedOIB_1">ISMAIL METAL j.d.o.o. za trgovinu, OIB 43817866143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ISMAIL METAL j.d.o.o. za trgovinu</item>
    </izvorni_sadrzaj>
    <derivirana_varijabla naziv="DomainObject.Predmet.ProtuStrankaListFormated_1">
      <item>ISMAIL METAL j.d.o.o. za trgovinu</item>
    </derivirana_varijabla>
  </DomainObject.Predmet.ProtuStrankaListFormated>
  <DomainObject.Predmet.ProtuStrankaListFormatedOIB>
    <izvorni_sadrzaj>
      <item>ISMAIL METAL j.d.o.o. za trgovinu, OIB 43817866143</item>
    </izvorni_sadrzaj>
    <derivirana_varijabla naziv="DomainObject.Predmet.ProtuStrankaListFormatedOIB_1">
      <item>ISMAIL METAL j.d.o.o. za trgovinu, OIB 43817866143</item>
    </derivirana_varijabla>
  </DomainObject.Predmet.ProtuStrankaListFormatedOIB>
  <DomainObject.Predmet.ProtuStrankaListFormatedWithAdress>
    <izvorni_sadrzaj>
      <item>ISMAIL METAL j.d.o.o. za trgovinu, Poljička 5/V, 10000 Zagreb</item>
    </izvorni_sadrzaj>
    <derivirana_varijabla naziv="DomainObject.Predmet.ProtuStrankaListFormatedWithAdress_1">
      <item>ISMAIL METAL j.d.o.o. za trgovinu, Poljička 5/V, 10000 Zagreb</item>
    </derivirana_varijabla>
  </DomainObject.Predmet.ProtuStrankaListFormatedWithAdress>
  <DomainObject.Predmet.ProtuStrankaListFormatedWithAdressOIB>
    <izvorni_sadrzaj>
      <item>ISMAIL METAL j.d.o.o. za trgovinu, OIB 43817866143, Poljička 5/V, 10000 Zagreb</item>
    </izvorni_sadrzaj>
    <derivirana_varijabla naziv="DomainObject.Predmet.ProtuStrankaListFormatedWithAdressOIB_1">
      <item>ISMAIL METAL j.d.o.o. za trgovinu, OIB 43817866143, Poljička 5/V, 10000 Zagreb</item>
    </derivirana_varijabla>
  </DomainObject.Predmet.ProtuStrankaListFormatedWithAdressOIB>
  <DomainObject.Predmet.ProtuStrankaListNazivFormated>
    <izvorni_sadrzaj>
      <item>ISMAIL METAL j.d.o.o. za trgovinu</item>
    </izvorni_sadrzaj>
    <derivirana_varijabla naziv="DomainObject.Predmet.ProtuStrankaListNazivFormated_1">
      <item>ISMAIL METAL j.d.o.o. za trgovinu</item>
    </derivirana_varijabla>
  </DomainObject.Predmet.ProtuStrankaListNazivFormated>
  <DomainObject.Predmet.ProtuStrankaListNazivFormatedOIB>
    <izvorni_sadrzaj>
      <item>ISMAIL METAL j.d.o.o. za trgovinu, OIB 43817866143</item>
    </izvorni_sadrzaj>
    <derivirana_varijabla naziv="DomainObject.Predmet.ProtuStrankaListNazivFormatedOIB_1">
      <item>ISMAIL METAL j.d.o.o. za trgovinu, OIB 43817866143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ISMAIL METAL j.d.o.o. za trgovinu</izvorni_sadrzaj>
    <derivirana_varijabla naziv="DomainObject.Predmet.ProtustrankaIDrugi_1">ISMAIL METAL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ISMAIL METAL j.d.o.o. za trgovinu, OIB 43817866143, Poljička 5/V, 10000 Zagreb</izvorni_sadrzaj>
    <derivirana_varijabla naziv="DomainObject.Predmet.ProtustrankaIDrugiAdressOIB_1">ISMAIL METAL j.d.o.o. za trgovinu, OIB 43817866143,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ISMAIL METAL j.d.o.o. za trgovinu</item>
      <item>FINA Regionalni centar Zagreb</item>
    </izvorni_sadrzaj>
    <derivirana_varijabla naziv="DomainObject.Predmet.SudioniciListNaziv_1">
      <item>ISMAIL METAL j.d.o.o. za trgovinu</item>
      <item>FINA Regionalni centar Zagreb</item>
    </derivirana_varijabla>
  </DomainObject.Predmet.SudioniciListNaziv>
  <DomainObject.Predmet.SudioniciListAdressOIB>
    <izvorni_sadrzaj>
      <item>ISMAIL METAL j.d.o.o. za trgovinu, OIB 43817866143, Poljička 5/V,10000 Zagreb</item>
      <item>FINA Regionalni centar Zagreb, OIB 85821130368, Trg svibanjskih žrtava 1995. br. 1,10000 Zagreb</item>
    </izvorni_sadrzaj>
    <derivirana_varijabla naziv="DomainObject.Predmet.SudioniciListAdressOIB_1">
      <item>ISMAIL METAL j.d.o.o. za trgovinu, OIB 43817866143, Poljička 5/V,10000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43817866143</item>
      <item>, OIB 85821130368</item>
    </izvorni_sadrzaj>
    <derivirana_varijabla naziv="DomainObject.Predmet.SudioniciListNazivOIB_1">
      <item>, OIB 43817866143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C4858-3191-474E-9246-A4D5B1E3E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2059</properties:Characters>
  <properties:Lines>53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2017-02-08T11:17:00Z</dcterms:modified>
  <cp:revision>175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