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0938" w14:paraId="6f5093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2723C">
        <w:t>3012</w:t>
      </w:r>
      <w:r w:rsidR="00993073">
        <w:t>/16-</w:t>
      </w:r>
      <w:r w:rsidR="00B2723C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C51DF" w:rsidP="00E21DBD" w:rsidR="004C51DF" w:rsidRPr="0033302C">
      <w:pPr>
        <w:ind w:firstLine="708"/>
        <w:jc w:val="both"/>
      </w:pPr>
      <w:r w:rsidRPr="00C94642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B2723C">
        <w:rPr>
          <w:lang w:val="pt-BR"/>
        </w:rPr>
        <w:t>ZONA SALUS d.o.o., OIB: 54501111734, Zagreb, Dalmatinska 3</w:t>
      </w:r>
      <w:r w:rsidRPr="00C94642">
        <w:t xml:space="preserve">, </w:t>
      </w:r>
      <w:r w:rsidR="0033302C" w:rsidRPr="0033302C">
        <w:t>8</w:t>
      </w:r>
      <w:r w:rsidRPr="0033302C">
        <w:t xml:space="preserve">. </w:t>
      </w:r>
      <w:r w:rsidR="0033302C" w:rsidRPr="0033302C">
        <w:t>veljače</w:t>
      </w:r>
      <w:r w:rsidRPr="0033302C">
        <w:t xml:space="preserve"> 201</w:t>
      </w:r>
      <w:r w:rsidR="0033302C" w:rsidRPr="0033302C">
        <w:t>8</w:t>
      </w:r>
      <w:r w:rsidRPr="0033302C">
        <w:t xml:space="preserve">., </w:t>
      </w:r>
    </w:p>
    <w:p w:rsidRDefault="00BB1111" w:rsidP="00843BBB" w:rsidR="00BB1111" w:rsidRPr="00987276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E21DBD" w:rsidR="00A93839" w:rsidRPr="0033302C">
      <w:pPr>
        <w:ind w:firstLine="708"/>
        <w:jc w:val="both"/>
      </w:pPr>
      <w:r w:rsidRPr="00A93839">
        <w:t xml:space="preserve">I. Otvara se stečajni postupak nad dužnikom </w:t>
      </w:r>
      <w:r w:rsidR="00B2723C">
        <w:rPr>
          <w:lang w:val="pt-BR"/>
        </w:rPr>
        <w:t>ZONA SALUS d.o.o., OIB: 54501111734, Zagreb, Dalmatinska 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3302C">
        <w:t xml:space="preserve">Zagrebu </w:t>
      </w:r>
      <w:r w:rsidR="0033302C" w:rsidRPr="0033302C">
        <w:t>8</w:t>
      </w:r>
      <w:r w:rsidR="00FD3388" w:rsidRPr="0033302C">
        <w:t xml:space="preserve">. </w:t>
      </w:r>
      <w:r w:rsidR="0033302C" w:rsidRPr="0033302C">
        <w:t>veljače</w:t>
      </w:r>
      <w:r w:rsidRPr="0033302C">
        <w:rPr>
          <w:lang w:val="pt-BR"/>
        </w:rPr>
        <w:t xml:space="preserve"> 201</w:t>
      </w:r>
      <w:r w:rsidR="0033302C" w:rsidRPr="0033302C">
        <w:rPr>
          <w:lang w:val="pt-BR"/>
        </w:rPr>
        <w:t>8</w:t>
      </w:r>
      <w:r w:rsidRPr="0033302C">
        <w:t xml:space="preserve">. u </w:t>
      </w:r>
      <w:r w:rsidR="0033302C" w:rsidRPr="0033302C">
        <w:t>9</w:t>
      </w:r>
      <w:r w:rsidR="00C70ACC" w:rsidRPr="0033302C">
        <w:t>.</w:t>
      </w:r>
      <w:r w:rsidR="0033302C" w:rsidRPr="0033302C">
        <w:t>0</w:t>
      </w:r>
      <w:r w:rsidR="00DC7C75" w:rsidRPr="0033302C">
        <w:t>0</w:t>
      </w:r>
      <w:r w:rsidRPr="0033302C">
        <w:t xml:space="preserve"> sati.</w:t>
      </w:r>
    </w:p>
    <w:p w:rsidRDefault="00A93839" w:rsidP="0033302C" w:rsidR="00A93839" w:rsidRPr="0033302C">
      <w:pPr>
        <w:ind w:firstLine="708"/>
      </w:pPr>
      <w:r w:rsidRPr="00DC7C75">
        <w:t xml:space="preserve">II. Za stečajnog upravitelja imenuje se </w:t>
      </w:r>
      <w:r w:rsidR="0033302C">
        <w:t>Iva Pinjuh Stjepović, OIB: 60842552274, Zagreb, Draškovićeva 4a, pp 544.</w:t>
      </w:r>
    </w:p>
    <w:p w:rsidRDefault="00A93839" w:rsidP="00BE5665" w:rsidR="00987276">
      <w:pPr>
        <w:ind w:firstLine="708"/>
        <w:jc w:val="both"/>
        <w:rPr>
          <w:lang w:val="pt-BR"/>
        </w:rPr>
      </w:pPr>
      <w:r w:rsidRPr="00A93839">
        <w:t xml:space="preserve">III. Zaključuje se stečajni postupak nad dužnikom </w:t>
      </w:r>
      <w:r w:rsidR="00B2723C">
        <w:rPr>
          <w:lang w:val="pt-BR"/>
        </w:rPr>
        <w:t>ZONA SALUS d.o.o., OIB: 54501111734, Zagreb, Dalmatinska 3</w:t>
      </w:r>
      <w:r w:rsidR="00987276">
        <w:rPr>
          <w:lang w:val="pt-BR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4C51DF" w:rsidP="004C51DF" w:rsidR="004C51DF">
      <w:pPr>
        <w:pStyle w:val="Tijeloteksta"/>
        <w:ind w:firstLine="708"/>
      </w:pPr>
      <w:r>
        <w:t xml:space="preserve">Financijska agencija, Regionalni centar Zagreb, podnijela je ovom sudu prijedlog za otvaranje stečajnog postupka nad dužnikom </w:t>
      </w:r>
      <w:r w:rsidR="00B2723C">
        <w:rPr>
          <w:lang w:val="pt-BR"/>
        </w:rPr>
        <w:t>ZONA SALUS d.o.o., OIB: 54501111734, Zagreb, Dalmatinska 3</w:t>
      </w:r>
      <w:r>
        <w:t>, na temelju čl. 444. stavka 2. Stečajnog zakona („Narodne novine“ broj 71/15, dalje: SZ).</w:t>
      </w:r>
    </w:p>
    <w:p w:rsidRDefault="00B2723C" w:rsidP="00B2723C" w:rsidR="00B2723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294</w:t>
      </w:r>
      <w:r w:rsidRPr="00070D63">
        <w:t xml:space="preserve"> dana, u ukupnom iznosu od </w:t>
      </w:r>
      <w:r>
        <w:t xml:space="preserve">20.596,82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723C" w:rsidP="00B2723C" w:rsidR="00B2723C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2723C" w:rsidP="00B2723C" w:rsidR="00B2723C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18. srpnja</w:t>
      </w:r>
      <w:r w:rsidRPr="00DF2988">
        <w:t xml:space="preserve"> 2017</w:t>
      </w:r>
      <w:r>
        <w:t xml:space="preserve">., kojim je pozvan na ročište 26. rujna </w:t>
      </w:r>
      <w:r w:rsidRPr="0001278B">
        <w:t xml:space="preserve">2017.,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Spisu prileži podnesak Ministarstva financija, Porezna uprava, </w:t>
      </w:r>
      <w:r w:rsidRPr="00A63350">
        <w:t xml:space="preserve">PU Zagreb, Albrechtova 42 </w:t>
      </w:r>
      <w:r>
        <w:t>od 24. svibnja 2017. (list 9 spisa) kojim obavještava sud da su uvidom u Informacijski sustav Porezne uprave te evidencije PBZO utvrdili da navedeni dužnik ne posjeduje pokretnu odnosno nepokretnu imovinu te da nemaju saznanja o istoj.</w:t>
      </w:r>
    </w:p>
    <w:p w:rsidRDefault="00987276" w:rsidP="00987276" w:rsidR="00987276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987276" w:rsidP="00B2723C" w:rsidR="00B2723C" w:rsidRPr="00374AB5">
      <w:pPr>
        <w:jc w:val="both"/>
      </w:pPr>
      <w:r w:rsidRPr="00323E38">
        <w:tab/>
        <w:t xml:space="preserve">Sukladno navedenoj odredbi, </w:t>
      </w:r>
      <w:r w:rsidR="00B2723C" w:rsidRPr="00374AB5">
        <w:t>ud je uvidom u Zajednički informacijski sustav zemljišnih knjiga i katastra od 9. listopada 2017. (list 18 spisa) utvrdio da dužnik nije vlasnik nekretnina.</w:t>
      </w:r>
    </w:p>
    <w:p w:rsidRDefault="00B2723C" w:rsidP="00B2723C" w:rsidR="00B2723C">
      <w:pPr>
        <w:jc w:val="both"/>
      </w:pPr>
      <w:r w:rsidRPr="0002701E">
        <w:tab/>
        <w:t>Uvidom u dopis FINE</w:t>
      </w:r>
      <w:r>
        <w:t xml:space="preserve"> od 18. svibnja 2017. (list 6 spisa) utvrđeno je da je dužnik na dan 15. svibnja 2017. u Očevidniku redoslijeda osnova za plaćanje imao neizvršene osnove za plaćanje u neprekinutom razdoblju od 916 dana u ukupnom iznosu od 17.124,56 kn.</w:t>
      </w:r>
    </w:p>
    <w:p w:rsidRDefault="00DC42BA" w:rsidP="00B2723C" w:rsidR="00DC42BA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A91C30" w:rsidR="00053309">
      <w:pPr>
        <w:pStyle w:val="Tijeloteksta"/>
        <w:ind w:firstLine="708"/>
      </w:pPr>
      <w:r w:rsidRPr="003A7D16">
        <w:t xml:space="preserve">Sud je rješenjem od </w:t>
      </w:r>
      <w:r w:rsidR="00B2723C">
        <w:t>10. listopada</w:t>
      </w:r>
      <w:r w:rsidR="00A91C30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2723C">
        <w:t>10. listopada</w:t>
      </w:r>
      <w:r w:rsidR="00A91C30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</w:t>
      </w:r>
      <w:r w:rsidR="004C51DF" w:rsidRPr="004C51DF">
        <w:t xml:space="preserve"> </w:t>
      </w:r>
      <w:r w:rsidR="004C51DF" w:rsidRPr="00323E38">
        <w:t>Područni ured Zagreb, Služba za naplatu i ov</w:t>
      </w:r>
      <w:r w:rsidR="004C51DF">
        <w:t>rhu, Zagreb, Albrechtova 42</w:t>
      </w:r>
      <w:r w:rsidR="00B85A18">
        <w:t xml:space="preserve"> te podatke iz</w:t>
      </w:r>
      <w:r w:rsidR="00B85A18" w:rsidRPr="00B85A18">
        <w:t xml:space="preserve"> </w:t>
      </w:r>
      <w:r w:rsidR="00B85A18">
        <w:t>Zajedničkog informacijskog</w:t>
      </w:r>
      <w:r w:rsidR="00B85A18" w:rsidRPr="00323E38">
        <w:t xml:space="preserve"> sustav</w:t>
      </w:r>
      <w:r w:rsidR="00B85A18">
        <w:t>a</w:t>
      </w:r>
      <w:r w:rsidR="00B85A18" w:rsidRPr="00323E38">
        <w:t xml:space="preserve"> zemljišnih knjiga i katastra</w:t>
      </w:r>
      <w:r w:rsidR="00B85A18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DD08D3" w:rsidP="00061A00" w:rsidR="00DD08D3">
      <w:pPr>
        <w:ind w:firstLine="708"/>
        <w:jc w:val="both"/>
      </w:pPr>
    </w:p>
    <w:p w:rsidRDefault="00363447" w:rsidP="00363447" w:rsidR="00C12410" w:rsidRPr="0033302C">
      <w:pPr>
        <w:jc w:val="center"/>
      </w:pPr>
      <w:r w:rsidRPr="00372077">
        <w:t xml:space="preserve">U </w:t>
      </w:r>
      <w:r w:rsidR="00C12410" w:rsidRPr="0033302C">
        <w:t>Zagreb</w:t>
      </w:r>
      <w:r w:rsidR="00CA4E71" w:rsidRPr="0033302C">
        <w:t xml:space="preserve">u </w:t>
      </w:r>
      <w:r w:rsidR="0033302C" w:rsidRPr="0033302C">
        <w:t>8</w:t>
      </w:r>
      <w:r w:rsidR="00FD3388" w:rsidRPr="0033302C">
        <w:t xml:space="preserve">. </w:t>
      </w:r>
      <w:r w:rsidR="0033302C" w:rsidRPr="0033302C">
        <w:t>veljače</w:t>
      </w:r>
      <w:r w:rsidR="00B6336F" w:rsidRPr="0033302C">
        <w:t xml:space="preserve"> </w:t>
      </w:r>
      <w:r w:rsidR="006A7E02" w:rsidRPr="0033302C">
        <w:t>201</w:t>
      </w:r>
      <w:r w:rsidR="0033302C" w:rsidRPr="0033302C">
        <w:t>8</w:t>
      </w:r>
      <w:r w:rsidR="00C12410" w:rsidRPr="0033302C">
        <w:t>.</w:t>
      </w:r>
    </w:p>
    <w:p w:rsidRDefault="00C12410" w:rsidP="00C12410" w:rsidR="00C12410" w:rsidRPr="0033302C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D08D3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D08D3" w:rsidP="007B64C7" w:rsidR="00DD08D3">
      <w:pPr>
        <w:ind w:firstLine="708" w:left="3540"/>
        <w:jc w:val="right"/>
      </w:pPr>
      <w:r>
        <w:t>Za točnost otpravka-ovlašteni službenik:</w:t>
      </w:r>
    </w:p>
    <w:p w:rsidRDefault="00DD08D3" w:rsidP="007B64C7" w:rsidR="00DD08D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3CD" w:rsidP="00B15477" w:rsidR="008923CD">
      <w:r>
        <w:separator/>
      </w:r>
    </w:p>
  </w:endnote>
  <w:endnote w:id="0" w:type="continuationSeparator">
    <w:p w:rsidRDefault="008923CD" w:rsidP="00B15477" w:rsidR="00892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3CD" w:rsidP="00B15477" w:rsidR="008923CD">
      <w:r>
        <w:separator/>
      </w:r>
    </w:p>
  </w:footnote>
  <w:footnote w:id="0" w:type="continuationSeparator">
    <w:p w:rsidRDefault="008923CD" w:rsidP="00B15477" w:rsidR="00892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D08D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85A18">
          <w:t>3</w:t>
        </w:r>
        <w:r w:rsidR="00987276">
          <w:t>0</w:t>
        </w:r>
        <w:r w:rsidR="00B2723C">
          <w:t>12</w:t>
        </w:r>
        <w:r w:rsidR="00993073">
          <w:t>/16</w:t>
        </w:r>
        <w:r w:rsidR="006A7E02">
          <w:t>-</w:t>
        </w:r>
        <w:r w:rsidR="00B2723C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3302C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1DF"/>
    <w:rsid w:val="004C5B58"/>
    <w:rsid w:val="004D34E6"/>
    <w:rsid w:val="00505924"/>
    <w:rsid w:val="0051697E"/>
    <w:rsid w:val="005224DC"/>
    <w:rsid w:val="00524651"/>
    <w:rsid w:val="00525D0B"/>
    <w:rsid w:val="005448EA"/>
    <w:rsid w:val="005A2B10"/>
    <w:rsid w:val="005E11C7"/>
    <w:rsid w:val="005F5F63"/>
    <w:rsid w:val="00603A21"/>
    <w:rsid w:val="00645B73"/>
    <w:rsid w:val="00693D34"/>
    <w:rsid w:val="006A2742"/>
    <w:rsid w:val="006A7E02"/>
    <w:rsid w:val="006F05DF"/>
    <w:rsid w:val="0070027B"/>
    <w:rsid w:val="00766941"/>
    <w:rsid w:val="007859F3"/>
    <w:rsid w:val="007A570C"/>
    <w:rsid w:val="007C030D"/>
    <w:rsid w:val="007E349A"/>
    <w:rsid w:val="00830ADC"/>
    <w:rsid w:val="00843BBB"/>
    <w:rsid w:val="0086652B"/>
    <w:rsid w:val="008923CD"/>
    <w:rsid w:val="008A1754"/>
    <w:rsid w:val="008D6A29"/>
    <w:rsid w:val="008E59F9"/>
    <w:rsid w:val="008F6699"/>
    <w:rsid w:val="008F76E8"/>
    <w:rsid w:val="009050DC"/>
    <w:rsid w:val="0093392E"/>
    <w:rsid w:val="0095290B"/>
    <w:rsid w:val="00975210"/>
    <w:rsid w:val="00987276"/>
    <w:rsid w:val="00992EBE"/>
    <w:rsid w:val="00993073"/>
    <w:rsid w:val="009B52EA"/>
    <w:rsid w:val="009B6435"/>
    <w:rsid w:val="009B7AB6"/>
    <w:rsid w:val="009C6B90"/>
    <w:rsid w:val="009D1342"/>
    <w:rsid w:val="009E4E4C"/>
    <w:rsid w:val="00A13D1D"/>
    <w:rsid w:val="00A1560F"/>
    <w:rsid w:val="00A17C2C"/>
    <w:rsid w:val="00A91C30"/>
    <w:rsid w:val="00A93839"/>
    <w:rsid w:val="00AD1CFD"/>
    <w:rsid w:val="00AE0570"/>
    <w:rsid w:val="00AE30AB"/>
    <w:rsid w:val="00B15477"/>
    <w:rsid w:val="00B1687B"/>
    <w:rsid w:val="00B2337F"/>
    <w:rsid w:val="00B2723C"/>
    <w:rsid w:val="00B458B9"/>
    <w:rsid w:val="00B47357"/>
    <w:rsid w:val="00B6336F"/>
    <w:rsid w:val="00B6403F"/>
    <w:rsid w:val="00B8024A"/>
    <w:rsid w:val="00B8114B"/>
    <w:rsid w:val="00B83F80"/>
    <w:rsid w:val="00B85A18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42BA"/>
    <w:rsid w:val="00DC7C75"/>
    <w:rsid w:val="00DD08D3"/>
    <w:rsid w:val="00E21DBD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D3388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3012</izvorni_sadrzaj>
    <derivirana_varijabla naziv="DomainObject.Predmet.Broj_1">3012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St-3012/2016</izvorni_sadrzaj>
    <derivirana_varijabla naziv="DomainObject.Predmet.OznakaBroj_1">St-3012/2016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SALUS d.o.o. zastupanog po punomoćniku Leonie Brzović</izvorni_sadrzaj>
    <derivirana_varijabla naziv="DomainObject.Predmet.ProtustrankaFormated_1">  ZONA SALUS d.o.o. zastupanog po punomoćniku Leonie Brzović</derivirana_varijabla>
  </DomainObject.Predmet.ProtustrankaFormated>
  <DomainObject.Predmet.ProtustrankaFormatedOIB>
    <izvorni_sadrzaj>  ZONA SALUS d.o.o., OIB 54501111734 zastupanog po punomoćniku Leonie Brzović</izvorni_sadrzaj>
    <derivirana_varijabla naziv="DomainObject.Predmet.ProtustrankaFormatedOIB_1">  ZONA SALUS d.o.o., OIB 54501111734 zastupanog po punomoćniku Leonie Brzović</derivirana_varijabla>
  </DomainObject.Predmet.ProtustrankaFormatedOIB>
  <DomainObject.Predmet.ProtustrankaFormatedWithAdress>
    <izvorni_sadrzaj> ZONA SALUS d.o.o., Dalmatinska 3, 10000 Zagreb zastupanog po punomoćniku Leonie Brzović</izvorni_sadrzaj>
    <derivirana_varijabla naziv="DomainObject.Predmet.ProtustrankaFormatedWithAdress_1"> ZONA SALUS d.o.o., Dalmatinska 3, 10000 Zagreb zastupanog po punomoćniku Leonie Brzović</derivirana_varijabla>
  </DomainObject.Predmet.ProtustrankaFormatedWithAdress>
  <DomainObject.Predmet.ProtustrankaFormatedWithAdressOIB>
    <izvorni_sadrzaj> ZONA SALUS d.o.o., OIB 54501111734, Dalmatinska 3, 10000 Zagreb zastupanog po punomoćniku Leonie Brzović</izvorni_sadrzaj>
    <derivirana_varijabla naziv="DomainObject.Predmet.ProtustrankaFormatedWithAdressOIB_1"> ZONA SALUS d.o.o., OIB 54501111734, Dalmatinska 3, 10000 Zagreb zastupanog po punomoćniku Leonie Brzović</derivirana_varijabla>
  </DomainObject.Predmet.ProtustrankaFormatedWithAdressOIB>
  <DomainObject.Predmet.ProtustrankaWithAdress>
    <izvorni_sadrzaj>ZONA SALUS d.o.o. Dalmatinska 3, 10000 Zagreb</izvorni_sadrzaj>
    <derivirana_varijabla naziv="DomainObject.Predmet.ProtustrankaWithAdress_1">ZONA SALUS d.o.o. Dalmatinska 3, 10000 Zagreb</derivirana_varijabla>
  </DomainObject.Predmet.ProtustrankaWithAdress>
  <DomainObject.Predmet.ProtustrankaWithAdressOIB>
    <izvorni_sadrzaj>ZONA SALUS d.o.o., OIB 54501111734, Dalmatinska 3, 10000 Zagreb</izvorni_sadrzaj>
    <derivirana_varijabla naziv="DomainObject.Predmet.ProtustrankaWithAdressOIB_1">ZONA SALUS d.o.o., OIB 54501111734, Dalmatinska 3, 10000 Zagreb</derivirana_varijabla>
  </DomainObject.Predmet.ProtustrankaWithAdressOIB>
  <DomainObject.Predmet.ProtustrankaNazivFormated>
    <izvorni_sadrzaj>ZONA SALUS d.o.o.</izvorni_sadrzaj>
    <derivirana_varijabla naziv="DomainObject.Predmet.ProtustrankaNazivFormated_1">ZONA SALUS d.o.o.</derivirana_varijabla>
  </DomainObject.Predmet.ProtustrankaNazivFormated>
  <DomainObject.Predmet.ProtustrankaNazivFormatedOIB>
    <izvorni_sadrzaj>ZONA SALUS d.o.o., OIB 54501111734</izvorni_sadrzaj>
    <derivirana_varijabla naziv="DomainObject.Predmet.ProtustrankaNazivFormatedOIB_1">ZONA SALUS d.o.o., OIB 54501111734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Leonie Brzović; VJEROVNICI</izvorni_sadrzaj>
    <derivirana_varijabla naziv="DomainObject.Predmet.StrankaFormated_1">  FINA Regionalni centar Zagreb; Leonie Brzović; VJEROVNICI</derivirana_varijabla>
  </DomainObject.Predmet.StrankaFormated>
  <DomainObject.Predmet.StrankaFormatedOIB>
    <izvorni_sadrzaj>  FINA Regionalni centar Zagreb, OIB 85821130368; Leonie Brzović, OIB 46778583220; VJEROVNICI</izvorni_sadrzaj>
    <derivirana_varijabla naziv="DomainObject.Predmet.StrankaFormatedOIB_1">  FINA Regionalni centar Zagreb, OIB 85821130368; Leonie Brzović, OIB 46778583220; VJEROVNICI</derivirana_varijabla>
  </DomainObject.Predmet.StrankaFormatedOIB>
  <DomainObject.Predmet.StrankaFormatedWithAdress>
    <izvorni_sadrzaj> FINA Regionalni centar Zagreb, Trg svibanjskih žrtava 1995. br. 1, 10000 Zagreb; Leonie Brzović, Gračanski Mihaljevac 7 B, 10000 Zagreb; VJEROVNICI</izvorni_sadrzaj>
    <derivirana_varijabla naziv="DomainObject.Predmet.StrankaFormatedWithAdress_1"> FINA Regionalni centar Zagreb, Trg svibanjskih žrtava 1995. br. 1, 10000 Zagreb; Leonie Brzović, Gračanski Mihaljevac 7 B, 10000 Zagreb; VJEROVNICI</derivirana_varijabla>
  </DomainObject.Predmet.StrankaFormatedWithAdress>
  <DomainObject.Predmet.StrankaFormatedWithAdressOIB>
    <izvorni_sadrzaj> FINA Regionalni centar Zagreb, OIB 85821130368, Trg svibanjskih žrtava 1995. br. 1, 10000 Zagreb; Leonie Brzović, OIB 46778583220, Gračanski Mihaljevac 7 B, 10000 Zagreb; VJEROVNICI</izvorni_sadrzaj>
    <derivirana_varijabla naziv="DomainObject.Predmet.StrankaFormatedWithAdressOIB_1"> FINA Regionalni centar Zagreb, OIB 85821130368, Trg svibanjskih žrtava 1995. br. 1, 10000 Zagreb; Leonie Brzović, OIB 46778583220, Gračanski Mihaljevac 7 B, 10000 Zagreb; VJEROVNICI</derivirana_varijabla>
  </DomainObject.Predmet.StrankaFormatedWithAdressOIB>
  <DomainObject.Predmet.StrankaWithAdress>
    <izvorni_sadrzaj>FINA Regionalni centar Zagreb Trg svibanjskih žrtava 1995. br. 1,10000 Zagreb,Leonie Brzović Gračanski Mihaljevac 7 B,10000 Zagreb,VJEROVNICI </izvorni_sadrzaj>
    <derivirana_varijabla naziv="DomainObject.Predmet.StrankaWithAdress_1">FINA Regionalni centar Zagreb Trg svibanjskih žrtava 1995. br. 1,10000 Zagreb,Leonie Brzović Gračanski Mihaljevac 7 B,10000 Zagreb,VJEROVNICI </derivirana_varijabla>
  </DomainObject.Predmet.StrankaWithAdress>
  <DomainObject.Predmet.StrankaWithAdressOIB>
    <izvorni_sadrzaj>FINA Regionalni centar Zagreb, OIB 85821130368, Trg svibanjskih žrtava 1995. br. 1,10000 Zagreb,Leonie Brzović, OIB 46778583220, Gračanski Mihaljevac 7 B,10000 Zagreb,VJEROVNICI</izvorni_sadrzaj>
    <derivirana_varijabla naziv="DomainObject.Predmet.StrankaWithAdressOIB_1">FINA Regionalni centar Zagreb, OIB 85821130368, Trg svibanjskih žrtava 1995. br. 1,10000 Zagreb,Leonie Brzović, OIB 46778583220, Gračanski Mihaljevac 7 B,10000 Zagreb,VJEROVNICI</derivirana_varijabla>
  </DomainObject.Predmet.StrankaWithAdressOIB>
  <DomainObject.Predmet.StrankaNazivFormated>
    <izvorni_sadrzaj>FINA Regionalni centar Zagreb,Leonie Brzović,VJEROVNICI</izvorni_sadrzaj>
    <derivirana_varijabla naziv="DomainObject.Predmet.StrankaNazivFormated_1">FINA Regionalni centar Zagreb,Leonie Brzović,VJEROVNICI</derivirana_varijabla>
  </DomainObject.Predmet.StrankaNazivFormated>
  <DomainObject.Predmet.StrankaNazivFormatedOIB>
    <izvorni_sadrzaj>FINA Regionalni centar Zagreb, OIB 85821130368,Leonie Brzović, OIB 46778583220,VJEROVNICI</izvorni_sadrzaj>
    <derivirana_varijabla naziv="DomainObject.Predmet.StrankaNazivFormatedOIB_1">FINA Regionalni centar Zagreb, OIB 85821130368,Leonie Brzović, OIB 46778583220,VJEROVNICI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Leonie Brzović</item>
      <item>VJEROVNICI</item>
    </izvorni_sadrzaj>
    <derivirana_varijabla naziv="DomainObject.Predmet.StrankaListFormated_1">
      <item>FINA Regionalni centar Zagreb</item>
      <item>Leonie Brzović</item>
      <item>VJEROVNICI</item>
    </derivirana_varijabla>
  </DomainObject.Predmet.StrankaListFormated>
  <DomainObject.Predmet.StrankaListFormatedOIB>
    <izvorni_sadrzaj>
      <item>FINA Regionalni centar Zagreb, OIB 85821130368</item>
      <item>Leonie Brzović, OIB 46778583220</item>
      <item>VJEROVNICI</item>
    </izvorni_sadrzaj>
    <derivirana_varijabla naziv="DomainObject.Predmet.StrankaListFormatedOIB_1">
      <item>FINA Regionalni centar Zagreb, OIB 85821130368</item>
      <item>Leonie Brzović, OIB 46778583220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Leonie Brzović, Gračanski Mihaljevac 7 B, 10000 Zagreb</item>
      <item>VJEROVNICI</item>
    </izvorni_sadrzaj>
    <derivirana_varijabla naziv="DomainObject.Predmet.StrankaListFormatedWithAdress_1">
      <item>FINA Regionalni centar Zagreb, Trg svibanjskih žrtava 1995. br. 1, 10000 Zagreb</item>
      <item>Leonie Brzović, Gračanski Mihaljevac 7 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Leonie Brzović, OIB 46778583220, Gračanski Mihaljevac 7 B,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Leonie Brzović, OIB 46778583220, Gračanski Mihaljevac 7 B, 10000 Zagreb</item>
      <item>VJEROVNICI</item>
    </derivirana_varijabla>
  </DomainObject.Predmet.StrankaListFormatedWithAdressOIB>
  <DomainObject.Predmet.StrankaListNazivFormated>
    <izvorni_sadrzaj>
      <item>FINA Regionalni centar Zagreb</item>
      <item>Leonie Brzović</item>
      <item>VJEROVNICI</item>
    </izvorni_sadrzaj>
    <derivirana_varijabla naziv="DomainObject.Predmet.StrankaListNazivFormated_1">
      <item>FINA Regionalni centar Zagreb</item>
      <item>Leonie Brzović</item>
      <item>VJEROVNICI</item>
    </derivirana_varijabla>
  </DomainObject.Predmet.StrankaListNazivFormated>
  <DomainObject.Predmet.StrankaListNazivFormatedOIB>
    <izvorni_sadrzaj>
      <item>FINA Regionalni centar Zagreb, OIB 85821130368</item>
      <item>Leonie Brzović, OIB 46778583220</item>
      <item>VJEROVNICI</item>
    </izvorni_sadrzaj>
    <derivirana_varijabla naziv="DomainObject.Predmet.StrankaListNazivFormatedOIB_1">
      <item>FINA Regionalni centar Zagreb, OIB 85821130368</item>
      <item>Leonie Brzović, OIB 46778583220</item>
      <item>VJEROVNICI</item>
    </derivirana_varijabla>
  </DomainObject.Predmet.StrankaListNazivFormatedOIB>
  <DomainObject.Predmet.ProtuStrankaListFormated>
    <izvorni_sadrzaj>
      <item>ZONA SALUS d.o.o. zastupanog po punomoćniku Leonie Brzović</item>
    </izvorni_sadrzaj>
    <derivirana_varijabla naziv="DomainObject.Predmet.ProtuStrankaListFormated_1">
      <item>ZONA SALUS d.o.o. zastupanog po punomoćniku Leonie Brzović</item>
    </derivirana_varijabla>
  </DomainObject.Predmet.ProtuStrankaListFormated>
  <DomainObject.Predmet.ProtuStrankaListFormatedOIB>
    <izvorni_sadrzaj>
      <item>ZONA SALUS d.o.o., OIB 54501111734 zastupanog po punomoćniku Leonie Brzović</item>
    </izvorni_sadrzaj>
    <derivirana_varijabla naziv="DomainObject.Predmet.ProtuStrankaListFormatedOIB_1">
      <item>ZONA SALUS d.o.o., OIB 54501111734 zastupanog po punomoćniku Leonie Brzović</item>
    </derivirana_varijabla>
  </DomainObject.Predmet.ProtuStrankaListFormatedOIB>
  <DomainObject.Predmet.ProtuStrankaListFormatedWithAdress>
    <izvorni_sadrzaj>
      <item>ZONA SALUS d.o.o., Dalmatinska 3, 10000 Zagreb zastupanog po punomoćniku Leonie Brzović</item>
    </izvorni_sadrzaj>
    <derivirana_varijabla naziv="DomainObject.Predmet.ProtuStrankaListFormatedWithAdress_1">
      <item>ZONA SALUS d.o.o., Dalmatinska 3, 10000 Zagreb zastupanog po punomoćniku Leonie Brzović</item>
    </derivirana_varijabla>
  </DomainObject.Predmet.ProtuStrankaListFormatedWithAdress>
  <DomainObject.Predmet.ProtuStrankaListFormatedWithAdressOIB>
    <izvorni_sadrzaj>
      <item>ZONA SALUS d.o.o., OIB 54501111734, Dalmatinska 3, 10000 Zagreb zastupanog po punomoćniku Leonie Brzović</item>
    </izvorni_sadrzaj>
    <derivirana_varijabla naziv="DomainObject.Predmet.ProtuStrankaListFormatedWithAdressOIB_1">
      <item>ZONA SALUS d.o.o., OIB 54501111734, Dalmatinska 3, 10000 Zagreb zastupanog po punomoćniku Leonie Brzović</item>
    </derivirana_varijabla>
  </DomainObject.Predmet.ProtuStrankaListFormatedWithAdressOIB>
  <DomainObject.Predmet.ProtuStrankaListNazivFormated>
    <izvorni_sadrzaj>
      <item>ZONA SALUS d.o.o.</item>
    </izvorni_sadrzaj>
    <derivirana_varijabla naziv="DomainObject.Predmet.ProtuStrankaListNazivFormated_1">
      <item>ZONA SALUS d.o.o.</item>
    </derivirana_varijabla>
  </DomainObject.Predmet.ProtuStrankaListNazivFormated>
  <DomainObject.Predmet.ProtuStrankaListNazivFormatedOIB>
    <izvorni_sadrzaj>
      <item>ZONA SALUS d.o.o., OIB 54501111734</item>
    </izvorni_sadrzaj>
    <derivirana_varijabla naziv="DomainObject.Predmet.ProtuStrankaListNazivFormatedOIB_1">
      <item>ZONA SALUS d.o.o., OIB 54501111734</item>
    </derivirana_varijabla>
  </DomainObject.Predmet.ProtuStrankaListNazivFormatedOIB>
  <DomainObject.Predmet.OstaliListFormated>
    <izvorni_sadrzaj>
      <item>Leonie Brzović punomoćnik sudionika u postupku ZONA SALUS d.o.o.</item>
      <item>Splitska banka dioničko društvo</item>
    </izvorni_sadrzaj>
    <derivirana_varijabla naziv="DomainObject.Predmet.OstaliListFormated_1">
      <item>Leonie Brzović punomoćnik sudionika u postupku ZONA SALUS d.o.o.</item>
      <item>Splitska banka dioničko društvo</item>
    </derivirana_varijabla>
  </DomainObject.Predmet.OstaliListFormated>
  <DomainObject.Predmet.OstaliListFormatedOIB>
    <izvorni_sadrzaj>
      <item>Leonie Brzović, OIB 46778583220 punomoćnik sudionika u postupku ZONA SALUS d.o.o.</item>
      <item>Splitska banka dioničko društvo, OIB 69326397242</item>
    </izvorni_sadrzaj>
    <derivirana_varijabla naziv="DomainObject.Predmet.OstaliListFormatedOIB_1">
      <item>Leonie Brzović, OIB 46778583220 punomoćnik sudionika u postupku ZONA SALUS d.o.o.</item>
      <item>Splitska banka dioničko društvo, OIB 69326397242</item>
    </derivirana_varijabla>
  </DomainObject.Predmet.OstaliListFormatedOIB>
  <DomainObject.Predmet.OstaliListFormatedWithAdress>
    <izvorni_sadrzaj>
      <item>Leonie Brzović, Gračanski Mihaljevac 7 B, 10000 Zagreb punomoćnik sudionika u postupku ZONA SALUS d.o.o.</item>
      <item>Splitska banka dioničko društvo, Domovinskog rata 61, 21000 Split</item>
    </izvorni_sadrzaj>
    <derivirana_varijabla naziv="DomainObject.Predmet.OstaliListFormatedWithAdress_1">
      <item>Leonie Brzović, Gračanski Mihaljevac 7 B, 10000 Zagreb punomoćnik sudionika u postupku ZONA SALUS d.o.o.</item>
      <item>Splitska banka dioničko društvo, Domovinskog rata 61, 21000 Split</item>
    </derivirana_varijabla>
  </DomainObject.Predmet.OstaliListFormatedWithAdress>
  <DomainObject.Predmet.OstaliListFormatedWithAdressOIB>
    <izvorni_sadrzaj>
      <item>Leonie Brzović, OIB 46778583220, Gračanski Mihaljevac 7 B, 10000 Zagreb punomoćnik sudionika u postupku ZONA SALUS d.o.o.</item>
      <item>Splitska banka dioničko društvo, OIB 69326397242, Domovinskog rata 61, 21000 Split</item>
    </izvorni_sadrzaj>
    <derivirana_varijabla naziv="DomainObject.Predmet.OstaliListFormatedWithAdressOIB_1">
      <item>Leonie Brzović, OIB 46778583220, Gračanski Mihaljevac 7 B, 10000 Zagreb punomoćnik sudionika u postupku ZONA SALUS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Leonie Brzović</item>
      <item>Splitska banka dioničko društvo</item>
    </izvorni_sadrzaj>
    <derivirana_varijabla naziv="DomainObject.Predmet.OstaliListNazivFormated_1">
      <item>Leonie Brzović</item>
      <item>Splitska banka dioničko društvo</item>
    </derivirana_varijabla>
  </DomainObject.Predmet.OstaliListNazivFormated>
  <DomainObject.Predmet.OstaliListNazivFormatedOIB>
    <izvorni_sadrzaj>
      <item>Leonie Brzović, OIB 46778583220</item>
      <item>Splitska banka dioničko društvo, OIB 69326397242</item>
    </izvorni_sadrzaj>
    <derivirana_varijabla naziv="DomainObject.Predmet.OstaliListNazivFormatedOIB_1">
      <item>Leonie Brzović, OIB 46778583220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ZONA SALUS d.o.o.</izvorni_sadrzaj>
    <derivirana_varijabla naziv="DomainObject.Predmet.ProtustrankaIDrugi_1">ZONA SALUS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ZONA SALUS d.o.o., OIB 54501111734, Dalmatinska 3, 10000 Zagreb</izvorni_sadrzaj>
    <derivirana_varijabla naziv="DomainObject.Predmet.ProtustrankaIDrugiAdressOIB_1">ZONA SALUS d.o.o., OIB 54501111734, Dalmatinska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SALUS d.o.o.</item>
      <item>Leonie Brzović</item>
      <item>Splitska banka dioničko društvo</item>
      <item>Leonie Brzović</item>
      <item>VJEROVNICI</item>
    </izvorni_sadrzaj>
    <derivirana_varijabla naziv="DomainObject.Predmet.SudioniciListNaziv_1">
      <item>FINA Regionalni centar Zagreb</item>
      <item>ZONA SALUS d.o.o.</item>
      <item>Leonie Brzović</item>
      <item>Splitska banka dioničko društvo</item>
      <item>Leonie Brzović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SALUS d.o.o., OIB 54501111734, Dalmatinska 3,10000 Zagreb</item>
      <item>Leonie Brzović, OIB 46778583220, Gračanski Mihaljevac 7 B,10000 Zagreb</item>
      <item>Splitska banka dioničko društvo, OIB 69326397242, Domovinskog rata 61,21000 Split</item>
      <item>Leonie Brzović, OIB 46778583220, Gračanski Mihaljevac 7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ZONA SALUS d.o.o., OIB 54501111734, Dalmatinska 3,10000 Zagreb</item>
      <item>Leonie Brzović, OIB 46778583220, Gračanski Mihaljevac 7 B,10000 Zagreb</item>
      <item>Splitska banka dioničko društvo, OIB 69326397242, Domovinskog rata 61,21000 Split</item>
      <item>Leonie Brzović, OIB 46778583220, Gračanski Mihaljevac 7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54501111734</item>
      <item>, OIB 46778583220</item>
      <item>, OIB 69326397242</item>
      <item>, OIB 46778583220</item>
      <item>, OIB null</item>
    </izvorni_sadrzaj>
    <derivirana_varijabla naziv="DomainObject.Predmet.SudioniciListNazivOIB_1">
      <item>, OIB 85821130368</item>
      <item>, OIB 54501111734</item>
      <item>, OIB 46778583220</item>
      <item>, OIB 69326397242</item>
      <item>, OIB 46778583220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679F7-DC2A-40C1-A857-D2414A201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5411</properties:Characters>
  <properties:Lines>107</properties:Lines>
  <properties:Paragraphs>33</properties:Paragraphs>
  <properties:TotalTime>467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2018-02-08T07:42:00Z</cp:lastPrinted>
  <dcterms:modified xmlns:xsi="http://www.w3.org/2001/XMLSchema-instance" xsi:type="dcterms:W3CDTF">2018-02-08T07:42:00Z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