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4158" w14:paraId="ad44158" w:rsidRDefault="00FD10DE" w:rsidP="0009063B" w:rsidR="0009063B" w:rsidRPr="00543D60">
      <w:pPr>
        <w15:collapsed w:val="false"/>
      </w:pPr>
      <w:r w:rsidRPr="00543D60">
        <w:t xml:space="preserve">               </w:t>
      </w:r>
      <w:r w:rsidR="0009063B" w:rsidRPr="00543D60">
        <w:t xml:space="preserve">   </w:t>
      </w:r>
      <w:r w:rsidR="0009063B" w:rsidRPr="00543D6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543D60">
        <w:t xml:space="preserve">                                                            </w:t>
      </w:r>
    </w:p>
    <w:p w:rsidRDefault="0009063B" w:rsidP="0009063B" w:rsidR="004736D2" w:rsidRPr="00543D60">
      <w:r w:rsidRPr="00543D60">
        <w:t xml:space="preserve">   </w:t>
      </w:r>
    </w:p>
    <w:p w:rsidRDefault="0009063B" w:rsidP="0009063B" w:rsidR="0009063B" w:rsidRPr="00543D60">
      <w:r w:rsidRPr="00543D60">
        <w:t xml:space="preserve"> REPUBLIKA HRVATSKA </w:t>
      </w:r>
      <w:r w:rsidRPr="00543D60">
        <w:tab/>
      </w:r>
      <w:r w:rsidRPr="00543D60">
        <w:tab/>
      </w:r>
      <w:r w:rsidRPr="00543D60">
        <w:tab/>
      </w:r>
      <w:r w:rsidRPr="00543D60">
        <w:tab/>
      </w:r>
      <w:r w:rsidRPr="00543D60">
        <w:tab/>
      </w:r>
    </w:p>
    <w:p w:rsidRDefault="0009063B" w:rsidP="0009063B" w:rsidR="0064065E" w:rsidRPr="00543D60">
      <w:r w:rsidRPr="00543D60">
        <w:t xml:space="preserve"> TRGOVAČKI SUD U </w:t>
      </w:r>
      <w:r w:rsidR="0064065E" w:rsidRPr="00543D60">
        <w:t xml:space="preserve">RIJECI </w:t>
      </w:r>
    </w:p>
    <w:p w:rsidRDefault="0064065E" w:rsidP="0009063B" w:rsidR="0064065E" w:rsidRPr="00543D60">
      <w:r w:rsidRPr="00543D60">
        <w:t xml:space="preserve">      </w:t>
      </w:r>
      <w:r w:rsidR="004C2ED7" w:rsidRPr="00543D60">
        <w:t xml:space="preserve">           </w:t>
      </w:r>
      <w:r w:rsidRPr="00543D60">
        <w:t xml:space="preserve"> Rijeka</w:t>
      </w:r>
      <w:r w:rsidR="004C2ED7" w:rsidRPr="00543D60">
        <w:t xml:space="preserve"> </w:t>
      </w:r>
    </w:p>
    <w:p w:rsidRDefault="0064065E" w:rsidP="0009063B" w:rsidR="0009063B" w:rsidRPr="00543D60">
      <w:pPr>
        <w:jc w:val="both"/>
      </w:pPr>
      <w:r w:rsidRPr="00543D60">
        <w:t xml:space="preserve"> </w:t>
      </w:r>
    </w:p>
    <w:p w:rsidRDefault="0064065E" w:rsidP="0009063B" w:rsidR="0064065E" w:rsidRPr="00543D60">
      <w:pPr>
        <w:jc w:val="center"/>
      </w:pPr>
    </w:p>
    <w:p w:rsidRDefault="0009063B" w:rsidP="0009063B" w:rsidR="0009063B" w:rsidRPr="00543D60">
      <w:pPr>
        <w:jc w:val="center"/>
      </w:pPr>
      <w:r w:rsidRPr="00543D60">
        <w:t xml:space="preserve">R E P U B L I K A </w:t>
      </w:r>
      <w:r w:rsidR="004736D2" w:rsidRPr="00543D60">
        <w:t xml:space="preserve">  </w:t>
      </w:r>
      <w:r w:rsidRPr="00543D60">
        <w:t xml:space="preserve"> H R V A T S K A</w:t>
      </w:r>
    </w:p>
    <w:p w:rsidRDefault="0009063B" w:rsidP="0009063B" w:rsidR="0009063B" w:rsidRPr="00543D60"/>
    <w:p w:rsidRDefault="0009063B" w:rsidP="0009063B" w:rsidR="0009063B" w:rsidRPr="00543D60">
      <w:pPr>
        <w:jc w:val="center"/>
      </w:pPr>
      <w:r w:rsidRPr="00543D60">
        <w:t>R J E Š E N</w:t>
      </w:r>
      <w:r w:rsidR="004736D2" w:rsidRPr="00543D60">
        <w:t xml:space="preserve"> </w:t>
      </w:r>
      <w:r w:rsidRPr="00543D60">
        <w:t>J E</w:t>
      </w:r>
    </w:p>
    <w:p w:rsidRDefault="0009063B" w:rsidP="0009063B" w:rsidR="0009063B" w:rsidRPr="00543D60"/>
    <w:p w:rsidRDefault="003037C3" w:rsidP="0009063B" w:rsidR="003037C3" w:rsidRPr="00543D60"/>
    <w:p w:rsidRDefault="005557CA" w:rsidP="00962487" w:rsidR="0009063B" w:rsidRPr="00543D60">
      <w:pPr>
        <w:ind w:firstLine="708"/>
        <w:jc w:val="both"/>
      </w:pPr>
      <w:r w:rsidRPr="00543D60">
        <w:t xml:space="preserve">Trgovački sud u </w:t>
      </w:r>
      <w:r w:rsidR="004736D2" w:rsidRPr="00543D60">
        <w:t>Rijeci</w:t>
      </w:r>
      <w:r w:rsidRPr="00543D60">
        <w:t xml:space="preserve">, po sucu </w:t>
      </w:r>
      <w:proofErr w:type="spellStart"/>
      <w:r w:rsidR="0064065E" w:rsidRPr="00543D60">
        <w:t>Liljani</w:t>
      </w:r>
      <w:proofErr w:type="spellEnd"/>
      <w:r w:rsidR="0064065E" w:rsidRPr="00543D60">
        <w:t xml:space="preserve"> Ugrin, kao sucu pojedincu </w:t>
      </w:r>
      <w:r w:rsidRPr="00543D60">
        <w:t xml:space="preserve">u </w:t>
      </w:r>
      <w:r w:rsidR="00962487" w:rsidRPr="00543D60">
        <w:t>stečajnom postupku nad Stečajnom masom iza JADRAN USLUGE društvo s ograničenom odgovornošću za hotelijerst</w:t>
      </w:r>
      <w:r w:rsidR="00543D60">
        <w:t xml:space="preserve">vo i turizam </w:t>
      </w:r>
      <w:proofErr w:type="spellStart"/>
      <w:r w:rsidR="00543D60">
        <w:t>Rabac</w:t>
      </w:r>
      <w:proofErr w:type="spellEnd"/>
      <w:r w:rsidR="00543D60">
        <w:t>, Jadranska 2</w:t>
      </w:r>
      <w:r w:rsidR="00962487" w:rsidRPr="00543D60">
        <w:t xml:space="preserve"> ( MBS 040370223 – OIB 56767452262 ) na ispitnom ročištu vjerovnika održanom dana 12. travnja 2017. u prisutnosti stečajnog upravitelja, punomoćnika i zastupnika </w:t>
      </w:r>
    </w:p>
    <w:p w:rsidRDefault="00EF7E9E" w:rsidP="0009063B" w:rsidR="00EF7E9E" w:rsidRPr="00543D60">
      <w:pPr>
        <w:jc w:val="both"/>
      </w:pPr>
    </w:p>
    <w:p w:rsidRDefault="0009063B" w:rsidP="0009063B" w:rsidR="0009063B" w:rsidRPr="00543D60">
      <w:pPr>
        <w:ind w:firstLine="708"/>
      </w:pPr>
      <w:r w:rsidRPr="00543D60">
        <w:tab/>
      </w:r>
      <w:r w:rsidRPr="00543D60">
        <w:tab/>
      </w:r>
      <w:r w:rsidRPr="00543D60">
        <w:tab/>
      </w:r>
      <w:r w:rsidRPr="00543D60">
        <w:tab/>
        <w:t xml:space="preserve">     r i j e š i o   j e</w:t>
      </w:r>
    </w:p>
    <w:p w:rsidRDefault="005557CA" w:rsidP="005557CA" w:rsidR="005557CA" w:rsidRPr="00543D60">
      <w:pPr>
        <w:ind w:left="1080"/>
        <w:jc w:val="both"/>
      </w:pPr>
    </w:p>
    <w:p w:rsidRDefault="003037C3" w:rsidP="005557CA" w:rsidR="003037C3" w:rsidRPr="00543D60">
      <w:pPr>
        <w:ind w:left="1080"/>
        <w:jc w:val="both"/>
      </w:pPr>
    </w:p>
    <w:p w:rsidRDefault="002529CA" w:rsidP="002529CA" w:rsidR="002529CA" w:rsidRPr="00543D60">
      <w:pPr>
        <w:jc w:val="both"/>
      </w:pPr>
      <w:r w:rsidRPr="00543D60">
        <w:t>I</w:t>
      </w:r>
      <w:r w:rsidRPr="00543D60">
        <w:tab/>
        <w:t>Utvrđen</w:t>
      </w:r>
      <w:r w:rsidR="002946C5" w:rsidRPr="00543D60">
        <w:t>a je  tražbina drugog višeg isplatnog reda:</w:t>
      </w:r>
    </w:p>
    <w:p w:rsidRDefault="002529CA" w:rsidP="002529CA" w:rsidR="002529CA" w:rsidRPr="00543D60">
      <w:pPr>
        <w:jc w:val="both"/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564"/>
        <w:gridCol w:w="6666"/>
        <w:gridCol w:w="1842"/>
      </w:tblGrid>
      <w:tr w:rsidTr="002946C5" w:rsidR="002529CA" w:rsidRPr="00543D60">
        <w:trPr>
          <w:trHeight w:val="512"/>
        </w:trPr>
        <w:tc>
          <w:tcPr>
            <w:tcW w:type="dxa" w:w="564"/>
            <w:noWrap/>
            <w:hideMark/>
          </w:tcPr>
          <w:p w:rsidRDefault="002529CA" w:rsidP="009C46D1" w:rsidR="002529CA" w:rsidRPr="00543D60">
            <w:pPr>
              <w:jc w:val="left"/>
            </w:pPr>
            <w:proofErr w:type="spellStart"/>
            <w:r w:rsidRPr="00543D60">
              <w:t>rb</w:t>
            </w:r>
            <w:proofErr w:type="spellEnd"/>
            <w:r w:rsidRPr="00543D60">
              <w:t>.</w:t>
            </w:r>
          </w:p>
        </w:tc>
        <w:tc>
          <w:tcPr>
            <w:tcW w:type="dxa" w:w="6666"/>
            <w:noWrap/>
            <w:hideMark/>
          </w:tcPr>
          <w:p w:rsidRDefault="002529CA" w:rsidP="009C46D1" w:rsidR="002529CA" w:rsidRPr="00543D60">
            <w:pPr>
              <w:jc w:val="left"/>
            </w:pPr>
            <w:r w:rsidRPr="00543D60">
              <w:t>naziv vjerovnika</w:t>
            </w:r>
          </w:p>
        </w:tc>
        <w:tc>
          <w:tcPr>
            <w:tcW w:type="dxa" w:w="1842"/>
            <w:hideMark/>
          </w:tcPr>
          <w:p w:rsidRDefault="002529CA" w:rsidP="009C46D1" w:rsidR="002529CA" w:rsidRPr="00543D60">
            <w:pPr>
              <w:jc w:val="right"/>
            </w:pPr>
            <w:r w:rsidRPr="00543D60">
              <w:t>iznos tražbine</w:t>
            </w:r>
          </w:p>
        </w:tc>
      </w:tr>
      <w:tr w:rsidTr="002946C5" w:rsidR="00962487" w:rsidRPr="00543D60">
        <w:trPr>
          <w:trHeight w:val="315"/>
        </w:trPr>
        <w:tc>
          <w:tcPr>
            <w:tcW w:type="dxa" w:w="564"/>
          </w:tcPr>
          <w:p w:rsidRDefault="00962487" w:rsidP="009400AA" w:rsidR="00962487" w:rsidRPr="00543D60">
            <w:pPr>
              <w:jc w:val="left"/>
              <w:rPr>
                <w:bCs w:val="false"/>
              </w:rPr>
            </w:pPr>
            <w:r w:rsidRPr="00543D60">
              <w:t>1.</w:t>
            </w:r>
          </w:p>
        </w:tc>
        <w:tc>
          <w:tcPr>
            <w:tcW w:type="dxa" w:w="6666"/>
            <w:noWrap/>
          </w:tcPr>
          <w:p w:rsidRDefault="00962487" w:rsidP="009400AA" w:rsidR="00962487" w:rsidRPr="00543D60">
            <w:pPr>
              <w:rPr>
                <w:color w:val="000000"/>
              </w:rPr>
            </w:pPr>
            <w:r w:rsidRPr="00543D60">
              <w:rPr>
                <w:color w:val="000000"/>
              </w:rPr>
              <w:t>Jadran d.d. Crikvenica, Bana Jelačića 16, OIB: 56994999963</w:t>
            </w:r>
            <w:r w:rsidR="002946C5" w:rsidRPr="00543D60">
              <w:rPr>
                <w:color w:val="000000"/>
              </w:rPr>
              <w:t xml:space="preserve"> ( 1 )</w:t>
            </w:r>
          </w:p>
        </w:tc>
        <w:tc>
          <w:tcPr>
            <w:tcW w:type="dxa" w:w="1842"/>
            <w:noWrap/>
          </w:tcPr>
          <w:p w:rsidRDefault="00962487" w:rsidP="009400AA" w:rsidR="00962487" w:rsidRPr="00543D60">
            <w:pPr>
              <w:jc w:val="right"/>
              <w:rPr>
                <w:color w:val="000000"/>
              </w:rPr>
            </w:pPr>
            <w:r w:rsidRPr="00543D60">
              <w:rPr>
                <w:color w:val="000000"/>
              </w:rPr>
              <w:t>7.564.932,95 kn</w:t>
            </w:r>
          </w:p>
        </w:tc>
      </w:tr>
    </w:tbl>
    <w:p w:rsidRDefault="00962487" w:rsidP="002529CA" w:rsidR="00962487" w:rsidRPr="00543D60"/>
    <w:p w:rsidRDefault="002529CA" w:rsidP="002946C5" w:rsidR="002529CA" w:rsidRPr="00543D60">
      <w:pPr>
        <w:rPr>
          <w:bCs w:val="false"/>
        </w:rPr>
      </w:pPr>
      <w:r w:rsidRPr="00543D60">
        <w:t>II</w:t>
      </w:r>
      <w:r w:rsidRPr="00543D60">
        <w:tab/>
      </w:r>
      <w:r w:rsidRPr="00543D60">
        <w:rPr>
          <w:bCs w:val="false"/>
        </w:rPr>
        <w:t>Osporen</w:t>
      </w:r>
      <w:r w:rsidR="002946C5" w:rsidRPr="00543D60">
        <w:rPr>
          <w:bCs w:val="false"/>
        </w:rPr>
        <w:t xml:space="preserve">e </w:t>
      </w:r>
      <w:r w:rsidRPr="00543D60">
        <w:rPr>
          <w:bCs w:val="false"/>
        </w:rPr>
        <w:t>tražbin</w:t>
      </w:r>
      <w:r w:rsidR="002946C5" w:rsidRPr="00543D60">
        <w:rPr>
          <w:bCs w:val="false"/>
        </w:rPr>
        <w:t>e</w:t>
      </w:r>
      <w:r w:rsidRPr="00543D60">
        <w:rPr>
          <w:bCs w:val="false"/>
        </w:rPr>
        <w:t xml:space="preserve"> </w:t>
      </w:r>
    </w:p>
    <w:p w:rsidRDefault="002946C5" w:rsidP="002946C5" w:rsidR="002946C5" w:rsidRPr="00543D60"/>
    <w:p w:rsidRDefault="002529CA" w:rsidP="00962487" w:rsidR="002529CA" w:rsidRPr="00543D60">
      <w:pPr>
        <w:jc w:val="both"/>
        <w:rPr>
          <w:bCs w:val="false"/>
        </w:rPr>
      </w:pPr>
      <w:r w:rsidRPr="00543D60">
        <w:t>1.</w:t>
      </w:r>
      <w:r w:rsidRPr="00543D60">
        <w:tab/>
      </w:r>
      <w:r w:rsidR="00962487" w:rsidRPr="00543D60">
        <w:rPr>
          <w:bCs w:val="false"/>
        </w:rPr>
        <w:t xml:space="preserve">Stečajni vjerovnik Jadran d.d. Crikvenica, Bana Jelačića 16, OIB: 56994999963 osporio je tražbinu drugog višeg isplatnog reda vjerovnika </w:t>
      </w:r>
      <w:r w:rsidR="0042106B" w:rsidRPr="00543D60">
        <w:rPr>
          <w:bCs w:val="false"/>
        </w:rPr>
        <w:t>REPUBLIK</w:t>
      </w:r>
      <w:r w:rsidR="00962487" w:rsidRPr="00543D60">
        <w:rPr>
          <w:bCs w:val="false"/>
        </w:rPr>
        <w:t>E</w:t>
      </w:r>
      <w:r w:rsidR="0042106B" w:rsidRPr="00543D60">
        <w:rPr>
          <w:bCs w:val="false"/>
        </w:rPr>
        <w:t xml:space="preserve"> HRVATSK</w:t>
      </w:r>
      <w:r w:rsidR="00962487" w:rsidRPr="00543D60">
        <w:rPr>
          <w:bCs w:val="false"/>
        </w:rPr>
        <w:t>E</w:t>
      </w:r>
      <w:r w:rsidR="002946C5" w:rsidRPr="00543D60">
        <w:rPr>
          <w:bCs w:val="false"/>
        </w:rPr>
        <w:t xml:space="preserve"> ( 2 ) </w:t>
      </w:r>
      <w:r w:rsidR="0042106B" w:rsidRPr="00543D60">
        <w:rPr>
          <w:bCs w:val="false"/>
        </w:rPr>
        <w:t xml:space="preserve"> </w:t>
      </w:r>
      <w:r w:rsidR="00962487" w:rsidRPr="00543D60">
        <w:rPr>
          <w:bCs w:val="false"/>
        </w:rPr>
        <w:t xml:space="preserve"> </w:t>
      </w:r>
      <w:r w:rsidRPr="00543D60">
        <w:t xml:space="preserve">u iznosu do </w:t>
      </w:r>
      <w:r w:rsidR="00962487" w:rsidRPr="00543D60">
        <w:t>60.889,11 kn</w:t>
      </w:r>
      <w:r w:rsidRPr="00543D60">
        <w:t>.</w:t>
      </w:r>
    </w:p>
    <w:p w:rsidRDefault="00283DF8" w:rsidP="00283DF8" w:rsidR="00283DF8" w:rsidRPr="00543D60">
      <w:pPr>
        <w:jc w:val="both"/>
        <w:rPr>
          <w:rFonts w:eastAsia="MS Mincho"/>
        </w:rPr>
      </w:pPr>
    </w:p>
    <w:p w:rsidRDefault="00283DF8" w:rsidP="00283DF8" w:rsidR="00283DF8" w:rsidRPr="00543D60">
      <w:pPr>
        <w:ind w:firstLine="708"/>
        <w:jc w:val="both"/>
        <w:rPr>
          <w:rFonts w:eastAsia="MS Mincho"/>
        </w:rPr>
      </w:pPr>
      <w:r w:rsidRPr="00543D60">
        <w:rPr>
          <w:rFonts w:eastAsia="MS Mincho"/>
        </w:rPr>
        <w:t xml:space="preserve">Upućuje se osporavatelj radi dokazivanja osnovanosti osporavanja pokrenuti parnicu </w:t>
      </w:r>
      <w:r w:rsidR="00962487" w:rsidRPr="00543D60">
        <w:rPr>
          <w:rFonts w:eastAsia="MS Mincho"/>
        </w:rPr>
        <w:t>u roku od osam dana od dana pravomoćnosti rješenja o upućivanju u parnicu, odnosno primitka drugostupanjske odluke</w:t>
      </w:r>
      <w:r w:rsidRPr="00543D60">
        <w:rPr>
          <w:rFonts w:eastAsia="MS Mincho"/>
        </w:rPr>
        <w:t>, inače će se smatrati da je odustao od prava na vođenje parnice i smatrat će se da je osporavanje otklonjeno.</w:t>
      </w:r>
    </w:p>
    <w:p w:rsidRDefault="005557CA" w:rsidP="005557CA" w:rsidR="005557CA" w:rsidRPr="00543D60">
      <w:pPr>
        <w:jc w:val="both"/>
      </w:pPr>
    </w:p>
    <w:p w:rsidRDefault="005557CA" w:rsidP="005557CA" w:rsidR="005557CA" w:rsidRPr="00543D60">
      <w:pPr>
        <w:jc w:val="center"/>
      </w:pPr>
      <w:r w:rsidRPr="00543D60">
        <w:t>Obrazloženje</w:t>
      </w:r>
    </w:p>
    <w:p w:rsidRDefault="00ED64D7" w:rsidP="005557CA" w:rsidR="00ED64D7" w:rsidRPr="00543D60">
      <w:pPr>
        <w:pStyle w:val="Tijeloteksta"/>
        <w:spacing w:after="0"/>
        <w:jc w:val="center"/>
      </w:pPr>
    </w:p>
    <w:p w:rsidRDefault="002529CA" w:rsidP="002529CA" w:rsidR="00E603EE" w:rsidRPr="00543D60">
      <w:pPr>
        <w:ind w:firstLine="708"/>
        <w:jc w:val="both"/>
        <w:rPr>
          <w:rFonts w:eastAsia="MS Mincho"/>
        </w:rPr>
      </w:pPr>
      <w:r w:rsidRPr="00543D60">
        <w:rPr>
          <w:rFonts w:eastAsia="MS Mincho"/>
        </w:rPr>
        <w:t xml:space="preserve">Na </w:t>
      </w:r>
      <w:r w:rsidR="00962487" w:rsidRPr="00543D60">
        <w:rPr>
          <w:rFonts w:eastAsia="MS Mincho"/>
        </w:rPr>
        <w:t xml:space="preserve">ispitnom ročištu vjerovnika </w:t>
      </w:r>
      <w:r w:rsidRPr="00543D60">
        <w:rPr>
          <w:rFonts w:eastAsia="MS Mincho"/>
        </w:rPr>
        <w:t xml:space="preserve">ispitane su sve prijave tražbina </w:t>
      </w:r>
      <w:r w:rsidR="00962487" w:rsidRPr="00543D60">
        <w:rPr>
          <w:rFonts w:eastAsia="MS Mincho"/>
        </w:rPr>
        <w:t xml:space="preserve">koje je pravovremeno primio stečajni upravitelj </w:t>
      </w:r>
      <w:r w:rsidRPr="00543D60">
        <w:rPr>
          <w:rFonts w:eastAsia="MS Mincho"/>
        </w:rPr>
        <w:t>prema svojim iznosima i redu</w:t>
      </w:r>
      <w:r w:rsidR="00E603EE" w:rsidRPr="00543D60">
        <w:rPr>
          <w:rFonts w:eastAsia="MS Mincho"/>
        </w:rPr>
        <w:t xml:space="preserve">, time da vjerovnici prije ispitnog ročišta upozoreni po članku 265. stavak 4. SZ.  </w:t>
      </w:r>
    </w:p>
    <w:p w:rsidRDefault="002B55E5" w:rsidP="006D3DFA" w:rsidR="002B55E5" w:rsidRPr="00543D60">
      <w:pPr>
        <w:pStyle w:val="Bezproreda"/>
        <w:ind w:firstLine="708"/>
        <w:jc w:val="both"/>
      </w:pPr>
      <w:r w:rsidRPr="00543D60">
        <w:t xml:space="preserve">Sud je sukladno odredbi članka 264. Stečajnog zakona („Narodne novine“ broj 71/15, u daljnjem tekstu: SZ) sastavio tablicu ispitanih tražbina u koju je za svaku prijavljenu tražbinu unio u kojoj je mjeri tražbina utvrđena prema svom iznosu i svom redu odnosno tko je tražbinu osporio. </w:t>
      </w:r>
    </w:p>
    <w:p w:rsidRDefault="00E603EE" w:rsidP="006D3DFA" w:rsidR="001F02BF" w:rsidRPr="00543D60">
      <w:pPr>
        <w:pStyle w:val="Bezproreda"/>
        <w:ind w:firstLine="708"/>
        <w:jc w:val="both"/>
        <w:rPr>
          <w:color w:val="000000"/>
        </w:rPr>
      </w:pPr>
      <w:r w:rsidRPr="00543D60">
        <w:lastRenderedPageBreak/>
        <w:t xml:space="preserve">Kako je na temelju </w:t>
      </w:r>
      <w:r w:rsidR="00A90822" w:rsidRPr="00543D60">
        <w:t>tablice ispitanih tražbina</w:t>
      </w:r>
      <w:r w:rsidRPr="00543D60">
        <w:t xml:space="preserve"> utvrđeno</w:t>
      </w:r>
      <w:r w:rsidR="002946C5" w:rsidRPr="00543D60">
        <w:t xml:space="preserve">, tražbina </w:t>
      </w:r>
      <w:r w:rsidR="001F02BF" w:rsidRPr="00543D60">
        <w:t xml:space="preserve">koju je </w:t>
      </w:r>
      <w:r w:rsidR="00EF774F" w:rsidRPr="00543D60">
        <w:rPr>
          <w:color w:val="000000"/>
        </w:rPr>
        <w:t>prizna</w:t>
      </w:r>
      <w:r w:rsidR="001F02BF" w:rsidRPr="00543D60">
        <w:rPr>
          <w:color w:val="000000"/>
        </w:rPr>
        <w:t>o</w:t>
      </w:r>
      <w:r w:rsidR="00EF774F" w:rsidRPr="00543D60">
        <w:rPr>
          <w:color w:val="000000"/>
        </w:rPr>
        <w:t xml:space="preserve"> stečajni upravitelj i </w:t>
      </w:r>
      <w:r w:rsidR="001F02BF" w:rsidRPr="00543D60">
        <w:rPr>
          <w:color w:val="000000"/>
        </w:rPr>
        <w:t xml:space="preserve">nije </w:t>
      </w:r>
      <w:r w:rsidR="002946C5" w:rsidRPr="00543D60">
        <w:rPr>
          <w:color w:val="000000"/>
        </w:rPr>
        <w:t xml:space="preserve">ju </w:t>
      </w:r>
      <w:r w:rsidR="00EF774F" w:rsidRPr="00543D60">
        <w:rPr>
          <w:color w:val="000000"/>
        </w:rPr>
        <w:t>ospori</w:t>
      </w:r>
      <w:r w:rsidR="001F02BF" w:rsidRPr="00543D60">
        <w:rPr>
          <w:color w:val="000000"/>
        </w:rPr>
        <w:t xml:space="preserve">o </w:t>
      </w:r>
      <w:r w:rsidRPr="00543D60">
        <w:rPr>
          <w:color w:val="000000"/>
        </w:rPr>
        <w:t xml:space="preserve">koji od stečajnih vjerovnika </w:t>
      </w:r>
      <w:r w:rsidR="001F02BF" w:rsidRPr="00543D60">
        <w:rPr>
          <w:color w:val="000000"/>
        </w:rPr>
        <w:t xml:space="preserve">sukladno odredbi članka 263. SZ smatra se utvrđenom, pa je o toj tražbini </w:t>
      </w:r>
      <w:r w:rsidR="002946C5" w:rsidRPr="00543D60">
        <w:rPr>
          <w:color w:val="000000"/>
        </w:rPr>
        <w:t xml:space="preserve">valjalo </w:t>
      </w:r>
      <w:r w:rsidR="001F02BF" w:rsidRPr="00543D60">
        <w:rPr>
          <w:color w:val="000000"/>
        </w:rPr>
        <w:t>odlučiti temeljem odredbe članka 265. stavak 1. SZ kao pod točkom I izreke ovog rješenja.</w:t>
      </w:r>
    </w:p>
    <w:p w:rsidRDefault="001F02BF" w:rsidP="002529CA" w:rsidR="001F02BF" w:rsidRPr="00543D60">
      <w:pPr>
        <w:ind w:firstLine="708"/>
        <w:jc w:val="both"/>
      </w:pPr>
      <w:r w:rsidRPr="00543D60">
        <w:rPr>
          <w:bCs w:val="false"/>
        </w:rPr>
        <w:t xml:space="preserve">Stečajni vjerovnik Jadran d.d. Crikvenica, Bana Jelačića 16, OIB: 56994999963 osporio je tražbinu drugog višeg isplatnog reda </w:t>
      </w:r>
      <w:r w:rsidR="00543D60">
        <w:rPr>
          <w:bCs w:val="false"/>
        </w:rPr>
        <w:t>vjerovnika REPUBLIKE HRVATSKE</w:t>
      </w:r>
      <w:r w:rsidRPr="00543D60">
        <w:rPr>
          <w:bCs w:val="false"/>
        </w:rPr>
        <w:t xml:space="preserve"> </w:t>
      </w:r>
      <w:r w:rsidRPr="00543D60">
        <w:t>u iznosu do 60.889,11 kn uz obrazloženje da ističe prigovor zastare.</w:t>
      </w:r>
    </w:p>
    <w:p w:rsidRDefault="001F02BF" w:rsidP="002529CA" w:rsidR="001F02BF" w:rsidRPr="00543D60">
      <w:pPr>
        <w:ind w:firstLine="708"/>
        <w:jc w:val="both"/>
      </w:pPr>
      <w:r w:rsidRPr="00543D60">
        <w:t xml:space="preserve">Kako </w:t>
      </w:r>
      <w:r w:rsidR="00E603EE" w:rsidRPr="00543D60">
        <w:t xml:space="preserve">na ispitnom ročištu </w:t>
      </w:r>
      <w:r w:rsidRPr="00543D60">
        <w:t>osporavanje nije otklonjeno</w:t>
      </w:r>
      <w:r w:rsidR="00E603EE" w:rsidRPr="00543D60">
        <w:t>,</w:t>
      </w:r>
      <w:r w:rsidR="00EF7E9E" w:rsidRPr="00543D60">
        <w:t xml:space="preserve"> </w:t>
      </w:r>
      <w:r w:rsidR="00E603EE" w:rsidRPr="00543D60">
        <w:t>budući za</w:t>
      </w:r>
      <w:r w:rsidR="00FF1C87" w:rsidRPr="00543D60">
        <w:t xml:space="preserve"> </w:t>
      </w:r>
      <w:r w:rsidR="00E603EE" w:rsidRPr="00543D60">
        <w:t xml:space="preserve">osporenu tražbinu postoji ovršna isprava, sud je </w:t>
      </w:r>
      <w:r w:rsidR="00EF7E9E" w:rsidRPr="00543D60">
        <w:t xml:space="preserve">temeljem odredbe članka </w:t>
      </w:r>
      <w:r w:rsidRPr="00543D60">
        <w:t xml:space="preserve">265. stavak 1., članka 266. stavak 4. i članka 267. SZ odlučio kao pod točkom II izreke ovog rješenja. </w:t>
      </w:r>
    </w:p>
    <w:p w:rsidRDefault="001F02BF" w:rsidP="002529CA" w:rsidR="001F02BF" w:rsidRPr="00543D60">
      <w:pPr>
        <w:ind w:firstLine="708"/>
        <w:jc w:val="both"/>
      </w:pPr>
    </w:p>
    <w:p w:rsidRDefault="00827EB0" w:rsidP="002946C5" w:rsidR="00827EB0" w:rsidRPr="00543D60">
      <w:pPr>
        <w:jc w:val="both"/>
      </w:pPr>
    </w:p>
    <w:p w:rsidRDefault="002529CA" w:rsidP="002946C5" w:rsidR="002529CA" w:rsidRPr="00543D60">
      <w:pPr>
        <w:jc w:val="center"/>
      </w:pPr>
      <w:r w:rsidRPr="00543D60">
        <w:t xml:space="preserve">U Rijeci, </w:t>
      </w:r>
      <w:r w:rsidRPr="00543D60">
        <w:rPr>
          <w:rFonts w:eastAsia="MS Mincho"/>
        </w:rPr>
        <w:t>1</w:t>
      </w:r>
      <w:r w:rsidR="002946C5" w:rsidRPr="00543D60">
        <w:rPr>
          <w:rFonts w:eastAsia="MS Mincho"/>
        </w:rPr>
        <w:t>2</w:t>
      </w:r>
      <w:r w:rsidRPr="00543D60">
        <w:rPr>
          <w:rFonts w:eastAsia="MS Mincho"/>
        </w:rPr>
        <w:t xml:space="preserve">. </w:t>
      </w:r>
      <w:r w:rsidR="00543D60">
        <w:rPr>
          <w:rFonts w:eastAsia="MS Mincho"/>
        </w:rPr>
        <w:t>trav</w:t>
      </w:r>
      <w:r w:rsidR="002946C5" w:rsidRPr="00543D60">
        <w:rPr>
          <w:rFonts w:eastAsia="MS Mincho"/>
        </w:rPr>
        <w:t xml:space="preserve">nja </w:t>
      </w:r>
      <w:r w:rsidRPr="00543D60">
        <w:rPr>
          <w:rFonts w:eastAsia="MS Mincho"/>
        </w:rPr>
        <w:t>201</w:t>
      </w:r>
      <w:r w:rsidR="002946C5" w:rsidRPr="00543D60">
        <w:rPr>
          <w:rFonts w:eastAsia="MS Mincho"/>
        </w:rPr>
        <w:t>7</w:t>
      </w:r>
      <w:r w:rsidRPr="00543D60">
        <w:t>.</w:t>
      </w:r>
    </w:p>
    <w:p w:rsidRDefault="002529CA" w:rsidP="002529CA" w:rsidR="002529CA" w:rsidRPr="00543D60">
      <w:pPr>
        <w:jc w:val="both"/>
      </w:pPr>
    </w:p>
    <w:p w:rsidRDefault="00CA58D0" w:rsidP="00CA58D0" w:rsidR="002529CA" w:rsidRPr="00543D60">
      <w:pPr>
        <w:jc w:val="both"/>
      </w:pPr>
      <w:r w:rsidRPr="00543D60">
        <w:t xml:space="preserve">                                                                                                                                       S</w:t>
      </w:r>
      <w:r w:rsidR="002529CA" w:rsidRPr="00543D60">
        <w:t xml:space="preserve">udac  </w:t>
      </w:r>
    </w:p>
    <w:p w:rsidRDefault="002529CA" w:rsidP="002529CA" w:rsidR="002529CA" w:rsidRPr="00543D60">
      <w:pPr>
        <w:jc w:val="both"/>
      </w:pPr>
      <w:r w:rsidRPr="00543D60">
        <w:t xml:space="preserve">                                                                                                                 </w:t>
      </w:r>
    </w:p>
    <w:p w:rsidRDefault="002529CA" w:rsidP="002529CA" w:rsidR="002529CA" w:rsidRPr="00543D60">
      <w:pPr>
        <w:jc w:val="right"/>
      </w:pPr>
      <w:r w:rsidRPr="00543D60">
        <w:t xml:space="preserve">Liljana Ugrin    </w:t>
      </w:r>
    </w:p>
    <w:p w:rsidRDefault="002529CA" w:rsidP="002529CA" w:rsidR="002529CA" w:rsidRPr="00543D60">
      <w:pPr>
        <w:jc w:val="both"/>
        <w:rPr>
          <w:rFonts w:eastAsia="MS Mincho"/>
        </w:rPr>
      </w:pPr>
    </w:p>
    <w:p w:rsidRDefault="002529CA" w:rsidP="002529CA" w:rsidR="002529CA" w:rsidRPr="00543D60">
      <w:pPr>
        <w:jc w:val="both"/>
        <w:rPr>
          <w:rFonts w:eastAsia="MS Mincho"/>
        </w:rPr>
      </w:pPr>
    </w:p>
    <w:p w:rsidRDefault="002529CA" w:rsidP="002529CA" w:rsidR="002529CA" w:rsidRPr="00543D60">
      <w:pPr>
        <w:jc w:val="both"/>
        <w:rPr>
          <w:rFonts w:eastAsia="MS Mincho"/>
        </w:rPr>
      </w:pPr>
    </w:p>
    <w:p w:rsidRDefault="002529CA" w:rsidP="002529CA" w:rsidR="002529CA" w:rsidRPr="00543D60">
      <w:pPr>
        <w:jc w:val="both"/>
        <w:rPr>
          <w:rFonts w:eastAsia="MS Mincho"/>
        </w:rPr>
      </w:pPr>
    </w:p>
    <w:p w:rsidRDefault="00CA58D0" w:rsidP="00CA58D0" w:rsidR="00CA58D0" w:rsidRPr="00543D60">
      <w:r w:rsidRPr="00543D60">
        <w:t xml:space="preserve">POUKA O PRAVOM LIJEKU </w:t>
      </w:r>
    </w:p>
    <w:p w:rsidRDefault="00CA58D0" w:rsidP="00CA58D0" w:rsidR="00CA58D0" w:rsidRPr="00543D60"/>
    <w:p w:rsidRDefault="002946C5" w:rsidP="002946C5" w:rsidR="00EF7E9E" w:rsidRPr="00543D60">
      <w:pPr>
        <w:ind w:firstLine="708"/>
        <w:jc w:val="both"/>
      </w:pPr>
      <w:r w:rsidRPr="00543D60">
        <w:t xml:space="preserve">Protiv ovog rješenja pravo na žalbu ima svaki vjerovnik u dijelu koji se tiče njegove prijavljene tražbine, odnosno tražbine koju je osporio i stečajni upravitelj ( članak </w:t>
      </w:r>
      <w:r w:rsidR="00E603EE" w:rsidRPr="00543D60">
        <w:t>265. stavak 3. SZ ).</w:t>
      </w:r>
      <w:r w:rsidRPr="00543D60">
        <w:t xml:space="preserve"> Žalba se podnosi ovom sudu u roku od osam dana od dana primitka rješenja, u 3 primjerka, a o žalbi odlučuje  Visoki  trgovački sud Republike Hrvatske ( članak  19. SZ )</w:t>
      </w:r>
    </w:p>
    <w:p w:rsidRDefault="00EF7E9E" w:rsidP="002529CA" w:rsidR="00EF7E9E" w:rsidRPr="00543D60">
      <w:pPr>
        <w:jc w:val="both"/>
      </w:pPr>
    </w:p>
    <w:p w:rsidRDefault="002946C5" w:rsidP="002529CA" w:rsidR="002946C5" w:rsidRPr="00543D60">
      <w:pPr>
        <w:jc w:val="both"/>
      </w:pPr>
    </w:p>
    <w:p w:rsidRDefault="002946C5" w:rsidP="002529CA" w:rsidR="002946C5" w:rsidRPr="00543D60">
      <w:pPr>
        <w:jc w:val="both"/>
      </w:pPr>
    </w:p>
    <w:p w:rsidRDefault="002946C5" w:rsidP="002529CA" w:rsidR="002946C5" w:rsidRPr="00543D60">
      <w:pPr>
        <w:jc w:val="both"/>
      </w:pPr>
      <w:bookmarkStart w:name="_GoBack" w:id="0"/>
      <w:bookmarkEnd w:id="0"/>
    </w:p>
    <w:p w:rsidRDefault="002529CA" w:rsidP="002529CA" w:rsidR="002529CA" w:rsidRPr="00543D60">
      <w:pPr>
        <w:jc w:val="both"/>
      </w:pPr>
      <w:r w:rsidRPr="00543D60">
        <w:t>DNA</w:t>
      </w:r>
    </w:p>
    <w:p w:rsidRDefault="004616F7" w:rsidP="002529CA" w:rsidR="002529CA" w:rsidRPr="00543D60">
      <w:pPr>
        <w:jc w:val="both"/>
      </w:pPr>
      <w:r w:rsidRPr="00543D60">
        <w:t>R</w:t>
      </w:r>
      <w:r w:rsidR="002529CA" w:rsidRPr="00543D60">
        <w:t xml:space="preserve">ješenje dostaviti stečajnom upravitelju </w:t>
      </w:r>
    </w:p>
    <w:p w:rsidRDefault="004616F7" w:rsidP="002529CA" w:rsidR="002529CA" w:rsidRPr="00543D60">
      <w:pPr>
        <w:jc w:val="both"/>
      </w:pPr>
      <w:r w:rsidRPr="00543D60">
        <w:t>R</w:t>
      </w:r>
      <w:r w:rsidR="002529CA" w:rsidRPr="00543D60">
        <w:t>ješenje objaviti na mrežnoj stranici e- oglasne ploče suda</w:t>
      </w:r>
    </w:p>
    <w:p w:rsidRDefault="004616F7" w:rsidP="002529CA" w:rsidR="002529CA" w:rsidRPr="00543D60">
      <w:pPr>
        <w:jc w:val="both"/>
      </w:pPr>
      <w:r w:rsidRPr="00543D60">
        <w:t>Izvadak iz rješenja o osporenim tražbinama dostaviti vjerovnicima</w:t>
      </w:r>
    </w:p>
    <w:p w:rsidRDefault="002529CA" w:rsidP="002529CA" w:rsidR="002529CA" w:rsidRPr="00543D60">
      <w:pPr>
        <w:jc w:val="both"/>
      </w:pPr>
      <w:r w:rsidRPr="00543D60">
        <w:t xml:space="preserve">U Rijeci, </w:t>
      </w:r>
      <w:r w:rsidR="00E603EE" w:rsidRPr="00543D60">
        <w:rPr>
          <w:rFonts w:eastAsia="MS Mincho"/>
        </w:rPr>
        <w:t>12. travanja 2017</w:t>
      </w:r>
      <w:r w:rsidR="004616F7" w:rsidRPr="00543D60">
        <w:rPr>
          <w:rFonts w:eastAsia="MS Mincho"/>
        </w:rPr>
        <w:t>.</w:t>
      </w:r>
    </w:p>
    <w:sectPr w:rsidSect="00C40FD5" w:rsidR="002529CA" w:rsidRPr="00543D60">
      <w:headerReference w:type="default" r:id="rId10"/>
      <w:headerReference w:type="firs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B6A" w:rsidP="0009063B" w:rsidR="004E1B6A">
      <w:r>
        <w:separator/>
      </w:r>
    </w:p>
  </w:endnote>
  <w:endnote w:id="0" w:type="continuationSeparator">
    <w:p w:rsidRDefault="004E1B6A" w:rsidP="0009063B" w:rsidR="004E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BA5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B6A" w:rsidP="0009063B" w:rsidR="004E1B6A">
      <w:r>
        <w:separator/>
      </w:r>
    </w:p>
  </w:footnote>
  <w:footnote w:id="0" w:type="continuationSeparator">
    <w:p w:rsidRDefault="004E1B6A" w:rsidP="0009063B" w:rsidR="004E1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CE5" w:rsidP="00500CE5" w:rsidR="00500CE5">
    <w:pPr>
      <w:pStyle w:val="Zaglavlje"/>
      <w:jc w:val="right"/>
    </w:pPr>
    <w:r>
      <w:t>Poslovni broj: 7 St-84/2017-16</w:t>
    </w:r>
  </w:p>
  <w:p w:rsidRDefault="00500CE5" w:rsidR="00500C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St-84</w:t>
    </w:r>
    <w:r>
      <w:t>/</w:t>
    </w:r>
    <w:r w:rsidR="00357F4C">
      <w:t>2017</w:t>
    </w:r>
    <w:r>
      <w:t>-</w:t>
    </w:r>
    <w:r w:rsidR="00357F4C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C06EA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1B6A"/>
    <w:rsid w:val="004E254B"/>
    <w:rsid w:val="00500CE5"/>
    <w:rsid w:val="00514642"/>
    <w:rsid w:val="00543D60"/>
    <w:rsid w:val="00554328"/>
    <w:rsid w:val="005557CA"/>
    <w:rsid w:val="00592450"/>
    <w:rsid w:val="00596D05"/>
    <w:rsid w:val="0064065E"/>
    <w:rsid w:val="0066158C"/>
    <w:rsid w:val="00663809"/>
    <w:rsid w:val="00685AED"/>
    <w:rsid w:val="006D3DFA"/>
    <w:rsid w:val="00702229"/>
    <w:rsid w:val="007643BC"/>
    <w:rsid w:val="0079633A"/>
    <w:rsid w:val="00810325"/>
    <w:rsid w:val="00827C7E"/>
    <w:rsid w:val="00827EB0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C1CE9"/>
    <w:rsid w:val="00BC6974"/>
    <w:rsid w:val="00BF0DCE"/>
    <w:rsid w:val="00C35BA5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St-84/2017-16</izvorni_sadrzaj>
    <derivirana_varijabla naziv="DomainObject.Oznaka_1">St-84/2017-16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JADRAN USLUGE d.o.o.</izvorni_sadrzaj>
    <derivirana_varijabla naziv="DomainObject.Predmet.ProtustrankaFormated_1">  Stečajna masa JADRAN USLUGE d.o.o.</derivirana_varijabla>
  </DomainObject.Predmet.ProtustrankaFormated>
  <DomainObject.Predmet.ProtustrankaFormatedOIB>
    <izvorni_sadrzaj>  Stečajna masa JADRAN USLUGE d.o.o., OIB 13456343486</izvorni_sadrzaj>
    <derivirana_varijabla naziv="DomainObject.Predmet.ProtustrankaFormatedOIB_1">  Stečajna masa JADRAN USLUGE d.o.o., OIB 13456343486</derivirana_varijabla>
  </DomainObject.Predmet.ProtustrankaFormatedOIB>
  <DomainObject.Predmet.ProtustrankaFormatedWithAdress>
    <izvorni_sadrzaj> Stečajna masa JADRAN USLUGE d.o.o., Ivana Skomerže 1, 51260 Crikvenica</izvorni_sadrzaj>
    <derivirana_varijabla naziv="DomainObject.Predmet.ProtustrankaFormatedWithAdress_1"> Stečajna masa JADRAN USLUGE d.o.o., Ivana Skomerže 1, 51260 Crikvenica</derivirana_varijabla>
  </DomainObject.Predmet.ProtustrankaFormatedWithAdress>
  <DomainObject.Predmet.ProtustrankaFormatedWithAdressOIB>
    <izvorni_sadrzaj> Stečajna masa JADRAN USLUGE d.o.o., OIB 13456343486, Ivana Skomerže 1, 51260 Crikvenica</izvorni_sadrzaj>
    <derivirana_varijabla naziv="DomainObject.Predmet.ProtustrankaFormatedWithAdressOIB_1"> Stečajna masa JADRAN USLUGE d.o.o., OIB 13456343486, Ivana Skomerže 1, 51260 Crikvenica</derivirana_varijabla>
  </DomainObject.Predmet.ProtustrankaFormatedWithAdressOIB>
  <DomainObject.Predmet.ProtustrankaWithAdress>
    <izvorni_sadrzaj>Stečajna masa JADRAN USLUGE d.o.o. Ivana Skomerže 1, 51260 Crikvenica</izvorni_sadrzaj>
    <derivirana_varijabla naziv="DomainObject.Predmet.ProtustrankaWithAdress_1">Stečajna masa JADRAN USLUGE d.o.o. Ivana Skomerže 1, 51260 Crikvenica</derivirana_varijabla>
  </DomainObject.Predmet.ProtustrankaWithAdress>
  <DomainObject.Predmet.ProtustrankaWithAdressOIB>
    <izvorni_sadrzaj>Stečajna masa JADRAN USLUGE d.o.o., OIB 13456343486, Ivana Skomerže 1, 51260 Crikvenica</izvorni_sadrzaj>
    <derivirana_varijabla naziv="DomainObject.Predmet.ProtustrankaWithAdressOIB_1">Stečajna masa JADRAN USLUGE d.o.o., OIB 13456343486, Ivana Skomerže 1, 51260 Crikvenica</derivirana_varijabla>
  </DomainObject.Predmet.ProtustrankaWithAdressOIB>
  <DomainObject.Predmet.ProtustrankaNazivFormated>
    <izvorni_sadrzaj>Stečajna masa JADRAN USLUGE d.o.o.</izvorni_sadrzaj>
    <derivirana_varijabla naziv="DomainObject.Predmet.ProtustrankaNazivFormated_1">Stečajna masa JADRAN USLUGE d.o.o.</derivirana_varijabla>
  </DomainObject.Predmet.ProtustrankaNazivFormated>
  <DomainObject.Predmet.ProtustrankaNazivFormatedOIB>
    <izvorni_sadrzaj>Stečajna masa JADRAN USLUGE d.o.o., OIB 13456343486</izvorni_sadrzaj>
    <derivirana_varijabla naziv="DomainObject.Predmet.ProtustrankaNazivFormatedOIB_1">Stečajna masa JADRAN USLUGE d.o.o., OIB 13456343486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</izvorni_sadrzaj>
    <derivirana_varijabla naziv="DomainObject.Predmet.StrankaFormated_1">  JADRAN d.d.</derivirana_varijabla>
  </DomainObject.Predmet.StrankaFormated>
  <DomainObject.Predmet.StrankaFormatedOIB>
    <izvorni_sadrzaj>  JADRAN d.d., OIB 56994999963</izvorni_sadrzaj>
    <derivirana_varijabla naziv="DomainObject.Predmet.StrankaFormatedOIB_1">  JADRAN d.d., OIB 56994999963</derivirana_varijabla>
  </DomainObject.Predmet.StrankaFormatedOIB>
  <DomainObject.Predmet.StrankaFormatedWithAdress>
    <izvorni_sadrzaj> JADRAN d.d., Bana Jelačića 16, 51260 Crikvenica</izvorni_sadrzaj>
    <derivirana_varijabla naziv="DomainObject.Predmet.StrankaFormatedWithAdress_1"> JADRAN d.d., Bana Jelačića 16, 51260 Crikvenica</derivirana_varijabla>
  </DomainObject.Predmet.StrankaFormatedWithAdress>
  <DomainObject.Predmet.StrankaFormatedWithAdressOIB>
    <izvorni_sadrzaj> JADRAN d.d., OIB 56994999963, Bana Jelačića 16, 51260 Crikvenica</izvorni_sadrzaj>
    <derivirana_varijabla naziv="DomainObject.Predmet.StrankaFormatedWithAdressOIB_1"> JADRAN d.d., OIB 56994999963, Bana Jelačića 16, 51260 Crikvenica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JADRAN d.d.</item>
    </izvorni_sadrzaj>
    <derivirana_varijabla naziv="DomainObject.Predmet.StrankaListFormated_1">
      <item>JADRAN d.d.</item>
    </derivirana_varijabla>
  </DomainObject.Predmet.StrankaListFormated>
  <DomainObject.Predmet.StrankaListFormatedOIB>
    <izvorni_sadrzaj>
      <item>JADRAN d.d., OIB 56994999963</item>
    </izvorni_sadrzaj>
    <derivirana_varijabla naziv="DomainObject.Predmet.StrankaListFormatedOIB_1">
      <item>JADRAN d.d., OIB 56994999963</item>
    </derivirana_varijabla>
  </DomainObject.Predmet.StrankaListFormatedOIB>
  <DomainObject.Predmet.StrankaListFormatedWithAdress>
    <izvorni_sadrzaj>
      <item>JADRAN d.d., Bana Jelačića 16, 51260 Crikvenica</item>
    </izvorni_sadrzaj>
    <derivirana_varijabla naziv="DomainObject.Predmet.StrankaListFormatedWithAdress_1">
      <item>JADRAN d.d., Bana Jelačića 16, 51260 Crikvenica</item>
    </derivirana_varijabla>
  </DomainObject.Predmet.StrankaListFormatedWithAdress>
  <DomainObject.Predmet.StrankaListFormatedWithAdressOIB>
    <izvorni_sadrzaj>
      <item>JADRAN d.d., OIB 56994999963, Bana Jelačića 16, 51260 Crikvenica</item>
    </izvorni_sadrzaj>
    <derivirana_varijabla naziv="DomainObject.Predmet.StrankaListFormatedWithAdressOIB_1">
      <item>JADRAN d.d., OIB 56994999963, Bana Jelačića 16, 51260 Crikvenica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JADRAN USLUGE d.o.o.</item>
    </izvorni_sadrzaj>
    <derivirana_varijabla naziv="DomainObject.Predmet.ProtuStrankaListFormated_1">
      <item>Stečajna masa JADRAN USLUGE d.o.o.</item>
    </derivirana_varijabla>
  </DomainObject.Predmet.ProtuStrankaListFormated>
  <DomainObject.Predmet.ProtuStrankaListFormatedOIB>
    <izvorni_sadrzaj>
      <item>Stečajna masa JADRAN USLUGE d.o.o., OIB 13456343486</item>
    </izvorni_sadrzaj>
    <derivirana_varijabla naziv="DomainObject.Predmet.ProtuStrankaListFormatedOIB_1">
      <item>Stečajna masa JADRAN USLUGE d.o.o., OIB 13456343486</item>
    </derivirana_varijabla>
  </DomainObject.Predmet.ProtuStrankaListFormatedOIB>
  <DomainObject.Predmet.ProtuStrankaListFormatedWithAdress>
    <izvorni_sadrzaj>
      <item>Stečajna masa JADRAN USLUGE d.o.o., Ivana Skomerže 1, 51260 Crikvenica</item>
    </izvorni_sadrzaj>
    <derivirana_varijabla naziv="DomainObject.Predmet.ProtuStrankaListFormatedWithAdress_1">
      <item>Stečajna masa JADRAN USLUGE d.o.o., Ivana Skomerže 1, 51260 Crikvenica</item>
    </derivirana_varijabla>
  </DomainObject.Predmet.ProtuStrankaListFormatedWithAdress>
  <DomainObject.Predmet.ProtuStrankaListFormatedWithAdressOIB>
    <izvorni_sadrzaj>
      <item>Stečajna masa JADRAN USLUGE d.o.o., OIB 13456343486, Ivana Skomerže 1, 51260 Crikvenica</item>
    </izvorni_sadrzaj>
    <derivirana_varijabla naziv="DomainObject.Predmet.ProtuStrankaListFormatedWithAdressOIB_1">
      <item>Stečajna masa JADRAN USLUGE d.o.o., OIB 13456343486, Ivana Skomerže 1, 51260 Crikvenica</item>
    </derivirana_varijabla>
  </DomainObject.Predmet.ProtuStrankaListFormatedWithAdressOIB>
  <DomainObject.Predmet.ProtuStrankaListNazivFormated>
    <izvorni_sadrzaj>
      <item>Stečajna masa JADRAN USLUGE d.o.o.</item>
    </izvorni_sadrzaj>
    <derivirana_varijabla naziv="DomainObject.Predmet.ProtuStrankaListNazivFormated_1">
      <item>Stečajna masa JADRAN USLUGE d.o.o.</item>
    </derivirana_varijabla>
  </DomainObject.Predmet.ProtuStrankaListNazivFormated>
  <DomainObject.Predmet.ProtuStrankaListNazivFormatedOIB>
    <izvorni_sadrzaj>
      <item>Stečajna masa JADRAN USLUGE d.o.o., OIB 13456343486</item>
    </izvorni_sadrzaj>
    <derivirana_varijabla naziv="DomainObject.Predmet.ProtuStrankaListNazivFormatedOIB_1">
      <item>Stečajna masa JADRAN USLUGE d.o.o., OIB 13456343486</item>
    </derivirana_varijabla>
  </DomainObject.Predmet.ProtuStrankaListNazivFormatedOIB>
  <DomainObject.Predmet.OstaliListFormated>
    <izvorni_sadrzaj>
      <item>Hrvoje Vukić</item>
    </izvorni_sadrzaj>
    <derivirana_varijabla naziv="DomainObject.Predmet.OstaliListFormated_1">
      <item>Hrvoje Vukić</item>
    </derivirana_varijabla>
  </DomainObject.Predmet.OstaliListFormated>
  <DomainObject.Predmet.OstaliListFormatedOIB>
    <izvorni_sadrzaj>
      <item>Hrvoje Vukić</item>
    </izvorni_sadrzaj>
    <derivirana_varijabla naziv="DomainObject.Predmet.OstaliListFormatedOIB_1">
      <item>Hrvoje Vukić</item>
    </derivirana_varijabla>
  </DomainObject.Predmet.OstaliListFormatedOIB>
  <DomainObject.Predmet.OstaliListFormatedWithAdress>
    <izvorni_sadrzaj>
      <item>Hrvoje Vukić, N. Tesle 9/V-VI, 51000 Rijeka</item>
    </izvorni_sadrzaj>
    <derivirana_varijabla naziv="DomainObject.Predmet.OstaliListFormatedWithAdress_1">
      <item>Hrvoje Vukić, N. Tesle 9/V-VI, 51000 Rijeka</item>
    </derivirana_varijabla>
  </DomainObject.Predmet.OstaliListFormatedWithAdress>
  <DomainObject.Predmet.OstaliListFormatedWithAdressOIB>
    <izvorni_sadrzaj>
      <item>Hrvoje Vukić, N. Tesle 9/V-VI, 51000 Rijeka</item>
    </izvorni_sadrzaj>
    <derivirana_varijabla naziv="DomainObject.Predmet.OstaliListFormatedWithAdressOIB_1">
      <item>Hrvoje Vukić, N. Tesle 9/V-VI, 51000 Rijeka</item>
    </derivirana_varijabla>
  </DomainObject.Predmet.OstaliListFormatedWithAdressOIB>
  <DomainObject.Predmet.OstaliListNazivFormated>
    <izvorni_sadrzaj>
      <item>Hrvoje Vukić</item>
    </izvorni_sadrzaj>
    <derivirana_varijabla naziv="DomainObject.Predmet.OstaliListNazivFormated_1">
      <item>Hrvoje Vukić</item>
    </derivirana_varijabla>
  </DomainObject.Predmet.OstaliListNazivFormated>
  <DomainObject.Predmet.OstaliListNazivFormatedOIB>
    <izvorni_sadrzaj>
      <item>Hrvoje Vukić</item>
    </izvorni_sadrzaj>
    <derivirana_varijabla naziv="DomainObject.Predmet.OstaliListNazivFormatedOIB_1"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St-84/2017-16</izvorni_sadrzaj>
    <derivirana_varijabla naziv="DomainObject.PoslovniBrojDokumenta_1">St-84/2017-16</derivirana_varijabla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JADRAN USLUGE d.o.o.</izvorni_sadrzaj>
    <derivirana_varijabla naziv="DomainObject.Predmet.ProtustrankaIDrugi_1">Stečajna masa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JADRAN USLUGE d.o.o., OIB 13456343486, Ivana Skomerže 1, 51260 Crikvenica</izvorni_sadrzaj>
    <derivirana_varijabla naziv="DomainObject.Predmet.ProtustrankaIDrugiAdressOIB_1">Stečajna masa JADRAN USLUGE d.o.o., OIB 13456343486,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JADRAN USLUGE d.o.o.</item>
      <item>Hrvoje Vukić</item>
    </izvorni_sadrzaj>
    <derivirana_varijabla naziv="DomainObject.Predmet.SudioniciListNaziv_1">
      <item>JADRAN d.d.</item>
      <item>Stečajna masa JADRAN USLUGE d.o.o.</item>
      <item>Hrvoje Vukić</item>
    </derivirana_varijabla>
  </DomainObject.Predmet.SudioniciListNaziv>
  <DomainObject.Predmet.SudioniciListAdressOIB>
    <izvorni_sadrzaj>
      <item>JADRAN d.d., OIB 56994999963, Bana Jelačića 16,51260 Crikvenica</item>
      <item>Stečajna masa JADRAN USLUGE d.o.o., OIB 13456343486, Ivana Skomerže 1,51260 Crikvenica</item>
      <item>Hrvoje Vukić, N. Tesle 9/V-VI,51000 Rijeka</item>
    </izvorni_sadrzaj>
    <derivirana_varijabla naziv="DomainObject.Predmet.SudioniciListAdressOIB_1">
      <item>JADRAN d.d., OIB 56994999963, Bana Jelačića 16,51260 Crikvenica</item>
      <item>Stečajna masa JADRAN USLUGE d.o.o., OIB 13456343486, Ivana Skomerže 1,51260 Crikvenica</item>
      <item>Hrvoje Vukić,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13456343486</item>
      <item>, OIB null</item>
    </izvorni_sadrzaj>
    <derivirana_varijabla naziv="DomainObject.Predmet.SudioniciListNazivOIB_1">
      <item>, OIB 56994999963</item>
      <item>, OIB 13456343486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2610</properties:Characters>
  <properties:Lines>86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2017-04-12T12:49:00Z</dcterms:created>
  <dc:creator>Jasmina Matika</dc:creator>
  <cp:lastModifiedBy>Tanja Fidel</cp:lastModifiedBy>
  <cp:lastPrinted>2017-04-13T06:57:00Z</cp:lastPrinted>
  <dcterms:modified xmlns:xsi="http://www.w3.org/2001/XMLSchema-instance" xsi:type="dcterms:W3CDTF">2017-04-13T06:57:00Z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St-84/2017-16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