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0785" w14:paraId="c8e0785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7A259D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13F51">
        <w:rPr>
          <w:rFonts w:hAnsi="Times New Roman" w:ascii="Times New Roman"/>
          <w:color w:val="000000"/>
          <w:szCs w:val="24"/>
          <w:lang w:val="hr-HR"/>
        </w:rPr>
        <w:t xml:space="preserve">GRAD POŽEGA, Trg Svetog Trojstva 1, Požega, OIB: 95699596710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113F51">
        <w:rPr>
          <w:rFonts w:hAnsi="Times New Roman" w:ascii="Times New Roman"/>
          <w:color w:val="000000"/>
          <w:szCs w:val="24"/>
          <w:lang w:val="hr-HR"/>
        </w:rPr>
        <w:t>25.063,86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13F51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113F51">
        <w:rPr>
          <w:rFonts w:hAnsi="Times New Roman" w:ascii="Times New Roman"/>
          <w:szCs w:val="24"/>
          <w:lang w:val="hr-HR"/>
        </w:rPr>
        <w:t>20.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113F51">
        <w:rPr>
          <w:rFonts w:hAnsi="Times New Roman" w:ascii="Times New Roman"/>
          <w:szCs w:val="24"/>
          <w:lang w:val="hr-HR"/>
        </w:rPr>
        <w:t>20.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A17ADF" w:rsidP="00EC1205" w:rsidR="00A17AD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836AFE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A17ADF" w:rsidP="00EC1205" w:rsidR="00A17ADF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7A259D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AE0F1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E0F17" w:rsidR="00AE0F17" w:rsidRPr="00AE0F1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E0F17">
        <w:rPr>
          <w:rFonts w:hAnsi="Times New Roman" w:ascii="Times New Roman"/>
        </w:rPr>
        <w:t>Za točnost otpravka-ovl.službenik</w:t>
      </w:r>
    </w:p>
    <w:p w:rsidRDefault="00AE0F17" w:rsidP="00AE0F17" w:rsidR="00AE0F17" w:rsidRPr="00AE0F17">
      <w:pPr>
        <w:ind w:firstLine="720" w:left="5040"/>
        <w:rPr>
          <w:rFonts w:hAnsi="Times New Roman" w:ascii="Times New Roman"/>
        </w:rPr>
      </w:pPr>
      <w:r w:rsidRPr="00AE0F17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7A259D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E0F17" w:rsidRPr="00AE0F1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7A259D">
      <w:rPr>
        <w:rFonts w:hAnsi="Times New Roman" w:ascii="Times New Roman"/>
        <w:lang w:val="hr-HR"/>
      </w:rPr>
      <w:t>1565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259D"/>
    <w:rsid w:val="007A455D"/>
    <w:rsid w:val="007C4176"/>
    <w:rsid w:val="007D5F35"/>
    <w:rsid w:val="007E5455"/>
    <w:rsid w:val="00802179"/>
    <w:rsid w:val="008068F8"/>
    <w:rsid w:val="008172CD"/>
    <w:rsid w:val="008178EC"/>
    <w:rsid w:val="00836AFE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17AD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0F17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0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F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F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F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F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0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F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F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F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F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5257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2017-11-17T09:19:00Z</dcterms:created>
  <dc:creator>Sudsko vijeæe</dc:creator>
  <cp:lastModifiedBy>Vinka Mihalinčić</cp:lastModifiedBy>
  <cp:lastPrinted>2017-11-28T10:19:00Z</cp:lastPrinted>
  <dcterms:modified xmlns:xsi="http://www.w3.org/2001/XMLSchema-instance" xsi:type="dcterms:W3CDTF">2017-11-28T10:19:00Z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