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f1b6" w14:paraId="353f1b6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CB21D2">
        <w:t>30</w:t>
      </w:r>
      <w:r w:rsidR="005E09A7">
        <w:t>/1</w:t>
      </w:r>
      <w:r w:rsidR="00CB21D2">
        <w:t>4</w:t>
      </w:r>
      <w:r>
        <w:t>-</w:t>
      </w:r>
      <w:r w:rsidR="00CB21D2">
        <w:t>158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>Trgovački sud u Zadru po sucu ovog suda Ardeni Bajlo, u stečajnom postupku nad stečajn</w:t>
      </w:r>
      <w:r w:rsidR="0062759B">
        <w:t>om</w:t>
      </w:r>
      <w:r w:rsidRPr="002F799A">
        <w:t xml:space="preserve"> </w:t>
      </w:r>
      <w:r w:rsidR="0062759B">
        <w:t xml:space="preserve">masom </w:t>
      </w:r>
      <w:r w:rsidR="00725D77">
        <w:t xml:space="preserve">stečajnog dužnika </w:t>
      </w:r>
      <w:r w:rsidR="00CB21D2" w:rsidRPr="00767AE6">
        <w:t>NIN ELEKTROCOMMERCE d.o.o. Poličnik u stečaju</w:t>
      </w:r>
      <w:r w:rsidR="00F1661E" w:rsidRPr="00244EC8">
        <w:t>, zastupanom</w:t>
      </w:r>
      <w:r w:rsidR="00F1661E" w:rsidRPr="009544DA">
        <w:t xml:space="preserve"> po stečajnom upravitelju </w:t>
      </w:r>
      <w:r w:rsidR="00CB21D2">
        <w:t>Anti Vukašini</w:t>
      </w:r>
      <w:r w:rsidRPr="002F799A">
        <w:t xml:space="preserve">, dana </w:t>
      </w:r>
      <w:r w:rsidR="00573C13">
        <w:t>7</w:t>
      </w:r>
      <w:r w:rsidR="00CB21D2">
        <w:t>. studenoga</w:t>
      </w:r>
      <w:r w:rsidR="005E09A7">
        <w:t xml:space="preserve"> 2016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4D05CD" w:rsidR="00B35AD9">
      <w:pPr>
        <w:ind w:firstLine="705"/>
        <w:jc w:val="both"/>
      </w:pPr>
      <w:r w:rsidRPr="002F799A">
        <w:t>Određuje se ročište za diobu kupovnine od prodaje</w:t>
      </w:r>
      <w:r w:rsidR="0062759B">
        <w:t xml:space="preserve"> </w:t>
      </w:r>
      <w:r w:rsidR="00EA46B8">
        <w:t xml:space="preserve"> </w:t>
      </w:r>
      <w:r w:rsidR="00573C13">
        <w:t>etaže 5 na čest. zem. 481/41 k.o. Poličnik zk. ul. 694</w:t>
      </w:r>
      <w:r w:rsidR="00EA46B8">
        <w:t xml:space="preserve"> </w:t>
      </w:r>
      <w:r>
        <w:t>u</w:t>
      </w:r>
      <w:r w:rsidRPr="002F799A">
        <w:t xml:space="preserve"> vlasništvu stečajnog dužnika, za dan </w:t>
      </w:r>
    </w:p>
    <w:p w:rsidRDefault="00B35AD9" w:rsidP="004D05CD" w:rsidR="00B35AD9">
      <w:pPr>
        <w:ind w:firstLine="705"/>
        <w:jc w:val="both"/>
      </w:pPr>
    </w:p>
    <w:p w:rsidRDefault="00EA46B8" w:rsidP="00B35AD9" w:rsidR="00ED1E23" w:rsidRPr="002F799A">
      <w:pPr>
        <w:ind w:firstLine="705"/>
        <w:jc w:val="center"/>
      </w:pPr>
      <w:r>
        <w:t>30. studenoga</w:t>
      </w:r>
      <w:r w:rsidR="00B35AD9">
        <w:t xml:space="preserve"> </w:t>
      </w:r>
      <w:r w:rsidR="004D05CD">
        <w:t>201</w:t>
      </w:r>
      <w:r w:rsidR="005E09A7">
        <w:t>6</w:t>
      </w:r>
      <w:r w:rsidR="004D05CD" w:rsidRPr="002F799A">
        <w:t xml:space="preserve">. godine u </w:t>
      </w:r>
      <w:r>
        <w:t>12,30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573C13">
        <w:t>7</w:t>
      </w:r>
      <w:r w:rsidR="00CB21D2">
        <w:t>. studenoga</w:t>
      </w:r>
      <w:r w:rsidR="00B35AD9">
        <w:t xml:space="preserve"> 2016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403E10" w:rsidP="00B35AD9" w:rsidR="00403E10">
      <w:pPr>
        <w:jc w:val="right"/>
      </w:pPr>
      <w:r>
        <w:t>Sudac</w:t>
      </w:r>
    </w:p>
    <w:p w:rsidRDefault="00403E10" w:rsidP="00B35AD9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F1661E" w:rsidP="00BC7BAE" w:rsidR="00573C13">
      <w:pPr>
        <w:numPr>
          <w:ilvl w:val="0"/>
          <w:numId w:val="1"/>
        </w:numPr>
      </w:pPr>
      <w:r>
        <w:t>razlučn</w:t>
      </w:r>
      <w:r w:rsidR="004D05CD">
        <w:t>om vjerovniku</w:t>
      </w:r>
      <w:r w:rsidR="005E09A7">
        <w:t xml:space="preserve"> </w:t>
      </w:r>
      <w:r w:rsidR="00573C13">
        <w:t>OTP banka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C2F82"/>
    <w:rsid w:val="00725D77"/>
    <w:rsid w:val="0073755C"/>
    <w:rsid w:val="00870477"/>
    <w:rsid w:val="008C522C"/>
    <w:rsid w:val="009026AF"/>
    <w:rsid w:val="00AB6B83"/>
    <w:rsid w:val="00B35AD9"/>
    <w:rsid w:val="00B72BD8"/>
    <w:rsid w:val="00BC7BAE"/>
    <w:rsid w:val="00CB21D2"/>
    <w:rsid w:val="00CC6B15"/>
    <w:rsid w:val="00CF2E4D"/>
    <w:rsid w:val="00D50C9B"/>
    <w:rsid w:val="00D61FAB"/>
    <w:rsid w:val="00E94D30"/>
    <w:rsid w:val="00E96C54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C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C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C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C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C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C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C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C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140</properties:Words>
  <properties:Characters>596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2016-11-02T13:25:00Z</dcterms:created>
  <dc:creator>Ardena Bajlo</dc:creator>
  <cp:lastModifiedBy>wsadmin</cp:lastModifiedBy>
  <cp:lastPrinted>2016-06-03T05:52:00Z</cp:lastPrinted>
  <dcterms:modified xmlns:xsi="http://www.w3.org/2001/XMLSchema-instance" xsi:type="dcterms:W3CDTF">2016-11-08T07:08:00Z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