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8356" w14:paraId="d8d8356" w:rsidRDefault="00A85675" w:rsidP="00A85675" w:rsidR="00A8567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5675" w:rsidP="00A85675" w:rsidR="00A8567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85675" w:rsidP="00A85675" w:rsidR="00A8567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85675" w:rsidP="00A85675" w:rsidR="00A8567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85675" w:rsidP="00A85675" w:rsidR="00A85675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85675" w:rsidP="00A85675" w:rsidR="00A8567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A85675" w:rsidP="00A85675" w:rsidR="00A85675">
      <w:pPr>
        <w:jc w:val="center"/>
        <w:rPr>
          <w:rFonts w:cs="Times New Roman" w:eastAsia="Times New Roman"/>
          <w:szCs w:val="24"/>
        </w:rPr>
      </w:pPr>
    </w:p>
    <w:p w:rsidRDefault="00A85675" w:rsidP="00A85675" w:rsidR="00A8567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A85675" w:rsidP="00A85675" w:rsidR="00A85675">
      <w:pPr>
        <w:rPr>
          <w:rFonts w:cs="Times New Roman" w:eastAsia="Times New Roman"/>
          <w:szCs w:val="24"/>
        </w:rPr>
      </w:pPr>
    </w:p>
    <w:p w:rsidRDefault="00A85675" w:rsidP="00A85675" w:rsidR="00A8567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F.A.</w:t>
      </w:r>
      <w:r w:rsidR="009F67EA">
        <w:rPr>
          <w:rFonts w:cs="Times New Roman" w:eastAsia="Times New Roman"/>
        </w:rPr>
        <w:t xml:space="preserve"> DIRECT j.d.o.o. Labin, Prilaz G</w:t>
      </w:r>
      <w:r>
        <w:rPr>
          <w:rFonts w:cs="Times New Roman" w:eastAsia="Times New Roman"/>
        </w:rPr>
        <w:t>riža, OIB 03200400188, MBS 130063835</w:t>
      </w:r>
      <w:r>
        <w:rPr>
          <w:rFonts w:cs="Times New Roman" w:eastAsia="Times New Roman"/>
          <w:szCs w:val="24"/>
        </w:rPr>
        <w:t>, 19. listopada 2018.</w:t>
      </w:r>
    </w:p>
    <w:p w:rsidRDefault="00A85675" w:rsidP="00A85675" w:rsidR="00A85675">
      <w:pPr>
        <w:rPr>
          <w:rFonts w:cs="Times New Roman" w:eastAsia="Times New Roman"/>
          <w:szCs w:val="24"/>
        </w:rPr>
      </w:pPr>
    </w:p>
    <w:p w:rsidRDefault="00A85675" w:rsidP="00A85675" w:rsidR="00A8567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A85675" w:rsidP="00A85675" w:rsidR="00A85675">
      <w:pPr>
        <w:rPr>
          <w:rFonts w:cs="Times New Roman" w:eastAsia="Times New Roman"/>
          <w:szCs w:val="24"/>
        </w:rPr>
      </w:pPr>
    </w:p>
    <w:p w:rsidRDefault="00A85675" w:rsidP="00A85675" w:rsidR="00A8567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>
        <w:rPr>
          <w:rFonts w:cs="Times New Roman" w:eastAsia="Times New Roman"/>
        </w:rPr>
        <w:t>F.A.</w:t>
      </w:r>
      <w:r w:rsidR="009F67EA">
        <w:rPr>
          <w:rFonts w:cs="Times New Roman" w:eastAsia="Times New Roman"/>
        </w:rPr>
        <w:t xml:space="preserve"> DIRECT j.d.o.o. Labin, Prilaz G</w:t>
      </w:r>
      <w:r>
        <w:rPr>
          <w:rFonts w:cs="Times New Roman" w:eastAsia="Times New Roman"/>
        </w:rPr>
        <w:t>riža, OIB 03200400188, MBS 130063835</w:t>
      </w:r>
      <w:r>
        <w:rPr>
          <w:rFonts w:cs="Times New Roman" w:eastAsia="Times New Roman"/>
          <w:szCs w:val="24"/>
        </w:rPr>
        <w:t>.</w:t>
      </w:r>
    </w:p>
    <w:p w:rsidRDefault="00A85675" w:rsidP="00A85675" w:rsidR="00A85675">
      <w:pPr>
        <w:rPr>
          <w:rFonts w:cs="Times New Roman" w:eastAsia="Times New Roman"/>
          <w:szCs w:val="24"/>
        </w:rPr>
      </w:pPr>
    </w:p>
    <w:p w:rsidRDefault="00A85675" w:rsidP="00A85675" w:rsidR="00A85675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>
        <w:t>Slaven Gavrić</w:t>
      </w:r>
      <w:r w:rsidRPr="00316A5B">
        <w:t xml:space="preserve"> iz </w:t>
      </w:r>
      <w:r>
        <w:t>Rijeke</w:t>
      </w:r>
      <w:r w:rsidRPr="00316A5B">
        <w:t xml:space="preserve">, </w:t>
      </w:r>
      <w:r>
        <w:t>Zagrebačka 18</w:t>
      </w:r>
      <w:r w:rsidRPr="00316A5B">
        <w:t xml:space="preserve">, OIB </w:t>
      </w:r>
      <w:r>
        <w:t>20372135016</w:t>
      </w:r>
      <w:r w:rsidRPr="00294848">
        <w:t>.</w:t>
      </w:r>
    </w:p>
    <w:p w:rsidRDefault="00A85675" w:rsidP="00A85675" w:rsidR="00A85675" w:rsidRPr="00294848">
      <w:pPr>
        <w:rPr>
          <w:rFonts w:cs="Times New Roman" w:eastAsia="Times New Roman"/>
          <w:szCs w:val="20"/>
        </w:rPr>
      </w:pPr>
    </w:p>
    <w:p w:rsidRDefault="00A85675" w:rsidP="00A85675" w:rsidR="00A8567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 Zaključuje se skraćeni stečajni postupak nad dužnikom</w:t>
      </w:r>
      <w:r w:rsidRPr="002108AD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F.A.</w:t>
      </w:r>
      <w:r w:rsidR="009F67EA">
        <w:rPr>
          <w:rFonts w:cs="Times New Roman" w:eastAsia="Times New Roman"/>
        </w:rPr>
        <w:t xml:space="preserve"> DIRECT j.d.o.o. Labin, Prilaz G</w:t>
      </w:r>
      <w:r>
        <w:rPr>
          <w:rFonts w:cs="Times New Roman" w:eastAsia="Times New Roman"/>
        </w:rPr>
        <w:t>riža, OIB 03200400188, MBS 130063835</w:t>
      </w:r>
      <w:r>
        <w:rPr>
          <w:rFonts w:cs="Times New Roman" w:eastAsia="Times New Roman"/>
          <w:szCs w:val="24"/>
        </w:rPr>
        <w:t>.</w:t>
      </w:r>
    </w:p>
    <w:p w:rsidRDefault="00A85675" w:rsidP="00A85675" w:rsidR="00A85675">
      <w:pPr>
        <w:ind w:firstLine="709"/>
        <w:rPr>
          <w:rFonts w:cs="Times New Roman" w:eastAsia="Times New Roman"/>
          <w:szCs w:val="24"/>
        </w:rPr>
      </w:pPr>
    </w:p>
    <w:p w:rsidRDefault="00A85675" w:rsidP="00A85675" w:rsidR="00A8567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</w:t>
      </w:r>
      <w:r>
        <w:rPr>
          <w:rFonts w:cs="Times New Roman" w:eastAsia="Times New Roman"/>
        </w:rPr>
        <w:t>F.A.</w:t>
      </w:r>
      <w:r w:rsidR="009F67EA">
        <w:rPr>
          <w:rFonts w:cs="Times New Roman" w:eastAsia="Times New Roman"/>
        </w:rPr>
        <w:t xml:space="preserve"> DIRECT j.d.o.o. Labin, Prilaz G</w:t>
      </w:r>
      <w:r>
        <w:rPr>
          <w:rFonts w:cs="Times New Roman" w:eastAsia="Times New Roman"/>
        </w:rPr>
        <w:t>riža, OIB 03200400188, MBS 130063835</w:t>
      </w:r>
      <w:r>
        <w:rPr>
          <w:rFonts w:cs="Times New Roman" w:eastAsia="Times New Roman"/>
          <w:szCs w:val="24"/>
        </w:rPr>
        <w:t>.</w:t>
      </w:r>
    </w:p>
    <w:p w:rsidRDefault="00A85675" w:rsidP="00A85675" w:rsidR="00A85675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A85675" w:rsidP="00A85675" w:rsidR="00A85675">
      <w:pPr>
        <w:rPr>
          <w:rFonts w:cs="Times New Roman" w:eastAsia="Times New Roman"/>
          <w:szCs w:val="24"/>
        </w:rPr>
      </w:pPr>
    </w:p>
    <w:p w:rsidRDefault="00A85675" w:rsidP="00A85675" w:rsidR="00A85675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A85675" w:rsidP="00A85675" w:rsidR="00A85675">
      <w:pPr>
        <w:ind w:firstLine="708"/>
        <w:rPr>
          <w:rFonts w:cs="Times New Roman" w:eastAsia="Times New Roman"/>
          <w:szCs w:val="24"/>
        </w:rPr>
      </w:pPr>
    </w:p>
    <w:p w:rsidRDefault="00A85675" w:rsidP="00A85675" w:rsidR="00A8567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26. srpnja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F.A.</w:t>
      </w:r>
      <w:r w:rsidR="009F67EA">
        <w:rPr>
          <w:rFonts w:cs="Times New Roman" w:eastAsia="Times New Roman"/>
        </w:rPr>
        <w:t xml:space="preserve"> DIRECT j.d.o.o. Labin, Prilaz G</w:t>
      </w:r>
      <w:r>
        <w:rPr>
          <w:rFonts w:cs="Times New Roman" w:eastAsia="Times New Roman"/>
        </w:rPr>
        <w:t>riža, OIB 03200400188, MBS 130063835</w:t>
      </w:r>
      <w:r>
        <w:rPr>
          <w:rFonts w:cs="Times New Roman" w:eastAsia="Times New Roman"/>
          <w:szCs w:val="24"/>
        </w:rPr>
        <w:t>.</w:t>
      </w:r>
    </w:p>
    <w:p w:rsidRDefault="00A85675" w:rsidP="00A85675" w:rsidR="00A85675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24. srpnja 2018. imao neizvršene osnove za plaćanje u neprekinutom razdoblju od 120 dana u ukupnom iznosu 13.230,09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31. srpnja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St-279/2018-3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A85675" w:rsidP="00A85675" w:rsidR="00A8567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A85675" w:rsidP="00A85675" w:rsidR="00A8567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A85675" w:rsidP="00A85675" w:rsidR="00A85675">
      <w:pPr>
        <w:rPr>
          <w:rFonts w:cs="Times New Roman" w:eastAsia="Times New Roman"/>
          <w:szCs w:val="24"/>
        </w:rPr>
      </w:pPr>
    </w:p>
    <w:p w:rsidRDefault="00A85675" w:rsidP="00A85675" w:rsidR="00A8567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19. listopada 2018. </w:t>
      </w:r>
    </w:p>
    <w:p w:rsidRDefault="00A85675" w:rsidP="00A85675" w:rsidR="00A85675">
      <w:pPr>
        <w:rPr>
          <w:rFonts w:cs="Times New Roman" w:eastAsia="Times New Roman"/>
          <w:szCs w:val="24"/>
        </w:rPr>
      </w:pPr>
    </w:p>
    <w:p w:rsidRDefault="00A85675" w:rsidP="00A85675" w:rsidR="00A85675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A85675" w:rsidP="00A85675" w:rsidR="00A85675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A85675" w:rsidP="00A85675" w:rsidR="00A85675">
      <w:pPr>
        <w:jc w:val="left"/>
        <w:rPr>
          <w:rFonts w:cs="Times New Roman" w:eastAsia="Times New Roman"/>
          <w:szCs w:val="24"/>
        </w:rPr>
      </w:pPr>
    </w:p>
    <w:p w:rsidRDefault="00A85675" w:rsidP="00A85675" w:rsidR="00A85675">
      <w:pPr>
        <w:jc w:val="left"/>
        <w:rPr>
          <w:rFonts w:cs="Times New Roman" w:eastAsia="Times New Roman"/>
          <w:szCs w:val="24"/>
        </w:rPr>
      </w:pPr>
    </w:p>
    <w:p w:rsidRDefault="00A85675" w:rsidP="00A85675" w:rsidR="00A8567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85675" w:rsidP="00A85675" w:rsidR="00A85675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A85675" w:rsidP="00A85675" w:rsidR="00A856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A85675" w:rsidP="00A85675" w:rsidR="00A85675">
      <w:pPr>
        <w:rPr>
          <w:rFonts w:cs="Times New Roman" w:eastAsia="Times New Roman"/>
          <w:szCs w:val="24"/>
        </w:rPr>
      </w:pPr>
    </w:p>
    <w:p w:rsidRDefault="00A85675" w:rsidP="00A85675" w:rsidR="00A85675" w:rsidRPr="005D578C">
      <w:pPr>
        <w:rPr>
          <w:rFonts w:cs="Times New Roman" w:eastAsia="Times New Roman"/>
          <w:szCs w:val="24"/>
        </w:rPr>
      </w:pPr>
    </w:p>
    <w:p w:rsidRDefault="00A85675" w:rsidP="00A85675" w:rsidR="00A8567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85675" w:rsidP="00A85675" w:rsidR="00A856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85675" w:rsidP="00A85675" w:rsidR="00A85675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F.A. DIRECT j.d.o.o. Labin, Prilaz </w:t>
      </w:r>
      <w:r w:rsidR="009F67EA">
        <w:rPr>
          <w:rFonts w:cs="Times New Roman" w:eastAsia="Times New Roman"/>
        </w:rPr>
        <w:t>G</w:t>
      </w:r>
      <w:r>
        <w:rPr>
          <w:rFonts w:cs="Times New Roman" w:eastAsia="Times New Roman"/>
        </w:rPr>
        <w:t xml:space="preserve">riža, </w:t>
      </w:r>
    </w:p>
    <w:p w:rsidRDefault="00A85675" w:rsidP="00A85675" w:rsidR="00A8567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A85675" w:rsidP="00A85675" w:rsidR="00A856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85675" w:rsidP="00A85675" w:rsidR="00A85675">
      <w:r w:rsidRPr="0093084A">
        <w:rPr>
          <w:rFonts w:cs="Times New Roman" w:eastAsia="Times New Roman"/>
          <w:szCs w:val="24"/>
        </w:rPr>
        <w:t xml:space="preserve">5. stečajni upravitelj </w:t>
      </w:r>
      <w:r>
        <w:t>Slaven Gavrić,</w:t>
      </w:r>
      <w:r w:rsidRPr="00316A5B">
        <w:t xml:space="preserve"> </w:t>
      </w:r>
      <w:r>
        <w:t>Rijeka</w:t>
      </w:r>
      <w:r w:rsidRPr="00316A5B">
        <w:t xml:space="preserve">, </w:t>
      </w:r>
      <w:r>
        <w:t>Zagrebačka 18,</w:t>
      </w:r>
      <w:r w:rsidRPr="00316A5B">
        <w:t xml:space="preserve"> </w:t>
      </w:r>
    </w:p>
    <w:p w:rsidRDefault="00A85675" w:rsidP="00A85675" w:rsidR="00A8567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85675" w:rsidP="00A85675" w:rsidR="00A856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85675" w:rsidP="00A85675" w:rsidR="00A856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85675" w:rsidP="00A85675" w:rsidR="00A85675"/>
    <w:p w:rsidRDefault="00A85675" w:rsidP="00A85675" w:rsidR="00A85675"/>
    <w:p w:rsidRDefault="00A85675" w:rsidP="00A85675" w:rsidR="00A85675"/>
    <w:p w:rsidRDefault="00A85675" w:rsidP="00A85675" w:rsidR="00A85675"/>
    <w:p w:rsidRDefault="00A85675" w:rsidP="00A85675" w:rsidR="00A85675"/>
    <w:p w:rsidRDefault="00A85675" w:rsidP="00A85675" w:rsidR="00A85675"/>
    <w:p w:rsidRDefault="00A85675" w:rsidP="00A85675" w:rsidR="00A85675"/>
    <w:p w:rsidRDefault="00A85675" w:rsidP="00A85675" w:rsidR="00A85675"/>
    <w:p w:rsidRDefault="00A85675" w:rsidP="00A85675" w:rsidR="00A85675"/>
    <w:p w:rsidRDefault="00A85675" w:rsidP="00A85675" w:rsidR="00A85675"/>
    <w:p w:rsidRDefault="00A85675" w:rsidP="00A85675" w:rsidR="00A85675"/>
    <w:p w:rsidRDefault="00340630" w:rsidR="00340630"/>
    <w:sectPr w:rsidSect="00A6778E" w:rsidR="0034063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675" w:rsidP="00A85675" w:rsidR="00A85675">
      <w:r>
        <w:separator/>
      </w:r>
    </w:p>
  </w:endnote>
  <w:endnote w:id="0" w:type="continuationSeparator">
    <w:p w:rsidRDefault="00A85675" w:rsidP="00A85675" w:rsidR="00A85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675" w:rsidP="00A85675" w:rsidR="00A85675">
      <w:r>
        <w:separator/>
      </w:r>
    </w:p>
  </w:footnote>
  <w:footnote w:id="0" w:type="continuationSeparator">
    <w:p w:rsidRDefault="00A85675" w:rsidP="00A85675" w:rsidR="00A85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A85675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9CC">
          <w:rPr>
            <w:noProof/>
          </w:rPr>
          <w:t>2</w:t>
        </w:r>
        <w:r>
          <w:fldChar w:fldCharType="end"/>
        </w:r>
        <w:r>
          <w:tab/>
        </w:r>
        <w:r>
          <w:tab/>
          <w:t>12 St-279</w:t>
        </w:r>
        <w:r w:rsidRPr="00BA5FCC">
          <w:t>/2018-</w:t>
        </w:r>
        <w:r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675" w:rsidR="00A6778E">
    <w:pPr>
      <w:pStyle w:val="Zaglavlje"/>
    </w:pPr>
    <w:r>
      <w:tab/>
    </w:r>
    <w:r>
      <w:tab/>
      <w:t>12 St-279</w:t>
    </w:r>
    <w:r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675"/>
    <w:rsid w:val="002D78EC"/>
    <w:rsid w:val="00340630"/>
    <w:rsid w:val="008779CC"/>
    <w:rsid w:val="009F67EA"/>
    <w:rsid w:val="00A8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567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56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567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56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567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56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567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9C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779C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779C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779C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567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56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567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56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567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56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567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9C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79C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79C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79C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St-279/2018</izvorni_sadrzaj>
    <derivirana_varijabla naziv="DomainObject.Predmet.OznakaBroj_1">St-279/2018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F.A. DIRECT j.d.o.o. LABIN</izvorni_sadrzaj>
    <derivirana_varijabla naziv="DomainObject.Predmet.ProtustrankaFormated_1">  F.A. DIRECT j.d.o.o. LABIN</derivirana_varijabla>
  </DomainObject.Predmet.ProtustrankaFormated>
  <DomainObject.Predmet.ProtustrankaFormatedOIB>
    <izvorni_sadrzaj>  F.A. DIRECT j.d.o.o. LABIN, OIB 03200400188</izvorni_sadrzaj>
    <derivirana_varijabla naziv="DomainObject.Predmet.ProtustrankaFormatedOIB_1">  F.A. DIRECT j.d.o.o. LABIN, OIB 03200400188</derivirana_varijabla>
  </DomainObject.Predmet.ProtustrankaFormatedOIB>
  <DomainObject.Predmet.ProtustrankaFormatedWithAdress>
    <izvorni_sadrzaj> F.A. DIRECT j.d.o.o. LABIN, Prilaz Griža 2, 52220 Labin</izvorni_sadrzaj>
    <derivirana_varijabla naziv="DomainObject.Predmet.ProtustrankaFormatedWithAdress_1"> F.A. DIRECT j.d.o.o. LABIN, Prilaz Griža 2, 52220 Labin</derivirana_varijabla>
  </DomainObject.Predmet.ProtustrankaFormatedWithAdress>
  <DomainObject.Predmet.ProtustrankaFormatedWithAdressOIB>
    <izvorni_sadrzaj> F.A. DIRECT j.d.o.o. LABIN, OIB 03200400188, Prilaz Griža 2, 52220 Labin</izvorni_sadrzaj>
    <derivirana_varijabla naziv="DomainObject.Predmet.ProtustrankaFormatedWithAdressOIB_1"> F.A. DIRECT j.d.o.o. LABIN, OIB 03200400188, Prilaz Griža 2, 52220 Labin</derivirana_varijabla>
  </DomainObject.Predmet.ProtustrankaFormatedWithAdressOIB>
  <DomainObject.Predmet.ProtustrankaWithAdress>
    <izvorni_sadrzaj>F.A. DIRECT j.d.o.o. LABIN Prilaz Griža 2, 52220 Labin</izvorni_sadrzaj>
    <derivirana_varijabla naziv="DomainObject.Predmet.ProtustrankaWithAdress_1">F.A. DIRECT j.d.o.o. LABIN Prilaz Griža 2, 52220 Labin</derivirana_varijabla>
  </DomainObject.Predmet.ProtustrankaWithAdress>
  <DomainObject.Predmet.ProtustrankaWithAdressOIB>
    <izvorni_sadrzaj>F.A. DIRECT j.d.o.o. LABIN, OIB 03200400188, Prilaz Griža 2, 52220 Labin</izvorni_sadrzaj>
    <derivirana_varijabla naziv="DomainObject.Predmet.ProtustrankaWithAdressOIB_1">F.A. DIRECT j.d.o.o. LABIN, OIB 03200400188, Prilaz Griža 2, 52220 Labin</derivirana_varijabla>
  </DomainObject.Predmet.ProtustrankaWithAdressOIB>
  <DomainObject.Predmet.ProtustrankaNazivFormated>
    <izvorni_sadrzaj>F.A. DIRECT j.d.o.o. LABIN</izvorni_sadrzaj>
    <derivirana_varijabla naziv="DomainObject.Predmet.ProtustrankaNazivFormated_1">F.A. DIRECT j.d.o.o. LABIN</derivirana_varijabla>
  </DomainObject.Predmet.ProtustrankaNazivFormated>
  <DomainObject.Predmet.ProtustrankaNazivFormatedOIB>
    <izvorni_sadrzaj>F.A. DIRECT j.d.o.o. LABIN, OIB 03200400188</izvorni_sadrzaj>
    <derivirana_varijabla naziv="DomainObject.Predmet.ProtustrankaNazivFormatedOIB_1">F.A. DIRECT j.d.o.o. LABIN, OIB 03200400188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13230.09</izvorni_sadrzaj>
    <derivirana_varijabla naziv="DomainObject.Predmet.TrenutnaVrijednost_1">13230.09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F.A. DIRECT j.d.o.o. LABIN</item>
    </izvorni_sadrzaj>
    <derivirana_varijabla naziv="DomainObject.Predmet.ProtuStrankaListFormated_1">
      <item>F.A. DIRECT j.d.o.o. LABIN</item>
    </derivirana_varijabla>
  </DomainObject.Predmet.ProtuStrankaListFormated>
  <DomainObject.Predmet.ProtuStrankaListFormatedOIB>
    <izvorni_sadrzaj>
      <item>F.A. DIRECT j.d.o.o. LABIN, OIB 03200400188</item>
    </izvorni_sadrzaj>
    <derivirana_varijabla naziv="DomainObject.Predmet.ProtuStrankaListFormatedOIB_1">
      <item>F.A. DIRECT j.d.o.o. LABIN, OIB 03200400188</item>
    </derivirana_varijabla>
  </DomainObject.Predmet.ProtuStrankaListFormatedOIB>
  <DomainObject.Predmet.ProtuStrankaListFormatedWithAdress>
    <izvorni_sadrzaj>
      <item>F.A. DIRECT j.d.o.o. LABIN, Prilaz Griža 2, 52220 Labin</item>
    </izvorni_sadrzaj>
    <derivirana_varijabla naziv="DomainObject.Predmet.ProtuStrankaListFormatedWithAdress_1">
      <item>F.A. DIRECT j.d.o.o. LABIN, Prilaz Griža 2, 52220 Labin</item>
    </derivirana_varijabla>
  </DomainObject.Predmet.ProtuStrankaListFormatedWithAdress>
  <DomainObject.Predmet.ProtuStrankaListFormatedWithAdressOIB>
    <izvorni_sadrzaj>
      <item>F.A. DIRECT j.d.o.o. LABIN, OIB 03200400188, Prilaz Griža 2, 52220 Labin</item>
    </izvorni_sadrzaj>
    <derivirana_varijabla naziv="DomainObject.Predmet.ProtuStrankaListFormatedWithAdressOIB_1">
      <item>F.A. DIRECT j.d.o.o. LABIN, OIB 03200400188, Prilaz Griža 2, 52220 Labin</item>
    </derivirana_varijabla>
  </DomainObject.Predmet.ProtuStrankaListFormatedWithAdressOIB>
  <DomainObject.Predmet.ProtuStrankaListNazivFormated>
    <izvorni_sadrzaj>
      <item>F.A. DIRECT j.d.o.o. LABIN</item>
    </izvorni_sadrzaj>
    <derivirana_varijabla naziv="DomainObject.Predmet.ProtuStrankaListNazivFormated_1">
      <item>F.A. DIRECT j.d.o.o. LABIN</item>
    </derivirana_varijabla>
  </DomainObject.Predmet.ProtuStrankaListNazivFormated>
  <DomainObject.Predmet.ProtuStrankaListNazivFormatedOIB>
    <izvorni_sadrzaj>
      <item>F.A. DIRECT j.d.o.o. LABIN, OIB 03200400188</item>
    </izvorni_sadrzaj>
    <derivirana_varijabla naziv="DomainObject.Predmet.ProtuStrankaListNazivFormatedOIB_1">
      <item>F.A. DIRECT j.d.o.o. LABIN, OIB 03200400188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F.A. DIRECT j.d.o.o. LABIN</izvorni_sadrzaj>
    <derivirana_varijabla naziv="DomainObject.Predmet.ProtustrankaIDrugi_1">F.A. DIRECT j.d.o.o.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F.A. DIRECT j.d.o.o. LABIN, OIB 03200400188, Prilaz Griža 2, 52220 Labin</izvorni_sadrzaj>
    <derivirana_varijabla naziv="DomainObject.Predmet.ProtustrankaIDrugiAdressOIB_1">F.A. DIRECT j.d.o.o. LABIN, OIB 03200400188, Prilaz Griža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F.A. DIRECT j.d.o.o. LABIN</item>
    </izvorni_sadrzaj>
    <derivirana_varijabla naziv="DomainObject.Predmet.SudioniciListNaziv_1">
      <item>FINANCIJSKA AGENCIJA, RC RIJEKA, PODRUŽNICA PULA, PULA</item>
      <item>F.A. DIRECT j.d.o.o.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F.A. DIRECT j.d.o.o. LABIN, OIB 03200400188, Prilaz Griža 2,52220 Labin</item>
    </izvorni_sadrzaj>
    <derivirana_varijabla naziv="DomainObject.Predmet.SudioniciListAdressOIB_1">
      <item>FINANCIJSKA AGENCIJA, RC RIJEKA, PODRUŽNICA PULA, PULA, OIB 85821130368, Ulica grada Vukovara 70,10000 Zagreb</item>
      <item>F.A. DIRECT j.d.o.o. LABIN, OIB 03200400188, Prilaz Griža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03200400188</item>
    </izvorni_sadrzaj>
    <derivirana_varijabla naziv="DomainObject.Predmet.SudioniciListNazivOIB_1">
      <item>, OIB 85821130368</item>
      <item>, OIB 03200400188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3630</properties:Characters>
  <properties:Lines>96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2018-10-19T07:50:00Z</dcterms:created>
  <dc:creator>Ana Valčić</dc:creator>
  <cp:lastModifiedBy>Ana Valčić</cp:lastModifiedBy>
  <cp:lastPrinted>2018-10-19T08:34:00Z</cp:lastPrinted>
  <dcterms:modified xmlns:xsi="http://www.w3.org/2001/XMLSchema-instance" xsi:type="dcterms:W3CDTF">2018-10-19T08:34:00Z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(St-279-18 F.A. Direct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