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e6c7" w14:paraId="5f0e6c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E062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E0620">
        <w:t>4080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F04F3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F04F3">
        <w:t>P2R KLUBA OBOŽAVATELJA AUTOMOBILA, Zagreb, Novačka 300,</w:t>
      </w:r>
      <w:r w:rsidR="002F04F3" w:rsidRPr="00A245CA">
        <w:t xml:space="preserve"> </w:t>
      </w:r>
      <w:proofErr w:type="spellStart"/>
      <w:r w:rsidR="002F04F3" w:rsidRPr="00A245CA">
        <w:t>OIB</w:t>
      </w:r>
      <w:proofErr w:type="spellEnd"/>
      <w:r w:rsidR="002F04F3" w:rsidRPr="00A245CA">
        <w:t xml:space="preserve">: </w:t>
      </w:r>
      <w:r w:rsidR="002F04F3">
        <w:t>98393093428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2F04F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2F04F3">
        <w:t>4.307,54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E0620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4080</izvorni_sadrzaj>
    <derivirana_varijabla naziv="DomainObject.Predmet.Broj_1">4080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St-4080/2015</izvorni_sadrzaj>
    <derivirana_varijabla naziv="DomainObject.Predmet.OznakaBroj_1">St-4080/2015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P2R KLUBA OBOŽAVATELJA AUTOMOBILA</izvorni_sadrzaj>
    <derivirana_varijabla naziv="DomainObject.Predmet.ProtustrankaFormated_1">  P2R KLUBA OBOŽAVATELJA AUTOMOBILA</derivirana_varijabla>
  </DomainObject.Predmet.ProtustrankaFormated>
  <DomainObject.Predmet.ProtustrankaFormatedOIB>
    <izvorni_sadrzaj>  P2R KLUBA OBOŽAVATELJA AUTOMOBILA, OIB 98393093428</izvorni_sadrzaj>
    <derivirana_varijabla naziv="DomainObject.Predmet.ProtustrankaFormatedOIB_1">  P2R KLUBA OBOŽAVATELJA AUTOMOBILA, OIB 98393093428</derivirana_varijabla>
  </DomainObject.Predmet.ProtustrankaFormatedOIB>
  <DomainObject.Predmet.ProtustrankaFormatedWithAdress>
    <izvorni_sadrzaj> P2R KLUBA OBOŽAVATELJA AUTOMOBILA, NOVAČKA 300, 10000 Zagreb</izvorni_sadrzaj>
    <derivirana_varijabla naziv="DomainObject.Predmet.ProtustrankaFormatedWithAdress_1"> P2R KLUBA OBOŽAVATELJA AUTOMOBILA, NOVAČKA 300, 10000 Zagreb</derivirana_varijabla>
  </DomainObject.Predmet.ProtustrankaFormatedWithAdress>
  <DomainObject.Predmet.ProtustrankaFormatedWithAdressOIB>
    <izvorni_sadrzaj> P2R KLUBA OBOŽAVATELJA AUTOMOBILA, OIB 98393093428, NOVAČKA 300, 10000 Zagreb</izvorni_sadrzaj>
    <derivirana_varijabla naziv="DomainObject.Predmet.ProtustrankaFormatedWithAdressOIB_1"> P2R KLUBA OBOŽAVATELJA AUTOMOBILA, OIB 98393093428, NOVAČKA 300, 10000 Zagreb</derivirana_varijabla>
  </DomainObject.Predmet.ProtustrankaFormatedWithAdressOIB>
  <DomainObject.Predmet.ProtustrankaWithAdress>
    <izvorni_sadrzaj>P2R KLUBA OBOŽAVATELJA AUTOMOBILA NOVAČKA 300, 10000 Zagreb</izvorni_sadrzaj>
    <derivirana_varijabla naziv="DomainObject.Predmet.ProtustrankaWithAdress_1">P2R KLUBA OBOŽAVATELJA AUTOMOBILA NOVAČKA 300, 10000 Zagreb</derivirana_varijabla>
  </DomainObject.Predmet.ProtustrankaWithAdress>
  <DomainObject.Predmet.ProtustrankaWithAdressOIB>
    <izvorni_sadrzaj>P2R KLUBA OBOŽAVATELJA AUTOMOBILA, OIB 98393093428, NOVAČKA 300, 10000 Zagreb</izvorni_sadrzaj>
    <derivirana_varijabla naziv="DomainObject.Predmet.ProtustrankaWithAdressOIB_1">P2R KLUBA OBOŽAVATELJA AUTOMOBILA, OIB 98393093428, NOVAČKA 300, 10000 Zagreb</derivirana_varijabla>
  </DomainObject.Predmet.ProtustrankaWithAdressOIB>
  <DomainObject.Predmet.ProtustrankaNazivFormated>
    <izvorni_sadrzaj>P2R KLUBA OBOŽAVATELJA AUTOMOBILA</izvorni_sadrzaj>
    <derivirana_varijabla naziv="DomainObject.Predmet.ProtustrankaNazivFormated_1">P2R KLUBA OBOŽAVATELJA AUTOMOBILA</derivirana_varijabla>
  </DomainObject.Predmet.ProtustrankaNazivFormated>
  <DomainObject.Predmet.ProtustrankaNazivFormatedOIB>
    <izvorni_sadrzaj>P2R KLUBA OBOŽAVATELJA AUTOMOBILA, OIB 98393093428</izvorni_sadrzaj>
    <derivirana_varijabla naziv="DomainObject.Predmet.ProtustrankaNazivFormatedOIB_1">P2R KLUBA OBOŽAVATELJA AUTOMOBILA, OIB 98393093428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P2R KLUBA OBOŽAVATELJA AUTOMOBILA</item>
    </izvorni_sadrzaj>
    <derivirana_varijabla naziv="DomainObject.Predmet.ProtuStrankaListFormated_1">
      <item>P2R KLUBA OBOŽAVATELJA AUTOMOBILA</item>
    </derivirana_varijabla>
  </DomainObject.Predmet.ProtuStrankaListFormated>
  <DomainObject.Predmet.ProtuStrankaListFormatedOIB>
    <izvorni_sadrzaj>
      <item>P2R KLUBA OBOŽAVATELJA AUTOMOBILA, OIB 98393093428</item>
    </izvorni_sadrzaj>
    <derivirana_varijabla naziv="DomainObject.Predmet.ProtuStrankaListFormatedOIB_1">
      <item>P2R KLUBA OBOŽAVATELJA AUTOMOBILA, OIB 98393093428</item>
    </derivirana_varijabla>
  </DomainObject.Predmet.ProtuStrankaListFormatedOIB>
  <DomainObject.Predmet.ProtuStrankaListFormatedWithAdress>
    <izvorni_sadrzaj>
      <item>P2R KLUBA OBOŽAVATELJA AUTOMOBILA, NOVAČKA 300, 10000 Zagreb</item>
    </izvorni_sadrzaj>
    <derivirana_varijabla naziv="DomainObject.Predmet.ProtuStrankaListFormatedWithAdress_1">
      <item>P2R KLUBA OBOŽAVATELJA AUTOMOBILA, NOVAČKA 300, 10000 Zagreb</item>
    </derivirana_varijabla>
  </DomainObject.Predmet.ProtuStrankaListFormatedWithAdress>
  <DomainObject.Predmet.ProtuStrankaListFormatedWithAdressOIB>
    <izvorni_sadrzaj>
      <item>P2R KLUBA OBOŽAVATELJA AUTOMOBILA, OIB 98393093428, NOVAČKA 300, 10000 Zagreb</item>
    </izvorni_sadrzaj>
    <derivirana_varijabla naziv="DomainObject.Predmet.ProtuStrankaListFormatedWithAdressOIB_1">
      <item>P2R KLUBA OBOŽAVATELJA AUTOMOBILA, OIB 98393093428, NOVAČKA 300, 10000 Zagreb</item>
    </derivirana_varijabla>
  </DomainObject.Predmet.ProtuStrankaListFormatedWithAdressOIB>
  <DomainObject.Predmet.ProtuStrankaListNazivFormated>
    <izvorni_sadrzaj>
      <item>P2R KLUBA OBOŽAVATELJA AUTOMOBILA</item>
    </izvorni_sadrzaj>
    <derivirana_varijabla naziv="DomainObject.Predmet.ProtuStrankaListNazivFormated_1">
      <item>P2R KLUBA OBOŽAVATELJA AUTOMOBILA</item>
    </derivirana_varijabla>
  </DomainObject.Predmet.ProtuStrankaListNazivFormated>
  <DomainObject.Predmet.ProtuStrankaListNazivFormatedOIB>
    <izvorni_sadrzaj>
      <item>P2R KLUBA OBOŽAVATELJA AUTOMOBILA, OIB 98393093428</item>
    </izvorni_sadrzaj>
    <derivirana_varijabla naziv="DomainObject.Predmet.ProtuStrankaListNazivFormatedOIB_1">
      <item>P2R KLUBA OBOŽAVATELJA AUTOMOBILA, OIB 98393093428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P2R KLUBA OBOŽAVATELJA AUTOMOBILA</izvorni_sadrzaj>
    <derivirana_varijabla naziv="DomainObject.Predmet.ProtustrankaIDrugi_1">P2R KLUBA OBOŽAVATELJA AUTOMOBILA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P2R KLUBA OBOŽAVATELJA AUTOMOBILA, OIB 98393093428, NOVAČKA 300, 10000 Zagreb</izvorni_sadrzaj>
    <derivirana_varijabla naziv="DomainObject.Predmet.ProtustrankaIDrugiAdressOIB_1">P2R KLUBA OBOŽAVATELJA AUTOMOBILA, OIB 98393093428,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P2R KLUBA OBOŽAVATELJA AUTOMOBILA</item>
    </izvorni_sadrzaj>
    <derivirana_varijabla naziv="DomainObject.Predmet.SudioniciListNaziv_1">
      <item>FINA Regionalni centar Zagreb</item>
      <item>P2R KLUBA OBOŽAVATELJA AUTOMOBILA</item>
    </derivirana_varijabla>
  </DomainObject.Predmet.SudioniciListNaziv>
  <DomainObject.Predmet.SudioniciListAdressOIB>
    <izvorni_sadrzaj>
      <item>FINA Regionalni centar Zagreb, OIB 85821130368, Trg svibanjskih žrtava 1995. 1,10000 Zagreb</item>
      <item>P2R KLUBA OBOŽAVATELJA AUTOMOBILA, OIB 98393093428, NOVAČKA 300,10000 Zagreb</item>
    </izvorni_sadrzaj>
    <derivirana_varijabla naziv="DomainObject.Predmet.SudioniciListAdressOIB_1">
      <item>FINA Regionalni centar Zagreb, OIB 85821130368, Trg svibanjskih žrtava 1995. 1,10000 Zagreb</item>
      <item>P2R KLUBA OBOŽAVATELJA AUTOMOBILA, OIB 98393093428, NOVAČKA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98393093428</item>
    </izvorni_sadrzaj>
    <derivirana_varijabla naziv="DomainObject.Predmet.SudioniciListNazivOIB_1">
      <item>, OIB 85821130368</item>
      <item>, OIB 98393093428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1282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2015-12-28T10:00:00Z</dcterms:created>
  <dc:creator>ilukac</dc:creator>
  <cp:lastModifiedBy>Maja Hilje</cp:lastModifiedBy>
  <cp:lastPrinted>2016-01-05T08:03:00Z</cp:lastPrinted>
  <dcterms:modified xmlns:xsi="http://www.w3.org/2001/XMLSchema-instance" xsi:type="dcterms:W3CDTF">2016-01-05T08:04:00Z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