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237e" w14:paraId="2fd237e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E704F5">
        <w:rPr>
          <w:lang w:val="hr-HR"/>
        </w:rPr>
        <w:t>249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E704F5">
        <w:t>rotiv dužnika PURKO</w:t>
      </w:r>
      <w:r w:rsidR="00016750">
        <w:t xml:space="preserve">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E704F5">
        <w:t>79260316724</w:t>
      </w:r>
      <w:r w:rsidR="00D07ECC">
        <w:t xml:space="preserve"> s</w:t>
      </w:r>
      <w:r w:rsidR="00B71B33">
        <w:t>a sjedišt</w:t>
      </w:r>
      <w:r w:rsidR="00E704F5">
        <w:t>em u Rečko polje 84</w:t>
      </w:r>
      <w:r w:rsidR="00016750">
        <w:t>, 48000 Koprivnica</w:t>
      </w:r>
      <w:r w:rsidR="00247894">
        <w:t>,</w:t>
      </w:r>
      <w:r w:rsidR="00016750">
        <w:t xml:space="preserve"> dana 23</w:t>
      </w:r>
      <w:r w:rsidR="00C00E26">
        <w:t>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E704F5" w:rsidRPr="00E704F5">
        <w:t xml:space="preserve"> </w:t>
      </w:r>
      <w:r w:rsidR="00E704F5">
        <w:t>PURKO d.o.o., OIB: 79260316724 sa sjedištem u Rečko polje 84,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</w:t>
      </w:r>
      <w:r w:rsidR="00E704F5">
        <w:t xml:space="preserve">50.774,41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D6502B">
        <w:t xml:space="preserve"> Ivan Markan, Koprivnica, Starogradska 22/A</w:t>
      </w:r>
      <w:r w:rsidR="00BC0702">
        <w:t>,</w:t>
      </w:r>
      <w:r w:rsidR="00FC6F90">
        <w:t xml:space="preserve"> </w:t>
      </w:r>
      <w:r w:rsidR="00D6502B">
        <w:t>OIB: 35057660553</w:t>
      </w:r>
      <w:r w:rsidR="0001675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E704F5">
        <w:t xml:space="preserve">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</w:t>
      </w:r>
      <w:r w:rsidR="00E704F5">
        <w:rPr>
          <w:lang w:val="hr-HR"/>
        </w:rPr>
        <w:t xml:space="preserve"> 16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E704F5" w:rsidRPr="00E704F5">
        <w:t xml:space="preserve"> </w:t>
      </w:r>
      <w:r w:rsidR="00E704F5">
        <w:t>PURKO d.o.o., OIB: 79260316724 sa sjedištem u Rečko polje 84, 48000 Koprivnica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E704F5">
        <w:t>iznosu 50.774,41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16750">
        <w:rPr>
          <w:lang w:val="hr-HR"/>
        </w:rPr>
        <w:t>23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1D59EF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2A6" w:rsidP="007F64E0" w:rsidR="00D762A6">
      <w:r>
        <w:separator/>
      </w:r>
    </w:p>
  </w:endnote>
  <w:endnote w:id="0" w:type="continuationSeparator">
    <w:p w:rsidRDefault="00D762A6" w:rsidP="007F64E0" w:rsidR="00D76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2A6" w:rsidP="007F64E0" w:rsidR="00D762A6">
      <w:r>
        <w:separator/>
      </w:r>
    </w:p>
  </w:footnote>
  <w:footnote w:id="0" w:type="continuationSeparator">
    <w:p w:rsidRDefault="00D762A6" w:rsidP="007F64E0" w:rsidR="00D76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D6502B">
      <w:rPr>
        <w:lang w:val="hr-HR"/>
      </w:rPr>
      <w:t>249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5E21" w:rsidRPr="001D5E21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D59EF"/>
    <w:rsid w:val="001D5E21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4C5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28ED"/>
    <w:rsid w:val="00D63C3B"/>
    <w:rsid w:val="00D63C57"/>
    <w:rsid w:val="00D64A61"/>
    <w:rsid w:val="00D6502B"/>
    <w:rsid w:val="00D73C4B"/>
    <w:rsid w:val="00D75734"/>
    <w:rsid w:val="00D762A6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4F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5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5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PURKO d.o.o. za uzgoj stoke, peradi i ostalih životinja, trgovinu i usluge</izvorni_sadrzaj>
    <derivirana_varijabla naziv="DomainObject.Predmet.ProtustrankaFormated_1">  PURKO d.o.o. za uzgoj stoke, peradi i ostalih životinja, trgovinu i usluge</derivirana_varijabla>
  </DomainObject.Predmet.ProtustrankaFormated>
  <DomainObject.Predmet.ProtustrankaFormatedOIB>
    <izvorni_sadrzaj>  PURKO d.o.o. za uzgoj stoke, peradi i ostalih životinja, trgovinu i usluge, OIB 79260316724</izvorni_sadrzaj>
    <derivirana_varijabla naziv="DomainObject.Predmet.ProtustrankaFormatedOIB_1">  PURKO d.o.o. za uzgoj stoke, peradi i ostalih životinja, trgovinu i usluge, OIB 79260316724</derivirana_varijabla>
  </DomainObject.Predmet.ProtustrankaFormatedOIB>
  <DomainObject.Predmet.ProtustrankaFormatedWithAdress>
    <izvorni_sadrzaj> PURKO d.o.o. za uzgoj stoke, peradi i ostalih životinja, trgovinu i usluge, Rečko polje 84, 48000 Koprivnica</izvorni_sadrzaj>
    <derivirana_varijabla naziv="DomainObject.Predmet.ProtustrankaFormatedWithAdress_1"> PURKO d.o.o. za uzgoj stoke, peradi i ostalih životinja, trgovinu i usluge, Rečko polje 84, 48000 Koprivnica</derivirana_varijabla>
  </DomainObject.Predmet.ProtustrankaFormatedWithAdress>
  <DomainObject.Predmet.ProtustrankaFormatedWithAdressOIB>
    <izvorni_sadrzaj> PURKO d.o.o. za uzgoj stoke, peradi i ostalih životinja, trgovinu i usluge, OIB 79260316724, Rečko polje 84, 48000 Koprivnica</izvorni_sadrzaj>
    <derivirana_varijabla naziv="DomainObject.Predmet.ProtustrankaFormatedWithAdressOIB_1"> PURKO d.o.o. za uzgoj stoke, peradi i ostalih životinja, trgovinu i usluge, OIB 79260316724, Rečko polje 84, 48000 Koprivnica</derivirana_varijabla>
  </DomainObject.Predmet.ProtustrankaFormatedWithAdressOIB>
  <DomainObject.Predmet.ProtustrankaWithAdress>
    <izvorni_sadrzaj>PURKO d.o.o. za uzgoj stoke, peradi i ostalih životinja, trgovinu i usluge Rečko polje 84, 48000 Koprivnica</izvorni_sadrzaj>
    <derivirana_varijabla naziv="DomainObject.Predmet.ProtustrankaWithAdress_1">PURKO d.o.o. za uzgoj stoke, peradi i ostalih životinja, trgovinu i usluge Rečko polje 84, 48000 Koprivnica</derivirana_varijabla>
  </DomainObject.Predmet.ProtustrankaWithAdress>
  <DomainObject.Predmet.ProtustrankaWithAdressOIB>
    <izvorni_sadrzaj>PURKO d.o.o. za uzgoj stoke, peradi i ostalih životinja, trgovinu i usluge, OIB 79260316724, Rečko polje 84, 48000 Koprivnica</izvorni_sadrzaj>
    <derivirana_varijabla naziv="DomainObject.Predmet.ProtustrankaWithAdressOIB_1">PURKO d.o.o. za uzgoj stoke, peradi i ostalih životinja, trgovinu i usluge, OIB 79260316724, Rečko polje 84, 48000 Koprivnica</derivirana_varijabla>
  </DomainObject.Predmet.ProtustrankaWithAdressOIB>
  <DomainObject.Predmet.ProtustrankaNazivFormated>
    <izvorni_sadrzaj>PURKO d.o.o. za uzgoj stoke, peradi i ostalih životinja, trgovinu i usluge</izvorni_sadrzaj>
    <derivirana_varijabla naziv="DomainObject.Predmet.ProtustrankaNazivFormated_1">PURKO d.o.o. za uzgoj stoke, peradi i ostalih životinja, trgovinu i usluge</derivirana_varijabla>
  </DomainObject.Predmet.ProtustrankaNazivFormated>
  <DomainObject.Predmet.ProtustrankaNazivFormatedOIB>
    <izvorni_sadrzaj>PURKO d.o.o. za uzgoj stoke, peradi i ostalih životinja, trgovinu i usluge, OIB 79260316724</izvorni_sadrzaj>
    <derivirana_varijabla naziv="DomainObject.Predmet.ProtustrankaNazivFormatedOIB_1">PURKO d.o.o. za uzgoj stoke, peradi i ostalih životinja, trgovinu i usluge, OIB 79260316724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50774.41</izvorni_sadrzaj>
    <derivirana_varijabla naziv="DomainObject.Predmet.TrenutnaVrijednost_1">50774.41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PURKO d.o.o. za uzgoj stoke, peradi i ostalih životinja, trgovinu i usluge</item>
    </izvorni_sadrzaj>
    <derivirana_varijabla naziv="DomainObject.Predmet.ProtuStrankaListFormated_1">
      <item>PURKO d.o.o. za uzgoj stoke, peradi i ostalih životinja, trgovinu i usluge</item>
    </derivirana_varijabla>
  </DomainObject.Predmet.ProtuStrankaListFormated>
  <DomainObject.Predmet.ProtuStrankaListFormatedOIB>
    <izvorni_sadrzaj>
      <item>PURKO d.o.o. za uzgoj stoke, peradi i ostalih životinja, trgovinu i usluge, OIB 79260316724</item>
    </izvorni_sadrzaj>
    <derivirana_varijabla naziv="DomainObject.Predmet.ProtuStrankaListFormatedOIB_1">
      <item>PURKO d.o.o. za uzgoj stoke, peradi i ostalih životinja, trgovinu i usluge, OIB 79260316724</item>
    </derivirana_varijabla>
  </DomainObject.Predmet.ProtuStrankaListFormatedOIB>
  <DomainObject.Predmet.ProtuStrankaListFormatedWithAdress>
    <izvorni_sadrzaj>
      <item>PURKO d.o.o. za uzgoj stoke, peradi i ostalih životinja, trgovinu i usluge, Rečko polje 84, 48000 Koprivnica</item>
    </izvorni_sadrzaj>
    <derivirana_varijabla naziv="DomainObject.Predmet.ProtuStrankaListFormatedWithAdress_1">
      <item>PURKO d.o.o. za uzgoj stoke, peradi i ostalih životinja, trgovinu i usluge, Rečko polje 84, 48000 Koprivnica</item>
    </derivirana_varijabla>
  </DomainObject.Predmet.ProtuStrankaListFormatedWithAdress>
  <DomainObject.Predmet.ProtuStrankaListFormatedWithAdressOIB>
    <izvorni_sadrzaj>
      <item>PURKO d.o.o. za uzgoj stoke, peradi i ostalih životinja, trgovinu i usluge, OIB 79260316724, Rečko polje 84, 48000 Koprivnica</item>
    </izvorni_sadrzaj>
    <derivirana_varijabla naziv="DomainObject.Predmet.ProtuStrankaListFormatedWithAdressOIB_1">
      <item>PURKO d.o.o. za uzgoj stoke, peradi i ostalih životinja, trgovinu i usluge, OIB 79260316724, Rečko polje 84, 48000 Koprivnica</item>
    </derivirana_varijabla>
  </DomainObject.Predmet.ProtuStrankaListFormatedWithAdressOIB>
  <DomainObject.Predmet.ProtuStrankaListNazivFormated>
    <izvorni_sadrzaj>
      <item>PURKO d.o.o. za uzgoj stoke, peradi i ostalih životinja, trgovinu i usluge</item>
    </izvorni_sadrzaj>
    <derivirana_varijabla naziv="DomainObject.Predmet.ProtuStrankaListNazivFormated_1">
      <item>PURKO d.o.o. za uzgoj stoke, peradi i ostalih životinja, trgovinu i usluge</item>
    </derivirana_varijabla>
  </DomainObject.Predmet.ProtuStrankaListNazivFormated>
  <DomainObject.Predmet.ProtuStrankaListNazivFormatedOIB>
    <izvorni_sadrzaj>
      <item>PURKO d.o.o. za uzgoj stoke, peradi i ostalih životinja, trgovinu i usluge, OIB 79260316724</item>
    </izvorni_sadrzaj>
    <derivirana_varijabla naziv="DomainObject.Predmet.ProtuStrankaListNazivFormatedOIB_1">
      <item>PURKO d.o.o. za uzgoj stoke, peradi i ostalih životinja, trgovinu i usluge, OIB 79260316724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PURKO d.o.o. za uzgoj stoke, peradi i ostalih životinja, trgovinu i usluge</izvorni_sadrzaj>
    <derivirana_varijabla naziv="DomainObject.Predmet.ProtustrankaIDrugi_1">PURKO d.o.o. za uzgoj stoke, peradi i ostalih životinja,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PURKO d.o.o. za uzgoj stoke, peradi i ostalih životinja, trgovinu i usluge, OIB 79260316724, Rečko polje 84, 48000 Koprivnica</izvorni_sadrzaj>
    <derivirana_varijabla naziv="DomainObject.Predmet.ProtustrankaIDrugiAdressOIB_1">PURKO d.o.o. za uzgoj stoke, peradi i ostalih životinja, trgovinu i usluge, OIB 79260316724, Rečko polje 84,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PURKO d.o.o. za uzgoj stoke, peradi i ostalih životinja, trgovinu i usluge</item>
      <item>Sudski registar</item>
    </izvorni_sadrzaj>
    <derivirana_varijabla naziv="DomainObject.Predmet.SudioniciListNaziv_1">
      <item>Financijska agencija</item>
      <item>PURKO d.o.o. za uzgoj stoke, peradi i ostalih životinja,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PURKO d.o.o. za uzgoj stoke, peradi i ostalih životinja, trgovinu i usluge, OIB 79260316724, Rečko polje 84,48000 Koprivnica</item>
      <item>Sudski registar</item>
    </izvorni_sadrzaj>
    <derivirana_varijabla naziv="DomainObject.Predmet.SudioniciListAdressOIB_1">
      <item>Financijska agencija, OIB 85821130368, A. Cesarca 2,42000 Varaždin</item>
      <item>PURKO d.o.o. za uzgoj stoke, peradi i ostalih životinja, trgovinu i usluge, OIB 79260316724, Rečko polje 84,48000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79260316724</item>
      <item>, OIB null</item>
    </izvorni_sadrzaj>
    <derivirana_varijabla naziv="DomainObject.Predmet.SudioniciListNazivOIB_1">
      <item>, OIB 85821130368</item>
      <item>, OIB 79260316724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D8F28-F61B-438D-9739-0233A5C49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2473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2016-02-22T12:33:00Z</dcterms:created>
  <dc:creator>user</dc:creator>
  <cp:lastModifiedBy>Maja Marčec</cp:lastModifiedBy>
  <cp:lastPrinted>2016-02-23T07:12:00Z</cp:lastPrinted>
  <dcterms:modified xmlns:xsi="http://www.w3.org/2001/XMLSchema-instance" xsi:type="dcterms:W3CDTF">2016-02-23T07:13:00Z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