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1f1b" w14:paraId="4cd1f1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690683">
        <w:t>8</w:t>
      </w:r>
      <w:r w:rsidR="00122FBE">
        <w:t>32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122FBE">
        <w:t>BOĆARSKI KLUB MAČKAMAMA, Osijek, Gacka 1C, Registarski broj: 14000367, OIB: 15897848398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122FBE">
        <w:t>BOĆARSKI KLUB MAČKAMAMA, Osijek, Gacka 1C, Registarski broj: 14000367, OIB: 15897848398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122FBE">
        <w:t>Siniša Rajnović, Virovitica, Milanovac, Sv. Trojstva 87, OIB 86217384445.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122FBE">
        <w:t>BOĆARSKI KLUB MAČKAMAMA, Osijek, Gacka 1C, Registarski broj: 14000367, OIB: 15897848398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122FBE">
        <w:t>ana 16</w:t>
      </w:r>
      <w:r w:rsidR="001F3914">
        <w:t xml:space="preserve">. </w:t>
      </w:r>
      <w:r w:rsidR="00C211C4">
        <w:t>lipnja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122FBE">
        <w:t>BOĆARSKI KLUB MAČKAMAMA, Osijek, Gacka 1C, Registarski broj: 14000367, OIB: 15897848398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122FBE" w:rsidP="009A079B" w:rsidR="00122FB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122FBE">
        <w:t>832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122FBE">
        <w:t>832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7D8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5367D8"/>
    <w:rsid w:val="006100CF"/>
    <w:rsid w:val="00626C97"/>
    <w:rsid w:val="006844B5"/>
    <w:rsid w:val="00690683"/>
    <w:rsid w:val="006A53CA"/>
    <w:rsid w:val="006F0BE4"/>
    <w:rsid w:val="00712A35"/>
    <w:rsid w:val="00730373"/>
    <w:rsid w:val="00777FF0"/>
    <w:rsid w:val="00810F29"/>
    <w:rsid w:val="0082243D"/>
    <w:rsid w:val="0083553A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367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67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7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7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367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67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7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7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MAČKAMAMA</izvorni_sadrzaj>
    <derivirana_varijabla naziv="DomainObject.Predmet.ProtustrankaFormated_1">  BOĆARSKI KLUB MAČKAMAMA</derivirana_varijabla>
  </DomainObject.Predmet.ProtustrankaFormated>
  <DomainObject.Predmet.ProtustrankaFormatedOIB>
    <izvorni_sadrzaj>  BOĆARSKI KLUB MAČKAMAMA, OIB 15897848398</izvorni_sadrzaj>
    <derivirana_varijabla naziv="DomainObject.Predmet.ProtustrankaFormatedOIB_1">  BOĆARSKI KLUB MAČKAMAMA, OIB 15897848398</derivirana_varijabla>
  </DomainObject.Predmet.ProtustrankaFormatedOIB>
  <DomainObject.Predmet.ProtustrankaFormatedWithAdress>
    <izvorni_sadrzaj> BOĆARSKI KLUB MAČKAMAMA, Gacka 1c, 31000 Osijek</izvorni_sadrzaj>
    <derivirana_varijabla naziv="DomainObject.Predmet.ProtustrankaFormatedWithAdress_1"> BOĆARSKI KLUB MAČKAMAMA, Gacka 1c, 31000 Osijek</derivirana_varijabla>
  </DomainObject.Predmet.ProtustrankaFormatedWithAdress>
  <DomainObject.Predmet.ProtustrankaFormatedWithAdressOIB>
    <izvorni_sadrzaj> BOĆARSKI KLUB MAČKAMAMA, OIB 15897848398, Gacka 1c, 31000 Osijek</izvorni_sadrzaj>
    <derivirana_varijabla naziv="DomainObject.Predmet.ProtustrankaFormatedWithAdressOIB_1"> BOĆARSKI KLUB MAČKAMAMA, OIB 15897848398, Gacka 1c, 31000 Osijek</derivirana_varijabla>
  </DomainObject.Predmet.ProtustrankaFormatedWithAdressOIB>
  <DomainObject.Predmet.ProtustrankaWithAdress>
    <izvorni_sadrzaj>BOĆARSKI KLUB MAČKAMAMA Gacka 1c, 31000 Osijek</izvorni_sadrzaj>
    <derivirana_varijabla naziv="DomainObject.Predmet.ProtustrankaWithAdress_1">BOĆARSKI KLUB MAČKAMAMA Gacka 1c, 31000 Osijek</derivirana_varijabla>
  </DomainObject.Predmet.ProtustrankaWithAdress>
  <DomainObject.Predmet.ProtustrankaWithAdressOIB>
    <izvorni_sadrzaj>BOĆARSKI KLUB MAČKAMAMA, OIB 15897848398, Gacka 1c, 31000 Osijek</izvorni_sadrzaj>
    <derivirana_varijabla naziv="DomainObject.Predmet.ProtustrankaWithAdressOIB_1">BOĆARSKI KLUB MAČKAMAMA, OIB 15897848398, Gacka 1c, 31000 Osijek</derivirana_varijabla>
  </DomainObject.Predmet.ProtustrankaWithAdressOIB>
  <DomainObject.Predmet.ProtustrankaNazivFormated>
    <izvorni_sadrzaj>BOĆARSKI KLUB MAČKAMAMA</izvorni_sadrzaj>
    <derivirana_varijabla naziv="DomainObject.Predmet.ProtustrankaNazivFormated_1">BOĆARSKI KLUB MAČKAMAMA</derivirana_varijabla>
  </DomainObject.Predmet.ProtustrankaNazivFormated>
  <DomainObject.Predmet.ProtustrankaNazivFormatedOIB>
    <izvorni_sadrzaj>BOĆARSKI KLUB MAČKAMAMA, OIB 15897848398</izvorni_sadrzaj>
    <derivirana_varijabla naziv="DomainObject.Predmet.ProtustrankaNazivFormatedOIB_1">BOĆARSKI KLUB MAČKAMAMA, OIB 15897848398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BOĆARSKI KLUB MAČKAMAMA</item>
    </izvorni_sadrzaj>
    <derivirana_varijabla naziv="DomainObject.Predmet.ProtuStrankaListFormated_1">
      <item>BOĆARSKI KLUB MAČKAMAMA</item>
    </derivirana_varijabla>
  </DomainObject.Predmet.ProtuStrankaListFormated>
  <DomainObject.Predmet.ProtuStrankaListFormatedOIB>
    <izvorni_sadrzaj>
      <item>BOĆARSKI KLUB MAČKAMAMA, OIB 15897848398</item>
    </izvorni_sadrzaj>
    <derivirana_varijabla naziv="DomainObject.Predmet.ProtuStrankaListFormatedOIB_1">
      <item>BOĆARSKI KLUB MAČKAMAMA, OIB 15897848398</item>
    </derivirana_varijabla>
  </DomainObject.Predmet.ProtuStrankaListFormatedOIB>
  <DomainObject.Predmet.ProtuStrankaListFormatedWithAdress>
    <izvorni_sadrzaj>
      <item>BOĆARSKI KLUB MAČKAMAMA, Gacka 1c, 31000 Osijek</item>
    </izvorni_sadrzaj>
    <derivirana_varijabla naziv="DomainObject.Predmet.ProtuStrankaListFormatedWithAdress_1">
      <item>BOĆARSKI KLUB MAČKAMAMA, Gacka 1c, 31000 Osijek</item>
    </derivirana_varijabla>
  </DomainObject.Predmet.ProtuStrankaListFormatedWithAdress>
  <DomainObject.Predmet.ProtuStrankaListFormatedWithAdressOIB>
    <izvorni_sadrzaj>
      <item>BOĆARSKI KLUB MAČKAMAMA, OIB 15897848398, Gacka 1c, 31000 Osijek</item>
    </izvorni_sadrzaj>
    <derivirana_varijabla naziv="DomainObject.Predmet.ProtuStrankaListFormatedWithAdressOIB_1">
      <item>BOĆARSKI KLUB MAČKAMAMA, OIB 15897848398, Gacka 1c, 31000 Osijek</item>
    </derivirana_varijabla>
  </DomainObject.Predmet.ProtuStrankaListFormatedWithAdressOIB>
  <DomainObject.Predmet.ProtuStrankaListNazivFormated>
    <izvorni_sadrzaj>
      <item>BOĆARSKI KLUB MAČKAMAMA</item>
    </izvorni_sadrzaj>
    <derivirana_varijabla naziv="DomainObject.Predmet.ProtuStrankaListNazivFormated_1">
      <item>BOĆARSKI KLUB MAČKAMAMA</item>
    </derivirana_varijabla>
  </DomainObject.Predmet.ProtuStrankaListNazivFormated>
  <DomainObject.Predmet.ProtuStrankaListNazivFormatedOIB>
    <izvorni_sadrzaj>
      <item>BOĆARSKI KLUB MAČKAMAMA, OIB 15897848398</item>
    </izvorni_sadrzaj>
    <derivirana_varijabla naziv="DomainObject.Predmet.ProtuStrankaListNazivFormatedOIB_1">
      <item>BOĆARSKI KLUB MAČKAMAMA, OIB 15897848398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BOĆARSKI KLUB MAČKAMAMA</izvorni_sadrzaj>
    <derivirana_varijabla naziv="DomainObject.Predmet.ProtustrankaIDrugi_1">BOĆARSKI KLUB MAČKAMAMA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BOĆARSKI KLUB MAČKAMAMA, OIB 15897848398, Gacka 1c, 31000 Osijek</izvorni_sadrzaj>
    <derivirana_varijabla naziv="DomainObject.Predmet.ProtustrankaIDrugiAdressOIB_1">BOĆARSKI KLUB MAČKAMAMA, OIB 15897848398, Gacka 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BOĆARSKI KLUB MAČKAMAMA</item>
    </izvorni_sadrzaj>
    <derivirana_varijabla naziv="DomainObject.Predmet.SudioniciListNaziv_1">
      <item>FINA RC OSIJEK</item>
      <item>BOĆARSKI KLUB MAČKAMAMA</item>
    </derivirana_varijabla>
  </DomainObject.Predmet.SudioniciListNaziv>
  <DomainObject.Predmet.SudioniciListAdressOIB>
    <izvorni_sadrzaj>
      <item>FINA RC OSIJEK, OIB 85821130368</item>
      <item>BOĆARSKI KLUB MAČKAMAMA, OIB 15897848398, Gacka 1c,31000 Osijek</item>
    </izvorni_sadrzaj>
    <derivirana_varijabla naziv="DomainObject.Predmet.SudioniciListAdressOIB_1">
      <item>FINA RC OSIJEK, OIB 85821130368</item>
      <item>BOĆARSKI KLUB MAČKAMAMA, OIB 15897848398, Gacka 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15897848398</item>
    </izvorni_sadrzaj>
    <derivirana_varijabla naziv="DomainObject.Predmet.SudioniciListNazivOIB_1">
      <item>, OIB 85821130368</item>
      <item>, OIB 15897848398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0B19F-DD13-4806-8182-B117277E4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2311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2016-08-19T07:39:00Z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