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94d9" w14:paraId="21a94d9" w:rsidRDefault="009E1B90" w:rsidP="009E1B90" w:rsidR="009E1B90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9E1B90" w:rsidP="004B2A38" w:rsidR="009E1B90" w:rsidRPr="004B2A38">
      <w:pPr>
        <w:rPr>
          <w:b/>
        </w:rPr>
      </w:pPr>
      <w:r>
        <w:t xml:space="preserve"> </w:t>
      </w:r>
      <w:r w:rsidR="004B2A38" w:rsidRPr="002D7633">
        <w:rPr>
          <w:b/>
          <w:sz w:val="16"/>
          <w:szCs w:val="16"/>
        </w:rPr>
        <w:t xml:space="preserve">         </w:t>
      </w:r>
      <w:r w:rsidR="004B2A38">
        <w:rPr>
          <w:b/>
          <w:sz w:val="16"/>
          <w:szCs w:val="16"/>
        </w:rPr>
        <w:t xml:space="preserve">          </w:t>
      </w:r>
      <w:r w:rsidR="004B2A38" w:rsidRPr="002D7633">
        <w:rPr>
          <w:b/>
          <w:sz w:val="16"/>
          <w:szCs w:val="16"/>
        </w:rPr>
        <w:t xml:space="preserve">     </w:t>
      </w:r>
      <w:r w:rsidR="004B2A38">
        <w:rPr>
          <w:b/>
          <w:sz w:val="16"/>
          <w:szCs w:val="16"/>
        </w:rPr>
        <w:t xml:space="preserve"> </w:t>
      </w:r>
      <w:r w:rsidR="004B2A38" w:rsidRPr="002D7633">
        <w:rPr>
          <w:b/>
          <w:sz w:val="16"/>
          <w:szCs w:val="16"/>
        </w:rPr>
        <w:t xml:space="preserve"> </w:t>
      </w:r>
      <w:r w:rsidR="004B2A38">
        <w:rPr>
          <w:b/>
          <w:sz w:val="16"/>
          <w:szCs w:val="16"/>
        </w:rPr>
        <w:t xml:space="preserve"> </w:t>
      </w:r>
      <w:r w:rsidR="004B2A38"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2A38" w:rsidRPr="002D7633">
        <w:rPr>
          <w:b/>
          <w:sz w:val="16"/>
          <w:szCs w:val="16"/>
        </w:rPr>
        <w:t xml:space="preserve">                   </w:t>
      </w:r>
      <w:r w:rsidR="004B2A38" w:rsidRPr="002D7633">
        <w:rPr>
          <w:b/>
        </w:rPr>
        <w:t xml:space="preserve">                                         </w:t>
      </w:r>
    </w:p>
    <w:p w:rsidRDefault="004B2A38" w:rsidP="004B2A38" w:rsidR="009E1B90" w:rsidRPr="004B2A38">
      <w:pPr>
        <w:jc w:val="both"/>
      </w:pPr>
      <w:r>
        <w:t xml:space="preserve">   </w:t>
      </w:r>
      <w:r w:rsidR="009E1B90" w:rsidRPr="004B2A38">
        <w:t>REPUBLIKA HRVATSKA</w:t>
      </w:r>
    </w:p>
    <w:p w:rsidRDefault="009E1B90" w:rsidP="00863357" w:rsidR="009E1B90" w:rsidRPr="004B2A38">
      <w:r w:rsidRPr="004B2A38">
        <w:t xml:space="preserve">TRGOVAČKI SUD U </w:t>
      </w:r>
      <w:proofErr w:type="spellStart"/>
      <w:r w:rsidR="00D82656" w:rsidRPr="004B2A38">
        <w:t>PAZINU</w:t>
      </w:r>
      <w:proofErr w:type="spellEnd"/>
    </w:p>
    <w:p w:rsidRDefault="004B2A38" w:rsidP="00863357" w:rsidR="009E1B90" w:rsidRPr="004B2A38">
      <w:r>
        <w:t xml:space="preserve">          Pazin, </w:t>
      </w:r>
      <w:proofErr w:type="spellStart"/>
      <w:r w:rsidR="00D82656" w:rsidRPr="004B2A38">
        <w:t>Drščevka</w:t>
      </w:r>
      <w:proofErr w:type="spellEnd"/>
      <w:r w:rsidR="00D82656" w:rsidRPr="004B2A38">
        <w:t xml:space="preserve"> 1</w:t>
      </w:r>
    </w:p>
    <w:p w:rsidRDefault="009E1B90" w:rsidP="004B2A38" w:rsidR="009E1B90" w:rsidRPr="004B2A38">
      <w:pPr>
        <w:ind w:firstLine="708"/>
      </w:pPr>
      <w:r w:rsidRPr="004B2A38">
        <w:t xml:space="preserve">                     </w:t>
      </w:r>
      <w:r w:rsidR="004B2A38">
        <w:t xml:space="preserve">                               </w:t>
      </w:r>
    </w:p>
    <w:p w:rsidRDefault="009E1B90" w:rsidP="009E1B90" w:rsidR="009E1B90" w:rsidRPr="004B2A38">
      <w:pPr>
        <w:jc w:val="center"/>
      </w:pPr>
      <w:r w:rsidRPr="004B2A38">
        <w:t xml:space="preserve">R E P U B L I K A  H R V A T S K A </w:t>
      </w:r>
    </w:p>
    <w:p w:rsidRDefault="009E1B90" w:rsidP="009E1B90" w:rsidR="009E1B90" w:rsidRPr="004B2A38">
      <w:pPr>
        <w:jc w:val="both"/>
      </w:pPr>
    </w:p>
    <w:p w:rsidRDefault="009E1B90" w:rsidP="009E1B90" w:rsidR="009E1B90" w:rsidRPr="004B2A38">
      <w:pPr>
        <w:jc w:val="center"/>
      </w:pPr>
      <w:r w:rsidRPr="004B2A38">
        <w:t xml:space="preserve"> Z A K </w:t>
      </w:r>
      <w:proofErr w:type="spellStart"/>
      <w:r w:rsidRPr="004B2A38">
        <w:t>LJ</w:t>
      </w:r>
      <w:proofErr w:type="spellEnd"/>
      <w:r w:rsidRPr="004B2A38">
        <w:t xml:space="preserve"> U Č A K </w:t>
      </w:r>
    </w:p>
    <w:p w:rsidRDefault="009E1B90" w:rsidP="009E1B90" w:rsidR="009E1B90">
      <w:pPr>
        <w:jc w:val="both"/>
      </w:pPr>
    </w:p>
    <w:p w:rsidRDefault="008450C6" w:rsidP="009E1B90" w:rsidR="009E1B90">
      <w:pPr>
        <w:ind w:firstLine="708"/>
        <w:jc w:val="both"/>
      </w:pPr>
      <w:r>
        <w:t xml:space="preserve">Trgovački sud u </w:t>
      </w:r>
      <w:r w:rsidR="00D82656">
        <w:t>Pazinu</w:t>
      </w:r>
      <w:r>
        <w:t xml:space="preserve">, </w:t>
      </w:r>
      <w:r w:rsidR="009E1B90">
        <w:t>po su</w:t>
      </w:r>
      <w:r w:rsidR="00D82656">
        <w:t>cu Damiru Rabaru</w:t>
      </w:r>
      <w:r w:rsidR="009E1B90">
        <w:t xml:space="preserve">, u stečajnom postupku nad stečajnim dužnikom </w:t>
      </w:r>
      <w:r w:rsidR="00D03468">
        <w:t xml:space="preserve">Stečajna masa iza </w:t>
      </w:r>
      <w:proofErr w:type="spellStart"/>
      <w:r w:rsidR="00D03468">
        <w:t>CASTELLUM</w:t>
      </w:r>
      <w:proofErr w:type="spellEnd"/>
      <w:r w:rsidR="00D03468">
        <w:t xml:space="preserve"> </w:t>
      </w:r>
      <w:proofErr w:type="spellStart"/>
      <w:r w:rsidR="00D03468">
        <w:t>L.S</w:t>
      </w:r>
      <w:proofErr w:type="spellEnd"/>
      <w:r w:rsidR="00D03468">
        <w:t xml:space="preserve">. PARTNER d.o.o. u stečaju, Zagreb, Pavla </w:t>
      </w:r>
      <w:proofErr w:type="spellStart"/>
      <w:r w:rsidR="00D03468">
        <w:t>Hatza</w:t>
      </w:r>
      <w:proofErr w:type="spellEnd"/>
      <w:r w:rsidR="00D03468">
        <w:t xml:space="preserve"> </w:t>
      </w:r>
      <w:proofErr w:type="spellStart"/>
      <w:r w:rsidR="00D03468">
        <w:t>10</w:t>
      </w:r>
      <w:proofErr w:type="spellEnd"/>
      <w:r w:rsidR="00D03468">
        <w:t xml:space="preserve">, </w:t>
      </w:r>
      <w:proofErr w:type="spellStart"/>
      <w:r w:rsidR="00D03468">
        <w:t>OIB</w:t>
      </w:r>
      <w:proofErr w:type="spellEnd"/>
      <w:r w:rsidR="00D03468">
        <w:t xml:space="preserve">: </w:t>
      </w:r>
      <w:proofErr w:type="spellStart"/>
      <w:r w:rsidR="00D03468">
        <w:t>04103056966</w:t>
      </w:r>
      <w:proofErr w:type="spellEnd"/>
      <w:r w:rsidR="009E1B90">
        <w:t xml:space="preserve">, </w:t>
      </w:r>
      <w:r>
        <w:t xml:space="preserve">dana </w:t>
      </w:r>
      <w:proofErr w:type="spellStart"/>
      <w:r w:rsidR="00D03468">
        <w:t>26</w:t>
      </w:r>
      <w:proofErr w:type="spellEnd"/>
      <w:r w:rsidR="00D03468">
        <w:t xml:space="preserve">. veljače </w:t>
      </w:r>
      <w:proofErr w:type="spellStart"/>
      <w:r w:rsidR="00D03468">
        <w:t>2018</w:t>
      </w:r>
      <w:proofErr w:type="spellEnd"/>
      <w:r>
        <w:t xml:space="preserve">., </w:t>
      </w:r>
      <w:r w:rsidR="009E1B90">
        <w:t xml:space="preserve"> </w:t>
      </w:r>
    </w:p>
    <w:p w:rsidRDefault="00012771" w:rsidP="009E1B90" w:rsidR="00012771">
      <w:pPr>
        <w:ind w:firstLine="708"/>
        <w:jc w:val="both"/>
      </w:pPr>
    </w:p>
    <w:p w:rsidRDefault="009E1B90" w:rsidP="009E1B90" w:rsidR="009E1B90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both"/>
      </w:pPr>
      <w:r>
        <w:tab/>
        <w:t xml:space="preserve">I. Određuje </w:t>
      </w:r>
      <w:r w:rsidR="004B2A38">
        <w:t xml:space="preserve">se </w:t>
      </w:r>
      <w:r>
        <w:t xml:space="preserve">ročište za raspravljanje i glasovanje o stečajnom planu te se saziva  skupština vjerovnika stečajnog dužnika za dan </w:t>
      </w:r>
      <w:proofErr w:type="spellStart"/>
      <w:r w:rsidR="00D03468">
        <w:t>22</w:t>
      </w:r>
      <w:proofErr w:type="spellEnd"/>
      <w:r w:rsidR="00D03468">
        <w:t xml:space="preserve">. ožujka </w:t>
      </w:r>
      <w:proofErr w:type="spellStart"/>
      <w:r w:rsidR="00D03468">
        <w:t>2018</w:t>
      </w:r>
      <w:proofErr w:type="spellEnd"/>
      <w:r w:rsidR="008450C6" w:rsidRPr="004B2A38">
        <w:t>.</w:t>
      </w:r>
      <w:r w:rsidR="004B2A38">
        <w:t xml:space="preserve"> godine </w:t>
      </w:r>
      <w:r w:rsidR="008450C6" w:rsidRPr="004B2A38">
        <w:t xml:space="preserve"> u </w:t>
      </w:r>
      <w:proofErr w:type="spellStart"/>
      <w:r w:rsidR="00D03468">
        <w:t>12</w:t>
      </w:r>
      <w:proofErr w:type="spellEnd"/>
      <w:r w:rsidR="004B2A38">
        <w:t>,</w:t>
      </w:r>
      <w:proofErr w:type="spellStart"/>
      <w:r w:rsidR="00D03468">
        <w:t>0</w:t>
      </w:r>
      <w:r w:rsidR="004B2A38">
        <w:t>0</w:t>
      </w:r>
      <w:proofErr w:type="spellEnd"/>
      <w:r w:rsidR="004B2A38">
        <w:t xml:space="preserve"> </w:t>
      </w:r>
      <w:r w:rsidR="008450C6" w:rsidRPr="004B2A38">
        <w:t>sati</w:t>
      </w:r>
      <w:r w:rsidR="008450C6">
        <w:t xml:space="preserve"> </w:t>
      </w:r>
      <w:r>
        <w:t xml:space="preserve">u zgradi Trgovačkog suda u </w:t>
      </w:r>
      <w:r w:rsidR="00D82656">
        <w:t>Pazinu</w:t>
      </w:r>
      <w:r>
        <w:t xml:space="preserve">, </w:t>
      </w:r>
      <w:proofErr w:type="spellStart"/>
      <w:r>
        <w:t>D</w:t>
      </w:r>
      <w:r w:rsidR="008450C6">
        <w:t>r</w:t>
      </w:r>
      <w:r w:rsidR="00D82656">
        <w:t>ščevka</w:t>
      </w:r>
      <w:proofErr w:type="spellEnd"/>
      <w:r w:rsidR="00D82656">
        <w:t xml:space="preserve"> 1</w:t>
      </w:r>
      <w:r w:rsidR="008450C6">
        <w:t xml:space="preserve">, sudnica </w:t>
      </w:r>
      <w:r w:rsidR="00D82656">
        <w:t>2</w:t>
      </w:r>
      <w:r>
        <w:t xml:space="preserve"> sa sljedećim dnevnim redom:</w:t>
      </w:r>
    </w:p>
    <w:p w:rsidRDefault="009E1B90" w:rsidP="009E1B90" w:rsidR="009E1B90">
      <w:pPr>
        <w:jc w:val="both"/>
      </w:pPr>
    </w:p>
    <w:p w:rsidRDefault="00012771" w:rsidP="009E1B90" w:rsidR="009E1B90">
      <w:pPr>
        <w:ind w:firstLine="708"/>
        <w:jc w:val="both"/>
      </w:pPr>
      <w:r>
        <w:t>1</w:t>
      </w:r>
      <w:r w:rsidR="009E1B90">
        <w:t>. 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8450C6" w:rsidR="009E1B90">
      <w:pPr>
        <w:ind w:firstLine="708"/>
        <w:jc w:val="both"/>
      </w:pPr>
      <w:r>
        <w:t xml:space="preserve">II. Obavještavaju se sudionici stečajnog postupka da uvid u stečajni plan koji </w:t>
      </w:r>
      <w:r w:rsidR="008450C6">
        <w:t xml:space="preserve">je objavljen na </w:t>
      </w:r>
      <w:r>
        <w:t>mrežnoj stranici e-Oglasna ploča sudova</w:t>
      </w:r>
      <w:r w:rsidR="008450C6">
        <w:t xml:space="preserve"> dana </w:t>
      </w:r>
      <w:proofErr w:type="spellStart"/>
      <w:r w:rsidR="00D03468">
        <w:t>23</w:t>
      </w:r>
      <w:proofErr w:type="spellEnd"/>
      <w:r w:rsidR="00D03468">
        <w:t xml:space="preserve">. veljače </w:t>
      </w:r>
      <w:proofErr w:type="spellStart"/>
      <w:r w:rsidR="00D03468">
        <w:t>2018</w:t>
      </w:r>
      <w:proofErr w:type="spellEnd"/>
      <w:r w:rsidR="008450C6">
        <w:t>. su</w:t>
      </w:r>
      <w:r>
        <w:t xml:space="preserve">kladno pozivu suda mogu obaviti </w:t>
      </w:r>
      <w:r w:rsidR="008450C6">
        <w:t xml:space="preserve">i </w:t>
      </w:r>
      <w:r>
        <w:t xml:space="preserve">u pisarnici ovog suda, soba broj </w:t>
      </w:r>
      <w:r w:rsidR="004B2A38">
        <w:t>3</w:t>
      </w:r>
      <w:r w:rsidR="008450C6">
        <w:t>, svaki radni dan</w:t>
      </w:r>
      <w:r>
        <w:t xml:space="preserve"> u vremenu od 9,</w:t>
      </w:r>
      <w:proofErr w:type="spellStart"/>
      <w:r>
        <w:t>00</w:t>
      </w:r>
      <w:proofErr w:type="spellEnd"/>
      <w:r>
        <w:t xml:space="preserve"> do </w:t>
      </w:r>
      <w:proofErr w:type="spellStart"/>
      <w:r>
        <w:t>12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sati.</w:t>
      </w:r>
    </w:p>
    <w:p w:rsidRDefault="008450C6" w:rsidP="008450C6" w:rsidR="008450C6">
      <w:pPr>
        <w:ind w:firstLine="708"/>
        <w:jc w:val="both"/>
      </w:pPr>
    </w:p>
    <w:p w:rsidRDefault="00624957" w:rsidP="009E1B90" w:rsidR="009E1B90">
      <w:pPr>
        <w:ind w:firstLine="708"/>
        <w:jc w:val="both"/>
      </w:pPr>
      <w:r>
        <w:t>III</w:t>
      </w:r>
      <w:r w:rsidR="009E1B90">
        <w:t>. 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9E1B90" w:rsidP="009E1B90" w:rsidR="009E1B90">
      <w:pPr>
        <w:ind w:firstLine="708"/>
        <w:jc w:val="both"/>
      </w:pPr>
    </w:p>
    <w:p w:rsidRDefault="00624957" w:rsidP="009E1B90" w:rsidR="009E1B90">
      <w:pPr>
        <w:ind w:firstLine="708"/>
        <w:jc w:val="both"/>
      </w:pPr>
      <w:r>
        <w:t>I</w:t>
      </w:r>
      <w:r w:rsidR="009E1B90">
        <w:t xml:space="preserve">V. Na pravo glasa stečajnih vjerovnika pri glasovanju o stečajnom planu na odgovarajući se način primjenjuju pravila Stečajnog zakona (Narodne novine broj </w:t>
      </w:r>
      <w:proofErr w:type="spellStart"/>
      <w:r w:rsidR="009E1B90">
        <w:t>71</w:t>
      </w:r>
      <w:proofErr w:type="spellEnd"/>
      <w:r w:rsidR="009E1B90">
        <w:t>/</w:t>
      </w:r>
      <w:proofErr w:type="spellStart"/>
      <w:r w:rsidR="009E1B90">
        <w:t>15</w:t>
      </w:r>
      <w:proofErr w:type="spellEnd"/>
      <w:r w:rsidR="009E1B90">
        <w:t xml:space="preserve">, u nastavku teksta: </w:t>
      </w:r>
      <w:proofErr w:type="spellStart"/>
      <w:r w:rsidR="009E1B90">
        <w:t>SZ</w:t>
      </w:r>
      <w:proofErr w:type="spellEnd"/>
      <w:r w:rsidR="009E1B90">
        <w:t xml:space="preserve">) o utvrđivanju prava glasa stečajnih vjerovnika. </w:t>
      </w:r>
      <w:proofErr w:type="spellStart"/>
      <w:r w:rsidR="009E1B90">
        <w:t>Razlučni</w:t>
      </w:r>
      <w:proofErr w:type="spellEnd"/>
      <w:r w:rsidR="009E1B90">
        <w:t xml:space="preserve"> vjerovnici imaju pravo glasa kao i stečajni vjerovnici samo ako im je dužnik i osobno odgovoran i ako se odreknu svog prava na odvojeno namirenje ili ne budu odvojeno namireni. Vjerovnici i </w:t>
      </w:r>
      <w:proofErr w:type="spellStart"/>
      <w:r w:rsidR="009E1B90">
        <w:t>razlučni</w:t>
      </w:r>
      <w:proofErr w:type="spellEnd"/>
      <w:r w:rsidR="009E1B90">
        <w:t xml:space="preserve"> vjerovnici na čije tražbine stečajni plan ne djeluje nemaju pravo glasa. Na temelju rasprave na ročištu sud će utvrditi popis vjerovnika i prava glasa koja im pripadaju.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 xml:space="preserve">V. 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9E1B90" w:rsidP="008450C6" w:rsidR="009E1B90"/>
    <w:p w:rsidRDefault="009E1B90" w:rsidP="008450C6" w:rsidR="009E1B90">
      <w:pPr>
        <w:jc w:val="center"/>
      </w:pPr>
      <w:r>
        <w:t xml:space="preserve">U </w:t>
      </w:r>
      <w:r w:rsidR="007C014E">
        <w:t>Pazinu</w:t>
      </w:r>
      <w:r>
        <w:t xml:space="preserve"> </w:t>
      </w:r>
      <w:proofErr w:type="spellStart"/>
      <w:r w:rsidR="00D03468">
        <w:t>26</w:t>
      </w:r>
      <w:proofErr w:type="spellEnd"/>
      <w:r w:rsidR="00D03468">
        <w:t xml:space="preserve">. veljače </w:t>
      </w:r>
      <w:proofErr w:type="spellStart"/>
      <w:r w:rsidR="00D03468">
        <w:t>2018</w:t>
      </w:r>
      <w:proofErr w:type="spellEnd"/>
      <w:r>
        <w:t>.</w:t>
      </w:r>
    </w:p>
    <w:p w:rsidRDefault="00BE6834" w:rsidP="00BE6834" w:rsidR="00BE6834"/>
    <w:p w:rsidRDefault="00BE6834" w:rsidP="00BE6834" w:rsidR="009E1B90">
      <w:r>
        <w:tab/>
      </w:r>
      <w:r>
        <w:tab/>
      </w:r>
      <w:r>
        <w:tab/>
      </w:r>
      <w:r>
        <w:tab/>
        <w:t xml:space="preserve">                              </w:t>
      </w:r>
      <w:r w:rsidR="00D502FD">
        <w:tab/>
      </w:r>
      <w:r w:rsidR="00D502FD">
        <w:tab/>
      </w:r>
      <w:r w:rsidR="00D502FD">
        <w:tab/>
      </w:r>
      <w:r w:rsidR="00D03468">
        <w:tab/>
      </w:r>
      <w:r w:rsidR="00D03468">
        <w:tab/>
      </w:r>
      <w:r w:rsidR="008450C6">
        <w:t>Su</w:t>
      </w:r>
      <w:r w:rsidR="007C014E">
        <w:t>dac</w:t>
      </w:r>
    </w:p>
    <w:p w:rsidRDefault="00060631" w:rsidP="00D502FD" w:rsidR="009E1B90">
      <w:pPr>
        <w:ind w:firstLine="708" w:left="6372"/>
      </w:pPr>
      <w:r>
        <w:t xml:space="preserve"> </w:t>
      </w:r>
      <w:r w:rsidR="00D502FD">
        <w:t xml:space="preserve">    </w:t>
      </w:r>
      <w:r w:rsidR="007C014E">
        <w:t>Damir Rabar</w:t>
      </w:r>
      <w:r w:rsidR="004B175B">
        <w:t>, v.r.</w:t>
      </w:r>
    </w:p>
    <w:p w:rsidRDefault="00BE6834" w:rsidP="009E1B90" w:rsidR="00BE6834">
      <w:pPr>
        <w:tabs>
          <w:tab w:pos="0" w:val="left"/>
        </w:tabs>
      </w:pPr>
    </w:p>
    <w:p w:rsidRDefault="009E1B90" w:rsidP="009E1B90" w:rsidR="009E1B90">
      <w:pPr>
        <w:tabs>
          <w:tab w:pos="0" w:val="left"/>
        </w:tabs>
      </w:pPr>
      <w:r>
        <w:t xml:space="preserve">UPUTA O PRAVNOM LIJEKU: </w:t>
      </w:r>
    </w:p>
    <w:p w:rsidRDefault="009E1B90" w:rsidP="008450C6" w:rsidR="009E1B90">
      <w:pPr>
        <w:tabs>
          <w:tab w:pos="0" w:val="left"/>
        </w:tabs>
        <w:jc w:val="both"/>
      </w:pPr>
      <w:r>
        <w:t xml:space="preserve">Protiv ovog zaključka </w:t>
      </w:r>
      <w:r w:rsidR="008450C6">
        <w:t xml:space="preserve">žalba nije </w:t>
      </w:r>
      <w:r>
        <w:t>dopuštena</w:t>
      </w:r>
      <w:r w:rsidR="008450C6">
        <w:t xml:space="preserve">. </w:t>
      </w:r>
      <w:r>
        <w:t xml:space="preserve">(čl. </w:t>
      </w:r>
      <w:proofErr w:type="spellStart"/>
      <w:r>
        <w:t>19</w:t>
      </w:r>
      <w:proofErr w:type="spellEnd"/>
      <w:r>
        <w:t xml:space="preserve">. st. 7. </w:t>
      </w:r>
      <w:proofErr w:type="spellStart"/>
      <w:r>
        <w:t>SZ</w:t>
      </w:r>
      <w:proofErr w:type="spellEnd"/>
      <w:r>
        <w:t>-a).</w:t>
      </w:r>
    </w:p>
    <w:p w:rsidRDefault="009E1B90" w:rsidP="009E1B90" w:rsidR="00BE6834">
      <w:pPr>
        <w:ind w:firstLine="360"/>
      </w:pPr>
      <w:r>
        <w:t xml:space="preserve">  </w:t>
      </w:r>
      <w:r>
        <w:tab/>
      </w:r>
    </w:p>
    <w:p w:rsidRDefault="004B2A38" w:rsidP="004B2A38" w:rsidR="009E1B90">
      <w:r>
        <w:t>DNA:</w:t>
      </w:r>
      <w:r w:rsidR="009E1B90">
        <w:t xml:space="preserve"> </w:t>
      </w:r>
    </w:p>
    <w:p w:rsidRDefault="00D03468" w:rsidP="008450C6" w:rsidR="008450C6">
      <w:pPr>
        <w:pStyle w:val="Odlomakpopisa"/>
        <w:numPr>
          <w:ilvl w:val="0"/>
          <w:numId w:val="1"/>
        </w:numPr>
      </w:pPr>
      <w:r>
        <w:t>stečajni</w:t>
      </w:r>
      <w:r w:rsidR="008450C6">
        <w:t xml:space="preserve"> upravitelj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>,</w:t>
      </w:r>
    </w:p>
    <w:p w:rsidRDefault="008450C6" w:rsidP="009E1B90" w:rsidR="00012771">
      <w:pPr>
        <w:numPr>
          <w:ilvl w:val="0"/>
          <w:numId w:val="1"/>
        </w:numPr>
      </w:pPr>
      <w:r>
        <w:t xml:space="preserve">e-Oglasna ploča suda </w:t>
      </w:r>
      <w:r w:rsidR="00D03468">
        <w:t>8 dana.</w:t>
      </w:r>
    </w:p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R="009E1B90"/>
    <w:sectPr w:rsidSect="004B2A38" w:rsidR="009E1B9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546" w:rsidP="008450C6" w:rsidR="00157546">
      <w:r>
        <w:separator/>
      </w:r>
    </w:p>
  </w:endnote>
  <w:endnote w:id="0" w:type="continuationSeparator">
    <w:p w:rsidRDefault="00157546" w:rsidP="008450C6" w:rsidR="00157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546" w:rsidP="008450C6" w:rsidR="00157546">
      <w:r>
        <w:separator/>
      </w:r>
    </w:p>
  </w:footnote>
  <w:footnote w:id="0" w:type="continuationSeparator">
    <w:p w:rsidRDefault="00157546" w:rsidP="008450C6" w:rsidR="00157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834" w:rsidP="00BE6834" w:rsidR="00BE6834">
    <w:pPr>
      <w:jc w:val="right"/>
      <w:rPr>
        <w:rFonts w:cs="Arial" w:hAnsi="Arial" w:ascii="Arial"/>
      </w:rPr>
    </w:pPr>
    <w:r>
      <w:t xml:space="preserve"> </w:t>
    </w:r>
    <w:r w:rsidR="001873D3">
      <w:t>1</w:t>
    </w:r>
    <w:r>
      <w:t xml:space="preserve"> St-</w:t>
    </w:r>
    <w:proofErr w:type="spellStart"/>
    <w:r w:rsidR="00D03468">
      <w:t>1037</w:t>
    </w:r>
    <w:proofErr w:type="spellEnd"/>
    <w:r w:rsidR="00D03468">
      <w:t>/</w:t>
    </w:r>
    <w:proofErr w:type="spellStart"/>
    <w:r w:rsidR="00D03468">
      <w:t>16</w:t>
    </w:r>
    <w:proofErr w:type="spellEnd"/>
    <w:r w:rsidR="00D03468">
      <w:t>-</w:t>
    </w:r>
    <w:proofErr w:type="spellStart"/>
    <w:r w:rsidR="00D03468">
      <w:t>47</w:t>
    </w:r>
    <w:proofErr w:type="spellEnd"/>
  </w:p>
  <w:p w:rsidRDefault="00BE6834" w:rsidP="00BE6834" w:rsidR="00BE683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060631"/>
    <w:rsid w:val="00157546"/>
    <w:rsid w:val="001873D3"/>
    <w:rsid w:val="001E203A"/>
    <w:rsid w:val="004B175B"/>
    <w:rsid w:val="004B2A38"/>
    <w:rsid w:val="00624957"/>
    <w:rsid w:val="007C014E"/>
    <w:rsid w:val="00825516"/>
    <w:rsid w:val="008450C6"/>
    <w:rsid w:val="00863357"/>
    <w:rsid w:val="0094550F"/>
    <w:rsid w:val="009E1B90"/>
    <w:rsid w:val="00A81209"/>
    <w:rsid w:val="00A90177"/>
    <w:rsid w:val="00BE6834"/>
    <w:rsid w:val="00D03468"/>
    <w:rsid w:val="00D502FD"/>
    <w:rsid w:val="00D82656"/>
    <w:rsid w:val="00DB317D"/>
    <w:rsid w:val="00E61CDC"/>
    <w:rsid w:val="00EC2E67"/>
    <w:rsid w:val="00FD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50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C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C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2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2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2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2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A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2A38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50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C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C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2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2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2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2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A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2A3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 radi nastavka postupka</izvorni_sadrzaj>
    <derivirana_varijabla naziv="DomainObject.Predmet.Opis_1">novi br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CASTELLUM L.S. PARTNER d.o.o. u stečaju</izvorni_sadrzaj>
    <derivirana_varijabla naziv="DomainObject.Predmet.ProtustrankaFormated_1">  Stečajna masa iza CASTELLUM L.S. PARTNER d.o.o. u stečaju</derivirana_varijabla>
  </DomainObject.Predmet.ProtustrankaFormated>
  <DomainObject.Predmet.ProtustrankaFormatedOIB>
    <izvorni_sadrzaj>  Stečajna masa iza CASTELLUM L.S. PARTNER d.o.o. u stečaju, OIB 04103056966</izvorni_sadrzaj>
    <derivirana_varijabla naziv="DomainObject.Predmet.ProtustrankaFormatedOIB_1">  Stečajna masa iza CASTELLUM L.S. PARTNER d.o.o. u stečaju, OIB 04103056966</derivirana_varijabla>
  </DomainObject.Predmet.ProtustrankaFormatedOIB>
  <DomainObject.Predmet.ProtustrankaFormatedWithAdress>
    <izvorni_sadrzaj> Stečajna masa iza CASTELLUM L.S. PARTNER d.o.o. u stečaju, Pavla Hatza 10, 10000 Zagreb</izvorni_sadrzaj>
    <derivirana_varijabla naziv="DomainObject.Predmet.ProtustrankaFormatedWithAdress_1"> Stečajna masa iza CASTELLUM L.S. PARTNER d.o.o. u stečaju, Pavla Hatza 10, 10000 Zagreb</derivirana_varijabla>
  </DomainObject.Predmet.ProtustrankaFormatedWithAdress>
  <DomainObject.Predmet.ProtustrankaFormatedWithAdressOIB>
    <izvorni_sadrzaj> Stečajna masa iza CASTELLUM L.S. PARTNER d.o.o. u stečaju, OIB 04103056966, Pavla Hatza 10, 10000 Zagreb</izvorni_sadrzaj>
    <derivirana_varijabla naziv="DomainObject.Predmet.ProtustrankaFormatedWithAdressOIB_1"> Stečajna masa iza CASTELLUM L.S. PARTNER d.o.o. u stečaju, OIB 04103056966, Pavla Hatza 10, 10000 Zagreb</derivirana_varijabla>
  </DomainObject.Predmet.ProtustrankaFormatedWithAdressOIB>
  <DomainObject.Predmet.ProtustrankaWithAdress>
    <izvorni_sadrzaj>Stečajna masa iza CASTELLUM L.S. PARTNER d.o.o. u stečaju Pavla Hatza 10, 10000 Zagreb</izvorni_sadrzaj>
    <derivirana_varijabla naziv="DomainObject.Predmet.ProtustrankaWithAdress_1">Stečajna masa iza CASTELLUM L.S. PARTNER d.o.o. u stečaju Pavla Hatza 10, 10000 Zagreb</derivirana_varijabla>
  </DomainObject.Predmet.ProtustrankaWithAdress>
  <DomainObject.Predmet.ProtustrankaWithAdressOIB>
    <izvorni_sadrzaj>Stečajna masa iza CASTELLUM L.S. PARTNER d.o.o. u stečaju, OIB 04103056966, Pavla Hatza 10, 10000 Zagreb</izvorni_sadrzaj>
    <derivirana_varijabla naziv="DomainObject.Predmet.ProtustrankaWithAdressOIB_1">Stečajna masa iza CASTELLUM L.S. PARTNER d.o.o. u stečaju, OIB 04103056966, Pavla Hatza 10, 10000 Zagreb</derivirana_varijabla>
  </DomainObject.Predmet.ProtustrankaWithAdressOIB>
  <DomainObject.Predmet.ProtustrankaNazivFormated>
    <izvorni_sadrzaj>Stečajna masa iza CASTELLUM L.S. PARTNER d.o.o. u stečaju</izvorni_sadrzaj>
    <derivirana_varijabla naziv="DomainObject.Predmet.ProtustrankaNazivFormated_1">Stečajna masa iza CASTELLUM L.S. PARTNER d.o.o. u stečaju</derivirana_varijabla>
  </DomainObject.Predmet.ProtustrankaNazivFormated>
  <DomainObject.Predmet.ProtustrankaNazivFormatedOIB>
    <izvorni_sadrzaj>Stečajna masa iza CASTELLUM L.S. PARTNER d.o.o. u stečaju, OIB 04103056966</izvorni_sadrzaj>
    <derivirana_varijabla naziv="DomainObject.Predmet.ProtustrankaNazivFormatedOIB_1">Stečajna masa iza CASTELLUM L.S. PARTNER d.o.o. u stečaju, OIB 04103056966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BELA, OPATIJA zastupanog po punomoćniku odvj. JASMINKA HODŽIĆ</izvorni_sadrzaj>
    <derivirana_varijabla naziv="DomainObject.Predmet.StrankaFormated_1">  SUZANA BELA, OPATIJA zastupanog po punomoćniku odvj. JASMINKA HODŽIĆ</derivirana_varijabla>
  </DomainObject.Predmet.StrankaFormated>
  <DomainObject.Predmet.StrankaFormatedOIB>
    <izvorni_sadrzaj>  SUZANA BELA, OPATIJA, OIB 48149641158 zastupanog po punomoćniku odvj. JASMINKA HODŽIĆ</izvorni_sadrzaj>
    <derivirana_varijabla naziv="DomainObject.Predmet.StrankaFormatedOIB_1">  SUZANA BELA, OPATIJA, OIB 48149641158 zastupanog po punomoćniku odvj. JASMINKA HODŽIĆ</derivirana_varijabla>
  </DomainObject.Predmet.StrankaFormatedOIB>
  <DomainObject.Predmet.StrankaFormatedWithAdress>
    <izvorni_sadrzaj> SUZANA BELA, OPATIJA, Ulica Maršala Tita 1562, 51410 Opatija zastupanog po punomoćniku odvj. JASMINKA HODŽIĆ</izvorni_sadrzaj>
    <derivirana_varijabla naziv="DomainObject.Predmet.StrankaFormatedWithAdress_1"> SUZANA BELA, OPATIJA, Ulica Maršala Tita 1562, 51410 Opatija zastupanog po punomoćniku odvj. JASMINKA HODŽIĆ</derivirana_varijabla>
  </DomainObject.Predmet.StrankaFormatedWithAdress>
  <DomainObject.Predmet.StrankaFormatedWithAdressOIB>
    <izvorni_sadrzaj> SUZANA BELA, OPATIJA, OIB 48149641158, Ulica Maršala Tita 1562, 51410 Opatija zastupanog po punomoćniku odvj. JASMINKA HODŽIĆ</izvorni_sadrzaj>
    <derivirana_varijabla naziv="DomainObject.Predmet.StrankaFormatedWithAdressOIB_1"> SUZANA BELA, OPATIJA, OIB 48149641158, Ulica Maršala Tita 1562, 51410 Opatija zastupanog po punomoćniku odvj. JASMINKA HODŽIĆ</derivirana_varijabla>
  </DomainObject.Predmet.StrankaFormatedWithAdressOIB>
  <DomainObject.Predmet.StrankaWithAdress>
    <izvorni_sadrzaj>SUZANA BELA, OPATIJA Ulica Maršala Tita 1562,51410 Opatija</izvorni_sadrzaj>
    <derivirana_varijabla naziv="DomainObject.Predmet.StrankaWithAdress_1">SUZANA BELA, OPATIJA Ulica Maršala Tita 1562,51410 Opatija</derivirana_varijabla>
  </DomainObject.Predmet.StrankaWithAdress>
  <DomainObject.Predmet.StrankaWithAdressOIB>
    <izvorni_sadrzaj>SUZANA BELA, OPATIJA, OIB 48149641158, Ulica Maršala Tita 1562,51410 Opatija</izvorni_sadrzaj>
    <derivirana_varijabla naziv="DomainObject.Predmet.StrankaWithAdressOIB_1">SUZANA BELA, OPATIJA, OIB 48149641158, Ulica Maršala Tita 1562,51410 Opatija</derivirana_varijabla>
  </DomainObject.Predmet.StrankaWithAdressOIB>
  <DomainObject.Predmet.StrankaNazivFormated>
    <izvorni_sadrzaj>SUZANA BELA, OPATIJA</izvorni_sadrzaj>
    <derivirana_varijabla naziv="DomainObject.Predmet.StrankaNazivFormated_1">SUZANA BELA, OPATIJA</derivirana_varijabla>
  </DomainObject.Predmet.StrankaNazivFormated>
  <DomainObject.Predmet.StrankaNazivFormatedOIB>
    <izvorni_sadrzaj>SUZANA BELA, OPATIJA, OIB 48149641158</izvorni_sadrzaj>
    <derivirana_varijabla naziv="DomainObject.Predmet.StrankaNazivFormatedOIB_1">SUZANA BELA, OPATIJA, OIB 48149641158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62317.30</izvorni_sadrzaj>
    <derivirana_varijabla naziv="DomainObject.Predmet.TrenutnaVrijednost_1">62317.30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SUZANA BELA, OPATIJA zastupanog po punomoćniku odvj. JASMINKA HODŽIĆ</item>
    </izvorni_sadrzaj>
    <derivirana_varijabla naziv="DomainObject.Predmet.StrankaListFormated_1">
      <item>SUZANA BELA, OPATIJA zastupanog po punomoćniku odvj. JASMINKA HODŽIĆ</item>
    </derivirana_varijabla>
  </DomainObject.Predmet.StrankaListFormated>
  <DomainObject.Predmet.StrankaListFormatedOIB>
    <izvorni_sadrzaj>
      <item>SUZANA BELA, OPATIJA, OIB 48149641158 zastupanog po punomoćniku odvj. JASMINKA HODŽIĆ</item>
    </izvorni_sadrzaj>
    <derivirana_varijabla naziv="DomainObject.Predmet.StrankaListFormatedOIB_1">
      <item>SUZANA BELA, OPATIJA, OIB 48149641158 zastupanog po punomoćniku odvj. JASMINKA HODŽIĆ</item>
    </derivirana_varijabla>
  </DomainObject.Predmet.StrankaListFormatedOIB>
  <DomainObject.Predmet.StrankaListFormatedWithAdress>
    <izvorni_sadrzaj>
      <item>SUZANA BELA, OPATIJA, Ulica Maršala Tita 1562, 51410 Opatija zastupanog po punomoćniku odvj. JASMINKA HODŽIĆ</item>
    </izvorni_sadrzaj>
    <derivirana_varijabla naziv="DomainObject.Predmet.StrankaListFormatedWithAdress_1">
      <item>SUZANA BELA, OPATIJA, Ulica Maršala Tita 1562, 51410 Opatija zastupanog po punomoćniku odvj. JASMINKA HODŽIĆ</item>
    </derivirana_varijabla>
  </DomainObject.Predmet.StrankaListFormatedWithAdress>
  <DomainObject.Predmet.StrankaListFormatedWithAdressOIB>
    <izvorni_sadrzaj>
      <item>SUZANA BELA, OPATIJA, OIB 48149641158, Ulica Maršala Tita 1562, 51410 Opatija zastupanog po punomoćniku odvj. JASMINKA HODŽIĆ</item>
    </izvorni_sadrzaj>
    <derivirana_varijabla naziv="DomainObject.Predmet.StrankaListFormatedWithAdressOIB_1">
      <item>SUZANA BELA, OPATIJA, OIB 48149641158, Ulica Maršala Tita 1562, 51410 Opatija zastupanog po punomoćniku odvj. JASMINKA HODŽIĆ</item>
    </derivirana_varijabla>
  </DomainObject.Predmet.StrankaListFormatedWithAdressOIB>
  <DomainObject.Predmet.StrankaListNazivFormated>
    <izvorni_sadrzaj>
      <item>SUZANA BELA, OPATIJA</item>
    </izvorni_sadrzaj>
    <derivirana_varijabla naziv="DomainObject.Predmet.StrankaListNazivFormated_1">
      <item>SUZANA BELA, OPATIJA</item>
    </derivirana_varijabla>
  </DomainObject.Predmet.StrankaListNazivFormated>
  <DomainObject.Predmet.StrankaListNazivFormatedOIB>
    <izvorni_sadrzaj>
      <item>SUZANA BELA, OPATIJA, OIB 48149641158</item>
    </izvorni_sadrzaj>
    <derivirana_varijabla naziv="DomainObject.Predmet.StrankaListNazivFormatedOIB_1">
      <item>SUZANA BELA, OPATIJA, OIB 48149641158</item>
    </derivirana_varijabla>
  </DomainObject.Predmet.StrankaListNazivFormatedOIB>
  <DomainObject.Predmet.ProtuStrankaListFormated>
    <izvorni_sadrzaj>
      <item>Stečajna masa iza CASTELLUM L.S. PARTNER d.o.o. u stečaju</item>
    </izvorni_sadrzaj>
    <derivirana_varijabla naziv="DomainObject.Predmet.ProtuStrankaListFormated_1">
      <item>Stečajna masa iza CASTELLUM L.S. PARTNER d.o.o. u stečaju</item>
    </derivirana_varijabla>
  </DomainObject.Predmet.ProtuStrankaListFormated>
  <DomainObject.Predmet.ProtuStrankaListFormatedOIB>
    <izvorni_sadrzaj>
      <item>Stečajna masa iza CASTELLUM L.S. PARTNER d.o.o. u stečaju, OIB 04103056966</item>
    </izvorni_sadrzaj>
    <derivirana_varijabla naziv="DomainObject.Predmet.ProtuStrankaListFormatedOIB_1">
      <item>Stečajna masa iza CASTELLUM L.S. PARTNER d.o.o. u stečaju, OIB 04103056966</item>
    </derivirana_varijabla>
  </DomainObject.Predmet.ProtuStrankaListFormatedOIB>
  <DomainObject.Predmet.ProtuStrankaListFormatedWithAdress>
    <izvorni_sadrzaj>
      <item>Stečajna masa iza CASTELLUM L.S. PARTNER d.o.o. u stečaju, Pavla Hatza 10, 10000 Zagreb</item>
    </izvorni_sadrzaj>
    <derivirana_varijabla naziv="DomainObject.Predmet.ProtuStrankaListFormatedWithAdress_1">
      <item>Stečajna masa iza CASTELLUM L.S. PARTNER d.o.o. u stečaju, Pavla Hatza 10, 10000 Zagreb</item>
    </derivirana_varijabla>
  </DomainObject.Predmet.ProtuStrankaListFormatedWithAdress>
  <DomainObject.Predmet.ProtuStrankaListFormatedWithAdressOIB>
    <izvorni_sadrzaj>
      <item>Stečajna masa iza CASTELLUM L.S. PARTNER d.o.o. u stečaju, OIB 04103056966, Pavla Hatza 10, 10000 Zagreb</item>
    </izvorni_sadrzaj>
    <derivirana_varijabla naziv="DomainObject.Predmet.ProtuStrankaListFormatedWithAdressOIB_1">
      <item>Stečajna masa iza CASTELLUM L.S. PARTNER d.o.o. u stečaju, OIB 04103056966, Pavla Hatza 10, 10000 Zagreb</item>
    </derivirana_varijabla>
  </DomainObject.Predmet.ProtuStrankaListFormatedWithAdressOIB>
  <DomainObject.Predmet.ProtuStrankaListNazivFormated>
    <izvorni_sadrzaj>
      <item>Stečajna masa iza CASTELLUM L.S. PARTNER d.o.o. u stečaju</item>
    </izvorni_sadrzaj>
    <derivirana_varijabla naziv="DomainObject.Predmet.ProtuStrankaListNazivFormated_1">
      <item>Stečajna masa iza CASTELLUM L.S. PARTNER d.o.o. u stečaju</item>
    </derivirana_varijabla>
  </DomainObject.Predmet.ProtuStrankaListNazivFormated>
  <DomainObject.Predmet.ProtuStrankaListNazivFormatedOIB>
    <izvorni_sadrzaj>
      <item>Stečajna masa iza CASTELLUM L.S. PARTNER d.o.o. u stečaju, OIB 04103056966</item>
    </izvorni_sadrzaj>
    <derivirana_varijabla naziv="DomainObject.Predmet.ProtuStrankaListNazivFormatedOIB_1">
      <item>Stečajna masa iza CASTELLUM L.S. PARTNER d.o.o. u stečaju, OIB 04103056966</item>
    </derivirana_varijabla>
  </DomainObject.Predmet.ProtuStrankaListNazivFormatedOIB>
  <DomainObject.Predmet.OstaliListFormated>
    <izvorni_sadrzaj>
      <item>odvj. JASMINKA HODŽIĆ punomoćnik sudionika u postupku SUZANA BELA, OPATIJA</item>
    </izvorni_sadrzaj>
    <derivirana_varijabla naziv="DomainObject.Predmet.OstaliListFormated_1">
      <item>odvj. JASMINKA HODŽIĆ punomoćnik sudionika u postupku SUZANA BELA, OPATIJA</item>
    </derivirana_varijabla>
  </DomainObject.Predmet.OstaliListFormated>
  <DomainObject.Predmet.OstaliListFormatedOIB>
    <izvorni_sadrzaj>
      <item>odvj. JASMINKA HODŽIĆ punomoćnik sudionika u postupku SUZANA BELA, OPATIJA</item>
    </izvorni_sadrzaj>
    <derivirana_varijabla naziv="DomainObject.Predmet.OstaliListFormatedOIB_1">
      <item>odvj. JASMINKA HODŽIĆ punomoćnik sudionika u postupku SUZANA BELA, OPATIJA</item>
    </derivirana_varijabla>
  </DomainObject.Predmet.OstaliListFormatedOIB>
  <DomainObject.Predmet.OstaliListFormatedWithAdress>
    <izvorni_sadrzaj>
      <item>odvj. JASMINKA HODŽIĆ, Ante Starčevića 6/II, 51000 Rijeka punomoćnik sudionika u postupku SUZANA BELA, OPATIJA</item>
    </izvorni_sadrzaj>
    <derivirana_varijabla naziv="DomainObject.Predmet.OstaliListFormatedWithAdress_1">
      <item>odvj. JASMINKA HODŽIĆ, Ante Starčevića 6/II, 51000 Rijeka punomoćnik sudionika u postupku SUZANA BELA, OPATIJA</item>
    </derivirana_varijabla>
  </DomainObject.Predmet.OstaliListFormatedWithAdress>
  <DomainObject.Predmet.OstaliListFormatedWithAdressOIB>
    <izvorni_sadrzaj>
      <item>odvj. JASMINKA HODŽIĆ, Ante Starčevića 6/II, 51000 Rijeka punomoćnik sudionika u postupku SUZANA BELA, OPATIJA</item>
    </izvorni_sadrzaj>
    <derivirana_varijabla naziv="DomainObject.Predmet.OstaliListFormatedWithAdressOIB_1">
      <item>odvj. JASMINKA HODŽIĆ, Ante Starčevića 6/II, 51000 Rijeka punomoćnik sudionika u postupku SUZANA BELA, OPATIJA</item>
    </derivirana_varijabla>
  </DomainObject.Predmet.OstaliListFormatedWithAdressOIB>
  <DomainObject.Predmet.OstaliListNazivFormated>
    <izvorni_sadrzaj>
      <item>odvj. JASMINKA HODŽIĆ</item>
    </izvorni_sadrzaj>
    <derivirana_varijabla naziv="DomainObject.Predmet.OstaliListNazivFormated_1">
      <item>odvj. JASMINKA HODŽIĆ</item>
    </derivirana_varijabla>
  </DomainObject.Predmet.OstaliListNazivFormated>
  <DomainObject.Predmet.OstaliListNazivFormatedOIB>
    <izvorni_sadrzaj>
      <item>odvj. JASMINKA HODŽIĆ</item>
    </izvorni_sadrzaj>
    <derivirana_varijabla naziv="DomainObject.Predmet.OstaliListNazivFormatedOIB_1">
      <item>odvj. 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SUZANA BELA, OPATIJA</izvorni_sadrzaj>
    <derivirana_varijabla naziv="DomainObject.Predmet.StrankaIDrugi_1">SUZANA BELA, OPATIJA</derivirana_varijabla>
  </DomainObject.Predmet.StrankaIDrugi>
  <DomainObject.Predmet.ProtustrankaIDrugi>
    <izvorni_sadrzaj>Stečajna masa iza CASTELLUM L.S. PARTNER d.o.o. u stečaju</izvorni_sadrzaj>
    <derivirana_varijabla naziv="DomainObject.Predmet.ProtustrankaIDrugi_1">Stečajna masa iza CASTELLUM L.S. PARTNER d.o.o. u stečaju</derivirana_varijabla>
  </DomainObject.Predmet.ProtustrankaIDrugi>
  <DomainObject.Predmet.StrankaIDrugiAdressOIB>
    <izvorni_sadrzaj>SUZANA BELA, OPATIJA, OIB 48149641158, Ulica Maršala Tita 1562, 51410 Opatija</izvorni_sadrzaj>
    <derivirana_varijabla naziv="DomainObject.Predmet.StrankaIDrugiAdressOIB_1">SUZANA BELA, OPATIJA, OIB 48149641158, Ulica Maršala Tita 1562, 51410 Opatija</derivirana_varijabla>
  </DomainObject.Predmet.StrankaIDrugiAdressOIB>
  <DomainObject.Predmet.ProtustrankaIDrugiAdressOIB>
    <izvorni_sadrzaj>Stečajna masa iza CASTELLUM L.S. PARTNER d.o.o. u stečaju, OIB 04103056966, Pavla Hatza 10, 10000 Zagreb</izvorni_sadrzaj>
    <derivirana_varijabla naziv="DomainObject.Predmet.ProtustrankaIDrugiAdressOIB_1">Stečajna masa iza CASTELLUM L.S. PARTNER d.o.o. u stečaju, OIB 04103056966,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CASTELLUM L.S. PARTNER d.o.o. u stečaju</item>
      <item>SUZANA BELA, OPATIJA</item>
      <item>odvj. JASMINKA HODŽIĆ</item>
    </izvorni_sadrzaj>
    <derivirana_varijabla naziv="DomainObject.Predmet.SudioniciListNaziv_1">
      <item>Stečajna masa iza CASTELLUM L.S. PARTNER d.o.o. u stečaju</item>
      <item>SUZANA BELA, OPATIJA</item>
      <item>odvj. JASMINKA HODŽIĆ</item>
    </derivirana_varijabla>
  </DomainObject.Predmet.SudioniciListNaziv>
  <DomainObject.Predmet.SudioniciListAdressOIB>
    <izvorni_sadrzaj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izvorni_sadrzaj>
    <derivirana_varijabla naziv="DomainObject.Predmet.SudioniciListAdressOIB_1">
      <item>Stečajna masa iza CASTELLUM L.S. PARTNER d.o.o. u stečaju, OIB 04103056966, Pavla Hatza 10,10000 Zagreb</item>
      <item>SUZANA BELA, OPATIJA, OIB 48149641158, Ulica Maršala Tita 1562,51410 Opatija</item>
      <item>odvj. 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04103056966</item>
      <item>, OIB 48149641158</item>
      <item>, OIB null</item>
    </izvorni_sadrzaj>
    <derivirana_varijabla naziv="DomainObject.Predmet.SudioniciListNazivOIB_1">
      <item>, OIB 04103056966</item>
      <item>, OIB 48149641158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D1F41-AD35-4380-BADF-42D250730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1888</properties:Characters>
  <properties:Lines>59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2018-02-26T08:27:00Z</dcterms:created>
  <dc:creator>Martina Kalmeta</dc:creator>
  <cp:lastModifiedBy>Lorena Paris Aničić</cp:lastModifiedBy>
  <cp:lastPrinted>2018-02-26T08:32:00Z</cp:lastPrinted>
  <dcterms:modified xmlns:xsi="http://www.w3.org/2001/XMLSchema-instance" xsi:type="dcterms:W3CDTF">2018-02-26T08:34:00Z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za raspravljanje i glasovanje o stečajnom planu.docx)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