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eea3" w14:paraId="21deea3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D15721">
        <w:t>1681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D15721">
        <w:t>7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D15721">
        <w:t>SPORT FACTORY j.d.o.o. za ugostiteljstvo i usluge, Osijek, Županijska 7,  MBS: 030151543, OIB: 81355661871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D15721">
        <w:t>21</w:t>
      </w:r>
      <w:r w:rsidR="00A928E1" w:rsidRPr="003D4D89">
        <w:t xml:space="preserve">. </w:t>
      </w:r>
      <w:r w:rsidR="00D15721">
        <w:t>prosinca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D15721">
        <w:t>SPORT FACTORY j.d.o.o. za ugostiteljstvo i usluge, Osijek, Županijska 7,  MBS: 030151543, OIB: 81355661871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  <w:r w:rsidR="00DE5BFA">
        <w:t xml:space="preserve"> </w:t>
      </w:r>
      <w:r w:rsidR="00D15721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D15721">
        <w:t>21</w:t>
      </w:r>
      <w:r w:rsidR="00A928E1" w:rsidRPr="003D4D89">
        <w:t xml:space="preserve">. </w:t>
      </w:r>
      <w:r w:rsidR="00D15721">
        <w:t>veljače</w:t>
      </w:r>
      <w:r w:rsidR="0037616B" w:rsidRPr="003D4D89">
        <w:t xml:space="preserve"> 201</w:t>
      </w:r>
      <w:r w:rsidR="00DE5BFA">
        <w:t>8</w:t>
      </w:r>
      <w:r w:rsidR="0037616B" w:rsidRPr="003D4D89">
        <w:t>.</w:t>
      </w:r>
      <w:r w:rsidR="00A928E1" w:rsidRPr="003D4D89">
        <w:t>g.</w:t>
      </w:r>
      <w:r w:rsidR="0037616B" w:rsidRPr="003D4D89">
        <w:t xml:space="preserve"> u 10:</w:t>
      </w:r>
      <w:r w:rsidR="00CD3E6E">
        <w:t>30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D15721" w:rsidRPr="00700650">
        <w:t>Vink</w:t>
      </w:r>
      <w:r w:rsidR="00D15721">
        <w:t>a</w:t>
      </w:r>
      <w:r w:rsidR="00D15721" w:rsidRPr="00700650">
        <w:t xml:space="preserve"> Ivanković dipl. oec. Vinkovci, Sv. Antuna Padovanskog 5a, OIB 75124619693</w:t>
      </w:r>
      <w:r w:rsidR="00F53228" w:rsidRPr="00F53228">
        <w:rPr>
          <w:sz w:val="22"/>
          <w:szCs w:val="22"/>
        </w:rPr>
        <w:t xml:space="preserve">. </w:t>
      </w:r>
      <w:r w:rsidR="00DE5BFA">
        <w:rPr>
          <w:sz w:val="22"/>
          <w:szCs w:val="22"/>
        </w:rPr>
        <w:t xml:space="preserve">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D15721">
        <w:t>07</w:t>
      </w:r>
      <w:r w:rsidR="00501209" w:rsidRPr="003D4D89">
        <w:t>.</w:t>
      </w:r>
      <w:r w:rsidR="00F53228">
        <w:t xml:space="preserve"> </w:t>
      </w:r>
      <w:r w:rsidR="00D15721">
        <w:t>studenoga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 xml:space="preserve">na propisanom obrascu prijedlog za </w:t>
      </w:r>
      <w:r w:rsidR="00D15721" w:rsidRPr="003D4D89">
        <w:t>otvaranje  stečajnog postupka nad dužnikom</w:t>
      </w:r>
      <w:r w:rsidR="00D15721" w:rsidRPr="00D15721">
        <w:t xml:space="preserve"> </w:t>
      </w:r>
      <w:r w:rsidR="00D15721">
        <w:t>SPORT FACTORY j.d.o.o. za ugostiteljstvo i usluge, Osijek, Županijska 7,  MBS: 030151543, OIB: 81355661871.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 w:rsidR="00D15721">
        <w:t>1681</w:t>
      </w:r>
      <w:r w:rsidRPr="003D4D89">
        <w:t>/17-</w:t>
      </w:r>
      <w:r w:rsidR="00DE5BFA">
        <w:t>7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CD3E6E" w:rsidP="000B4C0A" w:rsidR="008E4797">
      <w:pPr>
        <w:jc w:val="right"/>
      </w:pPr>
      <w:r>
        <w:t xml:space="preserve"> </w:t>
      </w:r>
      <w:r w:rsidR="00DE5BFA">
        <w:t xml:space="preserve"> </w:t>
      </w: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D15721" w:rsidR="00133EE5" w:rsidRPr="003D4D89">
      <w:pPr>
        <w:ind w:firstLine="708"/>
        <w:jc w:val="both"/>
      </w:pPr>
      <w:r w:rsidRPr="003D4D89">
        <w:t>Također, temeljem čl. 115. st. 2. citiranog zakona imenovan je privrem</w:t>
      </w:r>
      <w:r w:rsidR="00D15721">
        <w:t xml:space="preserve">eni stečajni upravitelj u osobi </w:t>
      </w:r>
      <w:r w:rsidR="00D15721" w:rsidRPr="00D15721">
        <w:t>Vinka Ivanković dipl. oec. Vinkovci, Sv. Antuna P</w:t>
      </w:r>
      <w:r w:rsidR="00D15721">
        <w:t>adovanskog 5a, OIB 75124619693</w:t>
      </w:r>
      <w:r w:rsidR="00D15721" w:rsidRPr="00D15721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D15721">
        <w:t>21</w:t>
      </w:r>
      <w:r w:rsidR="005868BA" w:rsidRPr="003D4D89">
        <w:t>.</w:t>
      </w:r>
      <w:r w:rsidR="000B4C0A">
        <w:t xml:space="preserve"> </w:t>
      </w:r>
      <w:r w:rsidR="00D15721">
        <w:t>prosinca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proofErr w:type="spellStart"/>
      <w:r w:rsidRPr="003D4D89">
        <w:t>priv</w:t>
      </w:r>
      <w:proofErr w:type="spellEnd"/>
      <w:r w:rsidRPr="003D4D89">
        <w:t>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DE5BFA">
        <w:t>Osijek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proofErr w:type="spellStart"/>
      <w:r w:rsidR="003E3A0B" w:rsidRPr="003D4D89">
        <w:t>ogl</w:t>
      </w:r>
      <w:proofErr w:type="spellEnd"/>
      <w:r w:rsidR="003E3A0B" w:rsidRPr="003D4D89">
        <w:t>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D15721">
        <w:t>21</w:t>
      </w:r>
      <w:r w:rsidRPr="003D4D89">
        <w:t>/</w:t>
      </w:r>
      <w:r w:rsidR="00D15721">
        <w:t>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28D" w:rsidR="00D7428D">
      <w:r>
        <w:separator/>
      </w:r>
    </w:p>
  </w:endnote>
  <w:endnote w:id="0" w:type="continuationSeparator">
    <w:p w:rsidRDefault="00D7428D" w:rsidR="00D74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28D" w:rsidR="00D7428D">
      <w:r>
        <w:separator/>
      </w:r>
    </w:p>
  </w:footnote>
  <w:footnote w:id="0" w:type="continuationSeparator">
    <w:p w:rsidRDefault="00D7428D" w:rsidR="00D74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C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06F0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7D0C52"/>
    <w:rsid w:val="0080666F"/>
    <w:rsid w:val="00845777"/>
    <w:rsid w:val="00850A85"/>
    <w:rsid w:val="008737C5"/>
    <w:rsid w:val="00876EAC"/>
    <w:rsid w:val="00882814"/>
    <w:rsid w:val="00891BF4"/>
    <w:rsid w:val="008E4797"/>
    <w:rsid w:val="009001D6"/>
    <w:rsid w:val="00906032"/>
    <w:rsid w:val="00926DED"/>
    <w:rsid w:val="00935547"/>
    <w:rsid w:val="009505E8"/>
    <w:rsid w:val="00953FDF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74D43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1276"/>
    <w:rsid w:val="00CB7AB0"/>
    <w:rsid w:val="00CD3E6E"/>
    <w:rsid w:val="00CF4431"/>
    <w:rsid w:val="00CF53A8"/>
    <w:rsid w:val="00D15721"/>
    <w:rsid w:val="00D178DC"/>
    <w:rsid w:val="00D17D1D"/>
    <w:rsid w:val="00D47883"/>
    <w:rsid w:val="00D64559"/>
    <w:rsid w:val="00D73015"/>
    <w:rsid w:val="00D7428D"/>
    <w:rsid w:val="00D85A5F"/>
    <w:rsid w:val="00D86163"/>
    <w:rsid w:val="00DC7BF5"/>
    <w:rsid w:val="00DD68C2"/>
    <w:rsid w:val="00DD6DE4"/>
    <w:rsid w:val="00DE5661"/>
    <w:rsid w:val="00DE58F9"/>
    <w:rsid w:val="00DE5BFA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C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0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C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C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0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C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St-1681/2017</izvorni_sadrzaj>
    <derivirana_varijabla naziv="DomainObject.Predmet.OznakaBroj_1">St-1681/2017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FACTORY jednostavno društvo s ograničenom odgovornošću za ugostiteljstvo i usluge</izvorni_sadrzaj>
    <derivirana_varijabla naziv="DomainObject.Predmet.ProtustrankaFormated_1">  SPORT FACTORY jednostavno društvo s ograničenom odgovornošću za ugostiteljstvo i usluge</derivirana_varijabla>
  </DomainObject.Predmet.ProtustrankaFormated>
  <DomainObject.Predmet.ProtustrankaFormatedOIB>
    <izvorni_sadrzaj>  SPORT FACTORY jednostavno društvo s ograničenom odgovornošću za ugostiteljstvo i usluge, OIB 81355661871</izvorni_sadrzaj>
    <derivirana_varijabla naziv="DomainObject.Predmet.ProtustrankaFormatedOIB_1">  SPORT FACTORY jednostavno društvo s ograničenom odgovornošću za ugostiteljstvo i usluge, OIB 81355661871</derivirana_varijabla>
  </DomainObject.Predmet.ProtustrankaFormatedOIB>
  <DomainObject.Predmet.ProtustrankaFormatedWithAdress>
    <izvorni_sadrzaj> SPORT FACTORY jednostavno društvo s ograničenom odgovornošću za ugostiteljstvo i usluge, Županijska 7, 31000 Osijek</izvorni_sadrzaj>
    <derivirana_varijabla naziv="DomainObject.Predmet.ProtustrankaFormatedWithAdress_1"> SPORT FACTORY jednostavno društvo s ograničenom odgovornošću za ugostiteljstvo i usluge, Županijska 7, 31000 Osijek</derivirana_varijabla>
  </DomainObject.Predmet.ProtustrankaFormatedWithAdress>
  <DomainObject.Predmet.ProtustrankaFormatedWithAdressOIB>
    <izvorni_sadrzaj> SPORT FACTORY jednostavno društvo s ograničenom odgovornošću za ugostiteljstvo i usluge, OIB 81355661871, Županijska 7, 31000 Osijek</izvorni_sadrzaj>
    <derivirana_varijabla naziv="DomainObject.Predmet.ProtustrankaFormatedWithAdressOIB_1"> SPORT FACTORY jednostavno društvo s ograničenom odgovornošću za ugostiteljstvo i usluge, OIB 81355661871, Županijska 7, 31000 Osijek</derivirana_varijabla>
  </DomainObject.Predmet.ProtustrankaFormatedWithAdressOIB>
  <DomainObject.Predmet.ProtustrankaWithAdress>
    <izvorni_sadrzaj>SPORT FACTORY jednostavno društvo s ograničenom odgovornošću za ugostiteljstvo i usluge Županijska 7, 31000 Osijek</izvorni_sadrzaj>
    <derivirana_varijabla naziv="DomainObject.Predmet.ProtustrankaWithAdress_1">SPORT FACTORY jednostavno društvo s ograničenom odgovornošću za ugostiteljstvo i usluge Županijska 7, 31000 Osijek</derivirana_varijabla>
  </DomainObject.Predmet.ProtustrankaWithAdress>
  <DomainObject.Predmet.ProtustrankaWithAdressOIB>
    <izvorni_sadrzaj>SPORT FACTORY jednostavno društvo s ograničenom odgovornošću za ugostiteljstvo i usluge, OIB 81355661871, Županijska 7, 31000 Osijek</izvorni_sadrzaj>
    <derivirana_varijabla naziv="DomainObject.Predmet.ProtustrankaWithAdressOIB_1">SPORT FACTORY jednostavno društvo s ograničenom odgovornošću za ugostiteljstvo i usluge, OIB 81355661871, Županijska 7, 31000 Osijek</derivirana_varijabla>
  </DomainObject.Predmet.ProtustrankaWithAdressOIB>
  <DomainObject.Predmet.ProtustrankaNazivFormated>
    <izvorni_sadrzaj>SPORT FACTORY jednostavno društvo s ograničenom odgovornošću za ugostiteljstvo i usluge</izvorni_sadrzaj>
    <derivirana_varijabla naziv="DomainObject.Predmet.ProtustrankaNazivFormated_1">SPORT FACTORY jednostavno društvo s ograničenom odgovornošću za ugostiteljstvo i usluge</derivirana_varijabla>
  </DomainObject.Predmet.ProtustrankaNazivFormated>
  <DomainObject.Predmet.ProtustrankaNazivFormatedOIB>
    <izvorni_sadrzaj>SPORT FACTORY jednostavno društvo s ograničenom odgovornošću za ugostiteljstvo i usluge, OIB 81355661871</izvorni_sadrzaj>
    <derivirana_varijabla naziv="DomainObject.Predmet.ProtustrankaNazivFormatedOIB_1">SPORT FACTORY jednostavno društvo s ograničenom odgovornošću za ugostiteljstvo i usluge, OIB 81355661871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SPORT FACTORY jednostavno društvo s ograničenom odgovornošću za ugostiteljstvo i usluge</item>
    </izvorni_sadrzaj>
    <derivirana_varijabla naziv="DomainObject.Predmet.ProtuStrankaListFormated_1">
      <item>SPORT FACTORY jednostavno društvo s ograničenom odgovornošću za ugostiteljstvo i usluge</item>
    </derivirana_varijabla>
  </DomainObject.Predmet.ProtuStrankaListFormated>
  <DomainObject.Predmet.ProtuStrankaListFormatedOIB>
    <izvorni_sadrzaj>
      <item>SPORT FACTORY jednostavno društvo s ograničenom odgovornošću za ugostiteljstvo i usluge, OIB 81355661871</item>
    </izvorni_sadrzaj>
    <derivirana_varijabla naziv="DomainObject.Predmet.ProtuStrankaListFormatedOIB_1">
      <item>SPORT FACTORY jednostavno društvo s ograničenom odgovornošću za ugostiteljstvo i usluge, OIB 81355661871</item>
    </derivirana_varijabla>
  </DomainObject.Predmet.ProtuStrankaListFormatedOIB>
  <DomainObject.Predmet.ProtuStrankaListFormatedWithAdress>
    <izvorni_sadrzaj>
      <item>SPORT FACTORY jednostavno društvo s ograničenom odgovornošću za ugostiteljstvo i usluge, Županijska 7, 31000 Osijek</item>
    </izvorni_sadrzaj>
    <derivirana_varijabla naziv="DomainObject.Predmet.ProtuStrankaListFormatedWithAdress_1">
      <item>SPORT FACTORY jednostavno društvo s ograničenom odgovornošću za ugostiteljstvo i usluge, Županijska 7, 31000 Osijek</item>
    </derivirana_varijabla>
  </DomainObject.Predmet.ProtuStrankaListFormatedWithAdress>
  <DomainObject.Predmet.ProtuStrankaListFormatedWithAdressOIB>
    <izvorni_sadrzaj>
      <item>SPORT FACTORY jednostavno društvo s ograničenom odgovornošću za ugostiteljstvo i usluge, OIB 81355661871, Županijska 7, 31000 Osijek</item>
    </izvorni_sadrzaj>
    <derivirana_varijabla naziv="DomainObject.Predmet.ProtuStrankaListFormatedWithAdressOIB_1">
      <item>SPORT FACTORY jednostavno društvo s ograničenom odgovornošću za ugostiteljstvo i usluge, OIB 81355661871, Županijska 7, 31000 Osijek</item>
    </derivirana_varijabla>
  </DomainObject.Predmet.ProtuStrankaListFormatedWithAdressOIB>
  <DomainObject.Predmet.ProtuStrankaListNazivFormated>
    <izvorni_sadrzaj>
      <item>SPORT FACTORY jednostavno društvo s ograničenom odgovornošću za ugostiteljstvo i usluge</item>
    </izvorni_sadrzaj>
    <derivirana_varijabla naziv="DomainObject.Predmet.ProtuStrankaListNazivFormated_1">
      <item>SPORT FACTORY jednostavno društvo s ograničenom odgovornošću za ugostiteljstvo i usluge</item>
    </derivirana_varijabla>
  </DomainObject.Predmet.ProtuStrankaListNazivFormated>
  <DomainObject.Predmet.ProtuStrankaListNazivFormatedOIB>
    <izvorni_sadrzaj>
      <item>SPORT FACTORY jednostavno društvo s ograničenom odgovornošću za ugostiteljstvo i usluge, OIB 81355661871</item>
    </izvorni_sadrzaj>
    <derivirana_varijabla naziv="DomainObject.Predmet.ProtuStrankaListNazivFormatedOIB_1">
      <item>SPORT FACTORY jednostavno društvo s ograničenom odgovornošću za ugostiteljstvo i usluge, OIB 81355661871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SPORT FACTORY jednostavno društvo s ograničenom odgovornošću za ugostiteljstvo i usluge</izvorni_sadrzaj>
    <derivirana_varijabla naziv="DomainObject.Predmet.ProtustrankaIDrugi_1">SPORT FACTORY jednostavno društvo s ograničenom odgovornošću za ugostiteljstvo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SPORT FACTORY jednostavno društvo s ograničenom odgovornošću za ugostiteljstvo i usluge, OIB 81355661871, Županijska 7, 31000 Osijek</izvorni_sadrzaj>
    <derivirana_varijabla naziv="DomainObject.Predmet.ProtustrankaIDrugiAdressOIB_1">SPORT FACTORY jednostavno društvo s ograničenom odgovornošću za ugostiteljstvo i usluge, OIB 81355661871, Županijska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FACTORY jednostavno društvo s ograničenom odgovornošću za ugostiteljstvo i usluge</item>
      <item>RH Ministarstvo financija</item>
    </izvorni_sadrzaj>
    <derivirana_varijabla naziv="DomainObject.Predmet.SudioniciListNaziv_1">
      <item>SPORT FACTORY jednostavno društvo s ograničenom odgovornošću za ugostiteljstvo i usluge</item>
      <item>RH Ministarstvo financija</item>
    </derivirana_varijabla>
  </DomainObject.Predmet.SudioniciListNaziv>
  <DomainObject.Predmet.SudioniciListAdressOIB>
    <izvorni_sadrzaj>
      <item>SPORT FACTORY jednostavno društvo s ograničenom odgovornošću za ugostiteljstvo i usluge, OIB 81355661871, Županijska 7,31000 Osijek</item>
      <item>RH Ministarstvo financija, OIB 52634238587</item>
    </izvorni_sadrzaj>
    <derivirana_varijabla naziv="DomainObject.Predmet.SudioniciListAdressOIB_1">
      <item>SPORT FACTORY jednostavno društvo s ograničenom odgovornošću za ugostiteljstvo i usluge, OIB 81355661871, Županijska 7,31000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81355661871</item>
      <item>, OIB 52634238587</item>
    </izvorni_sadrzaj>
    <derivirana_varijabla naziv="DomainObject.Predmet.SudioniciListNazivOIB_1">
      <item>, OIB 81355661871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A5C2F-E88D-4A57-9623-D9CEEBD87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2810</properties:Characters>
  <properties:Lines>92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2017-12-21T07:04:00Z</dcterms:created>
  <dc:creator>hermanj</dc:creator>
  <cp:lastModifiedBy>Snježana Markotić Jurić</cp:lastModifiedBy>
  <cp:lastPrinted>2017-12-21T07:01:00Z</cp:lastPrinted>
  <dcterms:modified xmlns:xsi="http://www.w3.org/2001/XMLSchema-instance" xsi:type="dcterms:W3CDTF">2017-12-21T07:05:00Z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