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a8dd" w14:paraId="c41a8d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A4501">
        <w:t>675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A4501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DA4501">
        <w:t>Melius d.o.o., OIB: 83474360000, sa sjedištem u Kralja Zvonimira 2,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A4501">
        <w:t>Melius d.o.o., OIB: 83474360000, sa sjedištem u Kralja Zvonimira 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A45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</w:t>
      </w:r>
      <w:r w:rsidR="00E01B28">
        <w:rPr>
          <w:b/>
          <w:u w:val="single"/>
        </w:rPr>
        <w:t>8</w:t>
      </w:r>
      <w:r w:rsidR="00F15596">
        <w:rPr>
          <w:b/>
          <w:u w:val="single"/>
        </w:rPr>
        <w:t>,</w:t>
      </w:r>
      <w:r>
        <w:rPr>
          <w:b/>
          <w:u w:val="single"/>
        </w:rPr>
        <w:t>45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DA4501">
        <w:t>Ines Hamer, OIB: 64792472877, Čakovec, Kralja Zvonimira 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A4501">
        <w:t>20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A4501">
        <w:t>16.450,14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DA4501" w:rsidR="00D27AB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27ABC" w:rsidP="00470D49" w:rsidR="00D27ABC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A4501">
        <w:t>Melius d.o.o., Kralja Zvonimira 2, 40000 Čakovec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DA4501">
        <w:t>Ines Hamer, Čakovec, Kralja Zvonimira 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B14" w:rsidP="00CD4711" w:rsidR="00466B14">
      <w:pPr>
        <w:spacing w:lineRule="auto" w:line="240" w:after="0"/>
      </w:pPr>
      <w:r>
        <w:separator/>
      </w:r>
    </w:p>
  </w:endnote>
  <w:endnote w:id="0" w:type="continuationSeparator">
    <w:p w:rsidRDefault="00466B14" w:rsidP="00CD4711" w:rsidR="00466B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B14" w:rsidP="00CD4711" w:rsidR="00466B14">
      <w:pPr>
        <w:spacing w:lineRule="auto" w:line="240" w:after="0"/>
      </w:pPr>
      <w:r>
        <w:separator/>
      </w:r>
    </w:p>
  </w:footnote>
  <w:footnote w:id="0" w:type="continuationSeparator">
    <w:p w:rsidRDefault="00466B14" w:rsidP="00CD4711" w:rsidR="00466B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927">
          <w:rPr>
            <w:noProof/>
          </w:rPr>
          <w:t>2</w:t>
        </w:r>
        <w:r>
          <w:fldChar w:fldCharType="end"/>
        </w:r>
      </w:p>
    </w:sdtContent>
  </w:sdt>
  <w:p w:rsidRDefault="00DA4501" w:rsidP="00DA4501" w:rsidR="00DA4501" w:rsidRPr="005207B1">
    <w:pPr>
      <w:pStyle w:val="Zaglavlje"/>
      <w:jc w:val="right"/>
    </w:pPr>
    <w:r>
      <w:t>Poslovni broj: 2 St-675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66B14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955E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C5927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27ABC"/>
    <w:rsid w:val="00D67094"/>
    <w:rsid w:val="00D75765"/>
    <w:rsid w:val="00DA4501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društvo s ograničenom odgovornošću za knjigovodstvene usluge</izvorni_sadrzaj>
    <derivirana_varijabla naziv="DomainObject.Predmet.ProtustrankaFormated_1">  Melius društvo s ograničenom odgovornošću za knjigovodstvene usluge</derivirana_varijabla>
  </DomainObject.Predmet.ProtustrankaFormated>
  <DomainObject.Predmet.ProtustrankaFormatedOIB>
    <izvorni_sadrzaj>  Melius društvo s ograničenom odgovornošću za knjigovodstvene usluge, OIB 83474360000</izvorni_sadrzaj>
    <derivirana_varijabla naziv="DomainObject.Predmet.ProtustrankaFormatedOIB_1">  Melius društvo s ograničenom odgovornošću za knjigovodstvene usluge, OIB 83474360000</derivirana_varijabla>
  </DomainObject.Predmet.ProtustrankaFormatedOIB>
  <DomainObject.Predmet.ProtustrankaFormatedWithAdress>
    <izvorni_sadrzaj> Melius društvo s ograničenom odgovornošću za knjigovodstvene usluge, Kralja Zvonimira 2, 40000 Čakovec</izvorni_sadrzaj>
    <derivirana_varijabla naziv="DomainObject.Predmet.ProtustrankaFormatedWithAdress_1"> Melius društvo s ograničenom odgovornošću za knjigovodstvene usluge, Kralja Zvonimira 2, 40000 Čakovec</derivirana_varijabla>
  </DomainObject.Predmet.ProtustrankaFormatedWithAdress>
  <DomainObject.Predmet.ProtustrankaFormatedWithAdressOIB>
    <izvorni_sadrzaj> Melius društvo s ograničenom odgovornošću za knjigovodstvene usluge, OIB 83474360000, Kralja Zvonimira 2, 40000 Čakovec</izvorni_sadrzaj>
    <derivirana_varijabla naziv="DomainObject.Predmet.ProtustrankaFormatedWithAdressOIB_1"> Melius društvo s ograničenom odgovornošću za knjigovodstvene usluge, OIB 83474360000, Kralja Zvonimira 2, 40000 Čakovec</derivirana_varijabla>
  </DomainObject.Predmet.ProtustrankaFormatedWithAdressOIB>
  <DomainObject.Predmet.ProtustrankaWithAdress>
    <izvorni_sadrzaj>Melius društvo s ograničenom odgovornošću za knjigovodstvene usluge Kralja Zvonimira 2, 40000 Čakovec</izvorni_sadrzaj>
    <derivirana_varijabla naziv="DomainObject.Predmet.ProtustrankaWithAdress_1">Melius društvo s ograničenom odgovornošću za knjigovodstvene usluge Kralja Zvonimira 2, 40000 Čakovec</derivirana_varijabla>
  </DomainObject.Predmet.ProtustrankaWithAdress>
  <DomainObject.Predmet.ProtustrankaWithAdressOIB>
    <izvorni_sadrzaj>Melius društvo s ograničenom odgovornošću za knjigovodstvene usluge, OIB 83474360000, Kralja Zvonimira 2, 40000 Čakovec</izvorni_sadrzaj>
    <derivirana_varijabla naziv="DomainObject.Predmet.ProtustrankaWithAdressOIB_1">Melius društvo s ograničenom odgovornošću za knjigovodstvene usluge, OIB 83474360000, Kralja Zvonimira 2, 40000 Čakovec</derivirana_varijabla>
  </DomainObject.Predmet.ProtustrankaWithAdressOIB>
  <DomainObject.Predmet.ProtustrankaNazivFormated>
    <izvorni_sadrzaj>Melius društvo s ograničenom odgovornošću za knjigovodstvene usluge</izvorni_sadrzaj>
    <derivirana_varijabla naziv="DomainObject.Predmet.ProtustrankaNazivFormated_1">Melius društvo s ograničenom odgovornošću za knjigovodstvene usluge</derivirana_varijabla>
  </DomainObject.Predmet.ProtustrankaNazivFormated>
  <DomainObject.Predmet.ProtustrankaNazivFormatedOIB>
    <izvorni_sadrzaj>Melius društvo s ograničenom odgovornošću za knjigovodstvene usluge, OIB 83474360000</izvorni_sadrzaj>
    <derivirana_varijabla naziv="DomainObject.Predmet.ProtustrankaNazivFormatedOIB_1">Melius društvo s ograničenom odgovornošću za knjigovodstvene usluge, OIB 83474360000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16450.14</izvorni_sadrzaj>
    <derivirana_varijabla naziv="DomainObject.Predmet.TrenutnaVrijednost_1">16450.14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Melius društvo s ograničenom odgovornošću za knjigovodstvene usluge</item>
    </izvorni_sadrzaj>
    <derivirana_varijabla naziv="DomainObject.Predmet.ProtuStrankaListFormated_1">
      <item>Melius društvo s ograničenom odgovornošću za knjigovodstvene usluge</item>
    </derivirana_varijabla>
  </DomainObject.Predmet.ProtuStrankaListFormated>
  <DomainObject.Predmet.ProtuStrankaListFormatedOIB>
    <izvorni_sadrzaj>
      <item>Melius društvo s ograničenom odgovornošću za knjigovodstvene usluge, OIB 83474360000</item>
    </izvorni_sadrzaj>
    <derivirana_varijabla naziv="DomainObject.Predmet.ProtuStrankaListFormatedOIB_1">
      <item>Melius društvo s ograničenom odgovornošću za knjigovodstvene usluge, OIB 83474360000</item>
    </derivirana_varijabla>
  </DomainObject.Predmet.ProtuStrankaListFormatedOIB>
  <DomainObject.Predmet.ProtuStrankaListFormatedWithAdress>
    <izvorni_sadrzaj>
      <item>Melius društvo s ograničenom odgovornošću za knjigovodstvene usluge, Kralja Zvonimira 2, 40000 Čakovec</item>
    </izvorni_sadrzaj>
    <derivirana_varijabla naziv="DomainObject.Predmet.ProtuStrankaListFormatedWithAdress_1">
      <item>Melius društvo s ograničenom odgovornošću za knjigovodstvene usluge, Kralja Zvonimira 2, 40000 Čakovec</item>
    </derivirana_varijabla>
  </DomainObject.Predmet.ProtuStrankaListFormatedWithAdress>
  <DomainObject.Predmet.ProtuStrankaListFormatedWithAdressOIB>
    <izvorni_sadrzaj>
      <item>Melius društvo s ograničenom odgovornošću za knjigovodstvene usluge, OIB 83474360000, Kralja Zvonimira 2, 40000 Čakovec</item>
    </izvorni_sadrzaj>
    <derivirana_varijabla naziv="DomainObject.Predmet.ProtuStrankaListFormatedWithAdressOIB_1">
      <item>Melius društvo s ograničenom odgovornošću za knjigovodstvene usluge, OIB 83474360000, Kralja Zvonimira 2, 40000 Čakovec</item>
    </derivirana_varijabla>
  </DomainObject.Predmet.ProtuStrankaListFormatedWithAdressOIB>
  <DomainObject.Predmet.ProtuStrankaListNazivFormated>
    <izvorni_sadrzaj>
      <item>Melius društvo s ograničenom odgovornošću za knjigovodstvene usluge</item>
    </izvorni_sadrzaj>
    <derivirana_varijabla naziv="DomainObject.Predmet.ProtuStrankaListNazivFormated_1">
      <item>Melius društvo s ograničenom odgovornošću za knjigovodstvene usluge</item>
    </derivirana_varijabla>
  </DomainObject.Predmet.ProtuStrankaListNazivFormated>
  <DomainObject.Predmet.ProtuStrankaListNazivFormatedOIB>
    <izvorni_sadrzaj>
      <item>Melius društvo s ograničenom odgovornošću za knjigovodstvene usluge, OIB 83474360000</item>
    </izvorni_sadrzaj>
    <derivirana_varijabla naziv="DomainObject.Predmet.ProtuStrankaListNazivFormatedOIB_1">
      <item>Melius društvo s ograničenom odgovornošću za knjigovodstvene usluge, OIB 83474360000</item>
    </derivirana_varijabla>
  </DomainObject.Predmet.ProtuStrankaListNazivFormatedOIB>
  <DomainObject.Predmet.OstaliListFormated>
    <izvorni_sadrzaj>
      <item>sudski registar</item>
      <item>Ines Hamer</item>
    </izvorni_sadrzaj>
    <derivirana_varijabla naziv="DomainObject.Predmet.OstaliListFormated_1">
      <item>sudski registar</item>
      <item>Ines Hamer</item>
    </derivirana_varijabla>
  </DomainObject.Predmet.OstaliListFormated>
  <DomainObject.Predmet.OstaliListFormatedOIB>
    <izvorni_sadrzaj>
      <item>sudski registar</item>
      <item>Ines Hamer, OIB 64792472877</item>
    </izvorni_sadrzaj>
    <derivirana_varijabla naziv="DomainObject.Predmet.OstaliListFormatedOIB_1">
      <item>sudski registar</item>
      <item>Ines Hamer, OIB 64792472877</item>
    </derivirana_varijabla>
  </DomainObject.Predmet.OstaliListFormatedOIB>
  <DomainObject.Predmet.OstaliListFormatedWithAdress>
    <izvorni_sadrzaj>
      <item>sudski registar</item>
      <item>Ines Hamer, Kralja Zvonimira 2, 40000 Čakovec</item>
    </izvorni_sadrzaj>
    <derivirana_varijabla naziv="DomainObject.Predmet.OstaliListFormatedWithAdress_1">
      <item>sudski registar</item>
      <item>Ines Hamer, Kralja Zvonimira 2, 40000 Čakovec</item>
    </derivirana_varijabla>
  </DomainObject.Predmet.OstaliListFormatedWithAdress>
  <DomainObject.Predmet.OstaliListFormatedWithAdressOIB>
    <izvorni_sadrzaj>
      <item>sudski registar</item>
      <item>Ines Hamer, OIB 64792472877, Kralja Zvonimira 2, 40000 Čakovec</item>
    </izvorni_sadrzaj>
    <derivirana_varijabla naziv="DomainObject.Predmet.OstaliListFormatedWithAdressOIB_1">
      <item>sudski registar</item>
      <item>Ines Hamer, OIB 64792472877, Kralja Zvonimira 2, 40000 Čakovec</item>
    </derivirana_varijabla>
  </DomainObject.Predmet.OstaliListFormatedWithAdressOIB>
  <DomainObject.Predmet.OstaliListNazivFormated>
    <izvorni_sadrzaj>
      <item>sudski registar</item>
      <item>Ines Hamer</item>
    </izvorni_sadrzaj>
    <derivirana_varijabla naziv="DomainObject.Predmet.OstaliListNazivFormated_1">
      <item>sudski registar</item>
      <item>Ines Hamer</item>
    </derivirana_varijabla>
  </DomainObject.Predmet.OstaliListNazivFormated>
  <DomainObject.Predmet.OstaliListNazivFormatedOIB>
    <izvorni_sadrzaj>
      <item>sudski registar</item>
      <item>Ines Hamer, OIB 64792472877</item>
    </izvorni_sadrzaj>
    <derivirana_varijabla naziv="DomainObject.Predmet.OstaliListNazivFormatedOIB_1">
      <item>sudski registar</item>
      <item>Ines Hamer, OIB 64792472877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Melius društvo s ograničenom odgovornošću za knjigovodstvene usluge</izvorni_sadrzaj>
    <derivirana_varijabla naziv="DomainObject.Predmet.ProtustrankaIDrugi_1">Melius društvo s ograničenom odgovornošću za knjigovodstvene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Melius društvo s ograničenom odgovornošću za knjigovodstvene usluge, OIB 83474360000, Kralja Zvonimira 2, 40000 Čakovec</izvorni_sadrzaj>
    <derivirana_varijabla naziv="DomainObject.Predmet.ProtustrankaIDrugiAdressOIB_1">Melius društvo s ograničenom odgovornošću za knjigovodstvene usluge, OIB 83474360000, Kralja Zvonimira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Melius društvo s ograničenom odgovornošću za knjigovodstvene usluge</item>
      <item>sudski registar</item>
      <item>Ines Hamer</item>
    </izvorni_sadrzaj>
    <derivirana_varijabla naziv="DomainObject.Predmet.SudioniciListNaziv_1">
      <item>Financijska agencija</item>
      <item>Melius društvo s ograničenom odgovornošću za knjigovodstvene usluge</item>
      <item>sudski registar</item>
      <item>Ines Hamer</item>
    </derivirana_varijabla>
  </DomainObject.Predmet.SudioniciListNaziv>
  <DomainObject.Predmet.SudioniciListAdressOIB>
    <izvorni_sadrzaj>
      <item>Financijska agencija, OIB 85821130368</item>
      <item>Melius društvo s ograničenom odgovornošću za knjigovodstvene usluge, OIB 83474360000, Kralja Zvonimira 2,40000 Čakovec</item>
      <item>sudski registar</item>
      <item>Ines Hamer, OIB 64792472877, Kralja Zvonimira 2,40000 Čakovec</item>
    </izvorni_sadrzaj>
    <derivirana_varijabla naziv="DomainObject.Predmet.SudioniciListAdressOIB_1">
      <item>Financijska agencija, OIB 85821130368</item>
      <item>Melius društvo s ograničenom odgovornošću za knjigovodstvene usluge, OIB 83474360000, Kralja Zvonimira 2,40000 Čakovec</item>
      <item>sudski registar</item>
      <item>Ines Hamer, OIB 64792472877, Kralja Zvonimira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83474360000</item>
      <item>, OIB null</item>
      <item>, OIB 64792472877</item>
    </izvorni_sadrzaj>
    <derivirana_varijabla naziv="DomainObject.Predmet.SudioniciListNazivOIB_1">
      <item>, OIB 85821130368</item>
      <item>, OIB 83474360000</item>
      <item>, OIB null</item>
      <item>, OIB 64792472877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390AD-BD32-4DD9-8F0F-EB0E9572A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2443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2016-05-05T08:34:00Z</dcterms:created>
  <dc:creator>Maja Valušnig</dc:creator>
  <cp:lastModifiedBy>Marko Makaj</cp:lastModifiedBy>
  <cp:lastPrinted>2016-05-05T08:22:00Z</cp:lastPrinted>
  <dcterms:modified xmlns:xsi="http://www.w3.org/2001/XMLSchema-instance" xsi:type="dcterms:W3CDTF">2016-05-05T08:35:00Z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