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9485" w14:paraId="ae79485" w:rsidRDefault="003F1E8E" w:rsidP="003F1E8E" w:rsidR="003F1E8E">
      <w:pPr>
        <w:tabs>
          <w:tab w:pos="1336" w:val="left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F1E8E" w:rsidP="00174980" w:rsidR="003F1E8E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D2D8F" w:rsidP="00174980" w:rsidR="00BD2D8F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D2D8F" w:rsidP="00174980" w:rsidR="00BD2D8F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 po sudskoj savjetnici Anamariji Kovačić Milković, u pravnoj stvari podnositeljice zahtjeva Financijske agencije, Regionalnog centra Split, Podružnice Šibenik, Šibenik, Perivoj L. Marune 1, OIB: 85821130368, za provedbu skraćenoga stečajnoga postupka nad dužnikom</w:t>
      </w:r>
      <w:r w:rsidRPr="003F1E8E">
        <w:rPr>
          <w:rFonts w:cs="Times New Roman" w:hAnsi="Times New Roman" w:ascii="Times New Roman"/>
          <w:sz w:val="24"/>
          <w:szCs w:val="24"/>
        </w:rPr>
        <w:t xml:space="preserve"> </w:t>
      </w:r>
      <w:r w:rsidRPr="00254717">
        <w:rPr>
          <w:rFonts w:cs="Times New Roman" w:hAnsi="Times New Roman" w:ascii="Times New Roman"/>
          <w:sz w:val="24"/>
          <w:szCs w:val="24"/>
        </w:rPr>
        <w:t>ADRIATICA RABBIT d.o.o., Rogoznica, Rtić 1/D, OIB: 06945201129</w:t>
      </w:r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19. rujna 2018.</w:t>
      </w: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3F1E8E" w:rsidP="003F1E8E" w:rsidR="003F1E8E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Odbacuje se zahtjev Financijske agencije od 10. kolovoza 2018. za provedbu skraćenoga stečajnoga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54717">
        <w:rPr>
          <w:rFonts w:cs="Times New Roman" w:hAnsi="Times New Roman" w:ascii="Times New Roman"/>
          <w:sz w:val="24"/>
          <w:szCs w:val="24"/>
        </w:rPr>
        <w:t>ADRIATICA RABBIT d.o.o., Rogoznica, Rtić 1/D, OIB: 06945201129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10. kolovoza 2018. podnijela ovom sudu zahtjev za provedbu skraćenoga stečajnog postupka nad uvodno označenim dužnikom na temelju čl. 429. st. 1. Stečajnog zakona (Narodne novine broj: 71/15 i 104/17, dalje: SZ) navodeći da isti na dan 7. kolovoza 2018. u Očevidniku redoslijeda osnova za plaćanje ima evidentirane neizvršene osnove za plaćanje u neprekinutom razdoblju od 120 dana u ukupnom iznosu od 56.316,29 kuna te da nema zaposlenih.  </w:t>
      </w: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Financijska agencija 19. rujna 2018. dostavila potvrdu iz koje proizlazi kako dužnik na dan 19. rujna 2018.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3F1E8E" w:rsidP="003F1E8E" w:rsidR="003F1E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 Zadru 19. rujna 2018.</w:t>
      </w:r>
    </w:p>
    <w:p w:rsidRDefault="003F1E8E" w:rsidP="003F1E8E" w:rsidR="003F1E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D2D8F" w:rsidP="00BD2D8F" w:rsidR="003F1E8E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3F1E8E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BD2D8F" w:rsidP="00BD2D8F" w:rsidR="003F1E8E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F1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F1E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F1E8E" w:rsidP="003F1E8E" w:rsidR="003F1E8E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F1E8E" w:rsidP="003F1E8E" w:rsidR="003F1E8E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F1E8E" w:rsidP="003F1E8E" w:rsidR="003F1E8E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3F1E8E" w:rsidP="003F1E8E" w:rsidR="003F1E8E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E8E" w:rsidP="003F1E8E" w:rsidR="003F1E8E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Šibenik</w:t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3F1E8E" w:rsidP="003F1E8E" w:rsidR="003F1E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7E6F" w:rsidR="00287E6F"/>
    <w:sectPr w:rsidSect="00865CDA" w:rsidR="00287E6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CDA" w:rsidP="00865CDA" w:rsidR="00865CDA">
      <w:pPr>
        <w:spacing w:lineRule="auto" w:line="240" w:after="0"/>
      </w:pPr>
      <w:r>
        <w:separator/>
      </w:r>
    </w:p>
  </w:endnote>
  <w:endnote w:id="0" w:type="continuationSeparator">
    <w:p w:rsidRDefault="00865CDA" w:rsidP="00865CDA" w:rsidR="00865C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CDA" w:rsidP="00865CDA" w:rsidR="00865CDA">
      <w:pPr>
        <w:spacing w:lineRule="auto" w:line="240" w:after="0"/>
      </w:pPr>
      <w:r>
        <w:separator/>
      </w:r>
    </w:p>
  </w:footnote>
  <w:footnote w:id="0" w:type="continuationSeparator">
    <w:p w:rsidRDefault="00865CDA" w:rsidP="00865CDA" w:rsidR="00865C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CDA" w:rsidR="00865CDA" w:rsidRPr="00865CDA">
    <w:pPr>
      <w:pStyle w:val="Zaglavlje"/>
      <w:rPr>
        <w:rFonts w:hAnsi="Times" w:ascii="Times"/>
        <w:sz w:val="24"/>
        <w:szCs w:val="24"/>
      </w:rPr>
    </w:pPr>
    <w:r>
      <w:ptab w:leader="none" w:relativeTo="margin" w:alignment="center"/>
    </w:r>
    <w:r w:rsidRPr="00865CDA">
      <w:rPr>
        <w:rFonts w:hAnsi="Times" w:ascii="Times"/>
        <w:sz w:val="24"/>
        <w:szCs w:val="24"/>
      </w:rPr>
      <w:t>-2-</w:t>
    </w:r>
    <w:r w:rsidRPr="00865CDA">
      <w:rPr>
        <w:rFonts w:hAnsi="Times" w:ascii="Times"/>
        <w:sz w:val="24"/>
        <w:szCs w:val="24"/>
      </w:rPr>
      <w:ptab w:leader="none" w:relativeTo="margin" w:alignment="right"/>
    </w:r>
    <w:r w:rsidRPr="00865CDA">
      <w:rPr>
        <w:rFonts w:cs="Times New Roman" w:eastAsia="Times New Roman" w:hAnsi="Times" w:ascii="Times"/>
        <w:sz w:val="24"/>
        <w:szCs w:val="24"/>
        <w:lang w:eastAsia="hr-HR"/>
      </w:rPr>
      <w:t xml:space="preserve">Poslovni broj: 6 St-280/2018-9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D8F" w:rsidR="00865CDA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B6715E7016AB4297838AD4A6BD0624CD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865CDA" w:rsidRPr="00BD2D8F">
          <w:rPr>
            <w:shd w:fill="FFFFFF" w:color="auto" w:val="clear"/>
          </w:rPr>
          <w:t>[upišite tekst]</w:t>
        </w:r>
      </w:sdtContent>
    </w:sdt>
    <w:r w:rsidR="00865CDA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B6715E7016AB4297838AD4A6BD0624CD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865CDA" w:rsidRPr="00BD2D8F">
          <w:rPr>
            <w:shd w:fill="FFFFFF" w:color="auto" w:val="clear"/>
          </w:rPr>
          <w:t>[upišite tekst]</w:t>
        </w:r>
      </w:sdtContent>
    </w:sdt>
    <w:r w:rsidR="00865CDA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B6715E7016AB4297838AD4A6BD0624CD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865CDA" w:rsidRPr="00BD2D8F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CDA" w:rsidR="00865CDA">
    <w:pPr>
      <w:pStyle w:val="Zaglavlje"/>
    </w:pPr>
    <w:r>
      <w:ptab w:leader="none" w:relativeTo="margin" w:alignment="center"/>
    </w:r>
    <w:r>
      <w:ptab w:leader="none" w:relativeTo="margin" w:alignment="right"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Poslovni broj: 6 St-280/2018-9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8E"/>
    <w:rsid w:val="00174980"/>
    <w:rsid w:val="00287E6F"/>
    <w:rsid w:val="003F1E8E"/>
    <w:rsid w:val="00865CDA"/>
    <w:rsid w:val="00BD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E8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C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65CDA"/>
  </w:style>
  <w:style w:styleId="Podnoje" w:type="paragraph">
    <w:name w:val="footer"/>
    <w:basedOn w:val="Normal"/>
    <w:link w:val="PodnojeChar"/>
    <w:uiPriority w:val="99"/>
    <w:unhideWhenUsed/>
    <w:rsid w:val="00865C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65CDA"/>
  </w:style>
  <w:style w:styleId="Tekstbalonia" w:type="paragraph">
    <w:name w:val="Balloon Text"/>
    <w:basedOn w:val="Normal"/>
    <w:link w:val="TekstbaloniaChar"/>
    <w:uiPriority w:val="99"/>
    <w:semiHidden/>
    <w:unhideWhenUsed/>
    <w:rsid w:val="00865CD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5C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D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2D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2D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2D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E8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C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65CDA"/>
  </w:style>
  <w:style w:styleId="Podnoje" w:type="paragraph">
    <w:name w:val="footer"/>
    <w:basedOn w:val="Normal"/>
    <w:link w:val="PodnojeChar"/>
    <w:uiPriority w:val="99"/>
    <w:unhideWhenUsed/>
    <w:rsid w:val="00865C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65CDA"/>
  </w:style>
  <w:style w:styleId="Tekstbalonia" w:type="paragraph">
    <w:name w:val="Balloon Text"/>
    <w:basedOn w:val="Normal"/>
    <w:link w:val="TekstbaloniaChar"/>
    <w:uiPriority w:val="99"/>
    <w:semiHidden/>
    <w:unhideWhenUsed/>
    <w:rsid w:val="00865CD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5C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2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2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2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653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6715E7016AB4297838AD4A6BD0624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FA3A74C-E481-43D4-A8F9-B57522E5DD9E}"/>
      </w:docPartPr>
      <w:docPartBody>
        <w:p w:rsidRDefault="009D1887" w:rsidP="009D1887" w:rsidR="00167BF6">
          <w:pPr>
            <w:pStyle w:val="B6715E7016AB4297838AD4A6BD0624CD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887"/>
    <w:rsid w:val="00167BF6"/>
    <w:rsid w:val="009D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6715E7016AB4297838AD4A6BD0624CD" w:type="paragraph">
    <w:name w:val="B6715E7016AB4297838AD4A6BD0624CD"/>
    <w:rsid w:val="009D1887"/>
  </w:style>
  <w:style w:customStyle="true" w:styleId="580EC1A994F649E7945EE9B7A9D4F5CC" w:type="paragraph">
    <w:name w:val="580EC1A994F649E7945EE9B7A9D4F5CC"/>
    <w:rsid w:val="009D1887"/>
  </w:style>
  <w:style w:customStyle="true" w:styleId="E22DD51018EA4703B9D6171444D3FA09" w:type="paragraph">
    <w:name w:val="E22DD51018EA4703B9D6171444D3FA09"/>
    <w:rsid w:val="009D1887"/>
  </w:style>
  <w:style w:customStyle="true" w:styleId="B37A5D2ECA54475693A62BB804E9A6BC" w:type="paragraph">
    <w:name w:val="B37A5D2ECA54475693A62BB804E9A6BC"/>
    <w:rsid w:val="009D1887"/>
  </w:style>
  <w:style w:customStyle="true" w:styleId="B0F13E111B4D42DDB4ED5E8812CF73F2" w:type="paragraph">
    <w:name w:val="B0F13E111B4D42DDB4ED5E8812CF73F2"/>
    <w:rsid w:val="009D1887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6715E7016AB4297838AD4A6BD0624CD" w:type="paragraph">
    <w:name w:val="B6715E7016AB4297838AD4A6BD0624CD"/>
    <w:rsid w:val="009D1887"/>
  </w:style>
  <w:style w:customStyle="1" w:styleId="580EC1A994F649E7945EE9B7A9D4F5CC" w:type="paragraph">
    <w:name w:val="580EC1A994F649E7945EE9B7A9D4F5CC"/>
    <w:rsid w:val="009D1887"/>
  </w:style>
  <w:style w:customStyle="1" w:styleId="E22DD51018EA4703B9D6171444D3FA09" w:type="paragraph">
    <w:name w:val="E22DD51018EA4703B9D6171444D3FA09"/>
    <w:rsid w:val="009D1887"/>
  </w:style>
  <w:style w:customStyle="1" w:styleId="B37A5D2ECA54475693A62BB804E9A6BC" w:type="paragraph">
    <w:name w:val="B37A5D2ECA54475693A62BB804E9A6BC"/>
    <w:rsid w:val="009D1887"/>
  </w:style>
  <w:style w:customStyle="1" w:styleId="B0F13E111B4D42DDB4ED5E8812CF73F2" w:type="paragraph">
    <w:name w:val="B0F13E111B4D42DDB4ED5E8812CF73F2"/>
    <w:rsid w:val="009D18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RABBIT d.o.o. za turizam i ugostiteljstvo</izvorni_sadrzaj>
    <derivirana_varijabla naziv="DomainObject.Predmet.ProtustrankaFormated_1">  ADRIATICA RABBIT d.o.o. za turizam i ugostiteljstvo</derivirana_varijabla>
  </DomainObject.Predmet.ProtustrankaFormated>
  <DomainObject.Predmet.ProtustrankaFormatedOIB>
    <izvorni_sadrzaj>  ADRIATICA RABBIT d.o.o. za turizam i ugostiteljstvo, OIB 06945201129</izvorni_sadrzaj>
    <derivirana_varijabla naziv="DomainObject.Predmet.ProtustrankaFormatedOIB_1">  ADRIATICA RABBIT d.o.o. za turizam i ugostiteljstvo, OIB 06945201129</derivirana_varijabla>
  </DomainObject.Predmet.ProtustrankaFormatedOIB>
  <DomainObject.Predmet.ProtustrankaFormatedWithAdress>
    <izvorni_sadrzaj> ADRIATICA RABBIT d.o.o. za turizam i ugostiteljstvo, Rtić 1/D, 22202 Rogoznica</izvorni_sadrzaj>
    <derivirana_varijabla naziv="DomainObject.Predmet.ProtustrankaFormatedWithAdress_1"> ADRIATICA RABBIT d.o.o. za turizam i ugostiteljstvo, Rtić 1/D, 22202 Rogoznica</derivirana_varijabla>
  </DomainObject.Predmet.ProtustrankaFormatedWithAdress>
  <DomainObject.Predmet.ProtustrankaFormatedWithAdressOIB>
    <izvorni_sadrzaj> ADRIATICA RABBIT d.o.o. za turizam i ugostiteljstvo, OIB 06945201129, Rtić 1/D, 22202 Rogoznica</izvorni_sadrzaj>
    <derivirana_varijabla naziv="DomainObject.Predmet.ProtustrankaFormatedWithAdressOIB_1"> ADRIATICA RABBIT d.o.o. za turizam i ugostiteljstvo, OIB 06945201129, Rtić 1/D, 22202 Rogoznica</derivirana_varijabla>
  </DomainObject.Predmet.ProtustrankaFormatedWithAdressOIB>
  <DomainObject.Predmet.ProtustrankaWithAdress>
    <izvorni_sadrzaj>ADRIATICA RABBIT d.o.o. za turizam i ugostiteljstvo Rtić 1/D, 22202 Rogoznica</izvorni_sadrzaj>
    <derivirana_varijabla naziv="DomainObject.Predmet.ProtustrankaWithAdress_1">ADRIATICA RABBIT d.o.o. za turizam i ugostiteljstvo Rtić 1/D, 22202 Rogoznica</derivirana_varijabla>
  </DomainObject.Predmet.ProtustrankaWithAdress>
  <DomainObject.Predmet.ProtustrankaWithAdressOIB>
    <izvorni_sadrzaj>ADRIATICA RABBIT d.o.o. za turizam i ugostiteljstvo, OIB 06945201129, Rtić 1/D, 22202 Rogoznica</izvorni_sadrzaj>
    <derivirana_varijabla naziv="DomainObject.Predmet.ProtustrankaWithAdressOIB_1">ADRIATICA RABBIT d.o.o. za turizam i ugostiteljstvo, OIB 06945201129, Rtić 1/D, 22202 Rogoznica</derivirana_varijabla>
  </DomainObject.Predmet.ProtustrankaWithAdressOIB>
  <DomainObject.Predmet.ProtustrankaNazivFormated>
    <izvorni_sadrzaj>ADRIATICA RABBIT d.o.o. za turizam i ugostiteljstvo</izvorni_sadrzaj>
    <derivirana_varijabla naziv="DomainObject.Predmet.ProtustrankaNazivFormated_1">ADRIATICA RABBIT d.o.o. za turizam i ugostiteljstvo</derivirana_varijabla>
  </DomainObject.Predmet.ProtustrankaNazivFormated>
  <DomainObject.Predmet.ProtustrankaNazivFormatedOIB>
    <izvorni_sadrzaj>ADRIATICA RABBIT d.o.o. za turizam i ugostiteljstvo, OIB 06945201129</izvorni_sadrzaj>
    <derivirana_varijabla naziv="DomainObject.Predmet.ProtustrankaNazivFormatedOIB_1">ADRIATICA RABBIT d.o.o. za turizam i ugostiteljstvo, OIB 06945201129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ADRIATICA RABBIT d.o.o. za turizam i ugostiteljstvo</item>
    </izvorni_sadrzaj>
    <derivirana_varijabla naziv="DomainObject.Predmet.ProtuStrankaListFormated_1">
      <item>ADRIATICA RABBIT d.o.o. za turizam i ugostiteljstvo</item>
    </derivirana_varijabla>
  </DomainObject.Predmet.ProtuStrankaListFormated>
  <DomainObject.Predmet.ProtuStrankaListFormatedOIB>
    <izvorni_sadrzaj>
      <item>ADRIATICA RABBIT d.o.o. za turizam i ugostiteljstvo, OIB 06945201129</item>
    </izvorni_sadrzaj>
    <derivirana_varijabla naziv="DomainObject.Predmet.ProtuStrankaListFormatedOIB_1">
      <item>ADRIATICA RABBIT d.o.o. za turizam i ugostiteljstvo, OIB 06945201129</item>
    </derivirana_varijabla>
  </DomainObject.Predmet.ProtuStrankaListFormatedOIB>
  <DomainObject.Predmet.ProtuStrankaListFormatedWithAdress>
    <izvorni_sadrzaj>
      <item>ADRIATICA RABBIT d.o.o. za turizam i ugostiteljstvo, Rtić 1/D, 22202 Rogoznica</item>
    </izvorni_sadrzaj>
    <derivirana_varijabla naziv="DomainObject.Predmet.ProtuStrankaListFormatedWithAdress_1">
      <item>ADRIATICA RABBIT d.o.o. za turizam i ugostiteljstvo, Rtić 1/D, 22202 Rogoznica</item>
    </derivirana_varijabla>
  </DomainObject.Predmet.ProtuStrankaListFormatedWithAdress>
  <DomainObject.Predmet.ProtuStrankaListFormatedWithAdressOIB>
    <izvorni_sadrzaj>
      <item>ADRIATICA RABBIT d.o.o. za turizam i ugostiteljstvo, OIB 06945201129, Rtić 1/D, 22202 Rogoznica</item>
    </izvorni_sadrzaj>
    <derivirana_varijabla naziv="DomainObject.Predmet.ProtuStrankaListFormatedWithAdressOIB_1">
      <item>ADRIATICA RABBIT d.o.o. za turizam i ugostiteljstvo, OIB 06945201129, Rtić 1/D, 22202 Rogoznica</item>
    </derivirana_varijabla>
  </DomainObject.Predmet.ProtuStrankaListFormatedWithAdressOIB>
  <DomainObject.Predmet.ProtuStrankaListNazivFormated>
    <izvorni_sadrzaj>
      <item>ADRIATICA RABBIT d.o.o. za turizam i ugostiteljstvo</item>
    </izvorni_sadrzaj>
    <derivirana_varijabla naziv="DomainObject.Predmet.ProtuStrankaListNazivFormated_1">
      <item>ADRIATICA RABBIT d.o.o. za turizam i ugostiteljstvo</item>
    </derivirana_varijabla>
  </DomainObject.Predmet.ProtuStrankaListNazivFormated>
  <DomainObject.Predmet.ProtuStrankaListNazivFormatedOIB>
    <izvorni_sadrzaj>
      <item>ADRIATICA RABBIT d.o.o. za turizam i ugostiteljstvo, OIB 06945201129</item>
    </izvorni_sadrzaj>
    <derivirana_varijabla naziv="DomainObject.Predmet.ProtuStrankaListNazivFormatedOIB_1">
      <item>ADRIATICA RABBIT d.o.o. za turizam i ugostiteljstvo, OIB 06945201129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ADRIATICA RABBIT d.o.o. za turizam i ugostiteljstvo</izvorni_sadrzaj>
    <derivirana_varijabla naziv="DomainObject.Predmet.ProtustrankaIDrugi_1">ADRIATICA RABBIT d.o.o. za turizam i ugostiteljstvo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ADRIATICA RABBIT d.o.o. za turizam i ugostiteljstvo, OIB 06945201129, Rtić 1/D, 22202 Rogoznica</izvorni_sadrzaj>
    <derivirana_varijabla naziv="DomainObject.Predmet.ProtustrankaIDrugiAdressOIB_1">ADRIATICA RABBIT d.o.o. za turizam i ugostiteljstvo, OIB 06945201129, Rtić 1/D,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ADRIATICA RABBIT d.o.o. za turizam i ugostiteljstvo</item>
    </izvorni_sadrzaj>
    <derivirana_varijabla naziv="DomainObject.Predmet.SudioniciListNaziv_1">
      <item>Financijska agencija-Podružnica Šibenik</item>
      <item>ADRIATICA RABBIT d.o.o. za turizam i ugostiteljstvo</item>
    </derivirana_varijabla>
  </DomainObject.Predmet.SudioniciListNaziv>
  <DomainObject.Predmet.SudioniciListAdressOIB>
    <izvorni_sadrzaj>
      <item>Financijska agencija-Podružnica Šibenik, OIB 85821130368, Perivoj L.Marune 1,22000 Šibenik</item>
      <item>ADRIATICA RABBIT d.o.o. za turizam i ugostiteljstvo, OIB 06945201129, Rtić 1/D,22202 Rogoznica</item>
    </izvorni_sadrzaj>
    <derivirana_varijabla naziv="DomainObject.Predmet.SudioniciListAdressOIB_1">
      <item>Financijska agencija-Podružnica Šibenik, OIB 85821130368, Perivoj L.Marune 1,22000 Šibenik</item>
      <item>ADRIATICA RABBIT d.o.o. za turizam i ugostiteljstvo, OIB 06945201129, Rtić 1/D,22202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06945201129</item>
    </izvorni_sadrzaj>
    <derivirana_varijabla naziv="DomainObject.Predmet.SudioniciListNazivOIB_1">
      <item>, OIB 85821130368</item>
      <item>, OIB 06945201129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2218</properties:Characters>
  <properties:Lines>65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2018-09-19T09:18:00Z</dcterms:created>
  <dc:creator>Anamarija Kovačić Milković</dc:creator>
  <cp:lastModifiedBy>Anita Ivandić</cp:lastModifiedBy>
  <cp:lastPrinted>2018-09-19T12:04:00Z</cp:lastPrinted>
  <dcterms:modified xmlns:xsi="http://www.w3.org/2001/XMLSchema-instance" xsi:type="dcterms:W3CDTF">2018-09-19T12:05:00Z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(St-280-18-po obavijesti FINE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